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F205C4" w14:paraId="51B07C2C" w14:textId="77777777" w:rsidTr="00506853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6F2287" w14:textId="36EE4AB6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C6405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9E5D887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49161F" w:rsidRPr="00F205C4" w14:paraId="515065A9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7A98889C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DC6B3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7CAEF3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9161F" w:rsidRPr="00F205C4" w14:paraId="75646774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458E5E1" w14:textId="7243DC4E" w:rsidR="0049161F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177A847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7F86D4" w14:textId="77777777" w:rsidR="0049161F" w:rsidRPr="00F205C4" w:rsidRDefault="00EA5C17" w:rsidP="003403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D25969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49161F" w:rsidRPr="00F205C4" w14:paraId="02543C61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7E1B152" w14:textId="29671E35" w:rsidR="0049161F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85C6B16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84EBBB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47131" w:rsidRPr="00F205C4" w14:paraId="6774C4D5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49D07BD" w14:textId="0BE25BB9" w:rsidR="00247131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73EC7D6" w14:textId="77777777" w:rsidR="00247131" w:rsidRPr="00F205C4" w:rsidRDefault="0024713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8535FB" w14:textId="6BD31B46" w:rsidR="00247131" w:rsidRPr="00435F32" w:rsidRDefault="00651D33" w:rsidP="00435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247131" w:rsidRPr="00F205C4" w14:paraId="0DD8D1B3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5B019BE" w14:textId="6FFD9880" w:rsidR="00247131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D832E3" w14:textId="77777777" w:rsidR="00247131" w:rsidRPr="00F205C4" w:rsidRDefault="0024713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51664" w14:textId="77777777" w:rsidR="00247131" w:rsidRPr="00F205C4" w:rsidRDefault="00247131" w:rsidP="00247131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C6795A" w:rsidRPr="00F205C4" w14:paraId="73DB0FA0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1F16B8F" w14:textId="4D549EE7" w:rsidR="00C6795A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B83B3F" w14:textId="77777777" w:rsidR="00C6795A" w:rsidRPr="00F205C4" w:rsidRDefault="00C6795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C5A1BF" w14:textId="77777777" w:rsidR="00C6795A" w:rsidRPr="00F205C4" w:rsidRDefault="00C6795A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C60A9" w:rsidRPr="00F205C4" w14:paraId="5F44E66F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5F3550D" w14:textId="5E4BAC4F" w:rsidR="00EC60A9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12AB2A" w14:textId="77777777" w:rsidR="00EC60A9" w:rsidRPr="00F205C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3D4320" w14:textId="2DBB3ED9" w:rsidR="00EC60A9" w:rsidRPr="00F205C4" w:rsidRDefault="00EC60A9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="00A55F9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กิจการอื่น</w:t>
            </w:r>
          </w:p>
        </w:tc>
      </w:tr>
      <w:tr w:rsidR="00E7558E" w:rsidRPr="00F205C4" w14:paraId="7EE5D63C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14918EC" w14:textId="18A2C02E" w:rsidR="00E7558E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4E0574" w14:textId="77777777" w:rsidR="00E7558E" w:rsidRPr="00F205C4" w:rsidRDefault="00E7558E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340662" w14:textId="77777777" w:rsidR="00E7558E" w:rsidRPr="00F205C4" w:rsidRDefault="00E7558E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02302B" w:rsidRPr="00F205C4" w14:paraId="7E6657E7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258A6B8" w14:textId="6FD1A482" w:rsidR="0002302B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E00C27A" w14:textId="77777777" w:rsidR="0002302B" w:rsidRPr="00F205C4" w:rsidRDefault="0002302B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18FCB" w14:textId="77777777" w:rsidR="0002302B" w:rsidRPr="00F205C4" w:rsidRDefault="009475D2" w:rsidP="00867C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5362C" w:rsidRPr="00F205C4" w14:paraId="247F3D7F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7472E2E" w14:textId="51E9700C" w:rsidR="0015362C" w:rsidRPr="00F205C4" w:rsidRDefault="0064148A" w:rsidP="003403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0C37EE4" w14:textId="77777777" w:rsidR="0015362C" w:rsidRPr="00F205C4" w:rsidRDefault="0015362C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E7C50D" w14:textId="77777777" w:rsidR="0015362C" w:rsidRPr="00F205C4" w:rsidRDefault="0015362C" w:rsidP="00867C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EC60A9" w:rsidRPr="00F205C4" w14:paraId="100C8F55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066E656" w14:textId="0FB9C53B" w:rsidR="00EC60A9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69F49BC" w14:textId="77777777" w:rsidR="00EC60A9" w:rsidRPr="00F205C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DC78A0" w14:textId="77777777" w:rsidR="00EC60A9" w:rsidRPr="00F205C4" w:rsidRDefault="00EC60A9" w:rsidP="00EC60A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4F7180" w:rsidRPr="00F205C4" w14:paraId="7F037704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62B61E4" w14:textId="4C5ED678" w:rsidR="004F7180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9574F74" w14:textId="77777777" w:rsidR="004F7180" w:rsidRPr="00F205C4" w:rsidRDefault="004F7180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8FF700" w14:textId="0FCC3B99" w:rsidR="004F7180" w:rsidRPr="00354CA8" w:rsidRDefault="004F7180" w:rsidP="00EC60A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EF77C0" w:rsidRPr="00F205C4" w14:paraId="14D5EA85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CE3775C" w14:textId="08D7A5B1" w:rsidR="00EF77C0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D66E933" w14:textId="77777777" w:rsidR="00EF77C0" w:rsidRPr="00F205C4" w:rsidRDefault="00EF77C0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0D2F22" w14:textId="77777777" w:rsidR="00EF77C0" w:rsidRPr="00354CA8" w:rsidRDefault="00EF77C0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47622" w:rsidRPr="00F205C4" w14:paraId="502D25F2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99D4D86" w14:textId="1F5EA4AE" w:rsidR="00E47622" w:rsidRPr="0064148A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2B3D3E4" w14:textId="77777777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D48CE0" w14:textId="3FF6E114" w:rsidR="00E47622" w:rsidRPr="00E3009B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09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E47622" w:rsidRPr="00F205C4" w14:paraId="7BA80360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2FC3361" w14:textId="1A341360" w:rsidR="00E47622" w:rsidRPr="0064148A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4BD39A" w14:textId="77777777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0179BC" w14:textId="36A69C77" w:rsidR="00E47622" w:rsidRPr="00154DBA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8F5E68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E47622" w:rsidRPr="00F205C4" w14:paraId="4A72C0CD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B757699" w14:textId="2AA95CAC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453B5D4" w14:textId="77777777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737595" w14:textId="07263DE9" w:rsidR="00E47622" w:rsidRPr="00354CA8" w:rsidRDefault="00E47622" w:rsidP="00E4762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ส่วนเกินทุนและ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ทุน</w:t>
            </w: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สำรอง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ตามกฎหมาย</w:t>
            </w:r>
          </w:p>
        </w:tc>
      </w:tr>
      <w:tr w:rsidR="00E47622" w:rsidRPr="00F205C4" w14:paraId="50E328FD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F5B52FD" w14:textId="430D12ED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8B7792" w14:textId="77777777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76F6B4" w14:textId="551610C2" w:rsidR="00E47622" w:rsidRPr="00354CA8" w:rsidRDefault="00E47622" w:rsidP="00E4762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E47622" w:rsidRPr="00F205C4" w14:paraId="22D813DF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9B7C45F" w14:textId="60BF2F25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9F553B7" w14:textId="77777777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998034" w14:textId="3CF4E609" w:rsidR="00E47622" w:rsidRPr="00354CA8" w:rsidRDefault="00E47622" w:rsidP="00E47622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ค่าใช้จ่ายตามธรรมชาติ</w:t>
            </w:r>
          </w:p>
        </w:tc>
      </w:tr>
      <w:tr w:rsidR="00E47622" w:rsidRPr="00F205C4" w14:paraId="3754AD85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AA87C2E" w14:textId="5C562881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CB0ABC2" w14:textId="77777777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B9EA0C" w14:textId="77777777" w:rsidR="00E47622" w:rsidRPr="00354CA8" w:rsidRDefault="00E47622" w:rsidP="00E47622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47622" w:rsidRPr="00F205C4" w14:paraId="1A99E089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6919504" w14:textId="2FDCC8EF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A0EA227" w14:textId="77777777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6F9AFD" w14:textId="1614E380" w:rsidR="00E47622" w:rsidRPr="00F205C4" w:rsidRDefault="00E47622" w:rsidP="00E47622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E47622" w:rsidRPr="00F205C4" w14:paraId="174AF08D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C47AEBB" w14:textId="2767DCC2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506EFF0" w14:textId="77777777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2F7FE8" w14:textId="77777777" w:rsidR="00E47622" w:rsidRPr="00F205C4" w:rsidRDefault="00E47622" w:rsidP="00E47622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E47622" w:rsidRPr="00F205C4" w14:paraId="3723FA95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0FB2212" w14:textId="718A8D2B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D56E601" w14:textId="77777777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C2898E" w14:textId="77777777" w:rsidR="00E47622" w:rsidRPr="00F205C4" w:rsidRDefault="00E47622" w:rsidP="00E47622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E47622" w:rsidRPr="00F205C4" w14:paraId="492A9D67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73DFB34" w14:textId="74C20AF8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DAC0D8" w14:textId="77777777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251F32" w14:textId="16D8077B" w:rsidR="00E47622" w:rsidRPr="00F205C4" w:rsidRDefault="00E47622" w:rsidP="00E47622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D10E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E47622" w:rsidRPr="00F205C4" w14:paraId="498156B0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A50F27A" w14:textId="4FE22D08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E73360C" w14:textId="77777777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ED2A6C" w14:textId="15B72569" w:rsidR="00E47622" w:rsidRPr="00F205C4" w:rsidRDefault="00E47622" w:rsidP="00E47622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</w:t>
            </w:r>
            <w:r w:rsidRPr="0003196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บุคคลหรือ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กิจการที่ไม่เกี่ยวข้องกัน</w:t>
            </w:r>
          </w:p>
        </w:tc>
      </w:tr>
      <w:tr w:rsidR="00E47622" w:rsidRPr="00F205C4" w14:paraId="04AEB3CF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3E5BBD7" w14:textId="4CC2F795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F63E645" w14:textId="77777777" w:rsidR="00E47622" w:rsidRPr="00F205C4" w:rsidRDefault="00E47622" w:rsidP="00E476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85C39F" w14:textId="72890A08" w:rsidR="00E47622" w:rsidRPr="00F205C4" w:rsidRDefault="00E47622" w:rsidP="00E47622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41E3F60C" w14:textId="77777777" w:rsidR="0049161F" w:rsidRPr="00F205C4" w:rsidRDefault="0049161F" w:rsidP="0086183C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br w:type="page"/>
        <w:t>หมายเหตุประกอบงบการเงินเป็นส่วนหนึ่งของงบการเงินนี้</w:t>
      </w:r>
    </w:p>
    <w:p w14:paraId="616305FF" w14:textId="77777777" w:rsidR="0049161F" w:rsidRPr="009E6274" w:rsidRDefault="004916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EE9E719" w14:textId="53737952" w:rsidR="00820DA6" w:rsidRPr="00F205C4" w:rsidRDefault="00820DA6" w:rsidP="0082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  <w:r w:rsidRPr="00197966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5255CE" w:rsidRPr="00197966">
        <w:rPr>
          <w:rFonts w:asciiTheme="majorBidi" w:hAnsiTheme="majorBidi" w:cstheme="majorBidi"/>
          <w:sz w:val="30"/>
          <w:szCs w:val="30"/>
          <w:cs/>
        </w:rPr>
        <w:t>คณะ</w:t>
      </w:r>
      <w:r w:rsidRPr="00197966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2E1A1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E1EA1">
        <w:rPr>
          <w:rFonts w:asciiTheme="majorBidi" w:hAnsiTheme="majorBidi" w:cstheme="majorBidi"/>
          <w:sz w:val="30"/>
          <w:szCs w:val="30"/>
        </w:rPr>
        <w:t xml:space="preserve"> </w:t>
      </w:r>
      <w:r w:rsidR="00E0044A">
        <w:rPr>
          <w:rFonts w:asciiTheme="majorBidi" w:hAnsiTheme="majorBidi" w:cstheme="majorBidi"/>
          <w:sz w:val="30"/>
          <w:szCs w:val="30"/>
        </w:rPr>
        <w:t>25</w:t>
      </w:r>
      <w:r w:rsidR="00AB5B23" w:rsidRPr="002A600B">
        <w:rPr>
          <w:rFonts w:asciiTheme="majorBidi" w:hAnsiTheme="majorBidi" w:cs="Angsana New"/>
          <w:sz w:val="30"/>
          <w:szCs w:val="30"/>
        </w:rPr>
        <w:t xml:space="preserve"> </w:t>
      </w:r>
      <w:r w:rsidR="00AB5B23" w:rsidRPr="002A600B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="00AB5B23" w:rsidRPr="002A60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2A600B">
        <w:rPr>
          <w:rFonts w:asciiTheme="majorBidi" w:hAnsiTheme="majorBidi" w:cs="Angsana New"/>
          <w:sz w:val="30"/>
          <w:szCs w:val="30"/>
        </w:rPr>
        <w:t>256</w:t>
      </w:r>
      <w:r w:rsidR="003A2572">
        <w:rPr>
          <w:rFonts w:asciiTheme="majorBidi" w:hAnsiTheme="majorBidi" w:cs="Angsana New"/>
          <w:sz w:val="30"/>
          <w:szCs w:val="30"/>
        </w:rPr>
        <w:t>9</w:t>
      </w:r>
    </w:p>
    <w:p w14:paraId="5E536D4B" w14:textId="77777777" w:rsidR="00BA4E25" w:rsidRPr="009E6274" w:rsidRDefault="00BA4E2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194AD76" w14:textId="77777777" w:rsidR="00D218EE" w:rsidRPr="00F205C4" w:rsidRDefault="0013592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</w:t>
      </w:r>
      <w:r w:rsidR="00D218EE"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7FCF7230" w14:textId="77777777" w:rsidR="0069409F" w:rsidRPr="009E6274" w:rsidRDefault="0069409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5C91F9" w14:textId="04512EC9" w:rsidR="001346EA" w:rsidRPr="002E1A16" w:rsidRDefault="00CD1AC9" w:rsidP="006D0D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2E50">
        <w:rPr>
          <w:rFonts w:asciiTheme="majorBidi" w:hAnsiTheme="majorBidi" w:cstheme="majorBidi"/>
          <w:sz w:val="30"/>
          <w:szCs w:val="30"/>
          <w:cs/>
        </w:rPr>
        <w:t>บริษัท ออโตคอร์ป โฮลดิ้ง จำกัด (มหาชน) “บริษัท” เป็นนิติบุคคลที่จัดตั้งขึ้นในประเทศไทย และจดทะเบียน</w:t>
      </w:r>
      <w:r w:rsidR="000F1567" w:rsidRPr="008A2E50">
        <w:rPr>
          <w:rFonts w:asciiTheme="majorBidi" w:hAnsiTheme="majorBidi" w:cstheme="majorBidi"/>
          <w:sz w:val="30"/>
          <w:szCs w:val="30"/>
          <w:cs/>
        </w:rPr>
        <w:t>กับตลาดหลักทรัพย์</w:t>
      </w:r>
      <w:r w:rsidR="001A5952" w:rsidRPr="008A2E50">
        <w:rPr>
          <w:rFonts w:asciiTheme="majorBidi" w:hAnsiTheme="majorBidi" w:cstheme="majorBidi"/>
          <w:sz w:val="30"/>
          <w:szCs w:val="30"/>
          <w:cs/>
        </w:rPr>
        <w:t xml:space="preserve"> เอ็ม เอ ไอ </w:t>
      </w:r>
      <w:r w:rsidR="00250A77" w:rsidRPr="008A2E5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27</w:t>
      </w:r>
      <w:r w:rsidR="00250A77" w:rsidRPr="008A2E50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64148A" w:rsidRPr="0064148A">
        <w:rPr>
          <w:rFonts w:asciiTheme="majorBidi" w:hAnsiTheme="majorBidi" w:cstheme="majorBidi"/>
          <w:sz w:val="30"/>
          <w:szCs w:val="30"/>
        </w:rPr>
        <w:t>2562</w:t>
      </w:r>
      <w:r w:rsidR="008A5A1F" w:rsidRPr="008A2E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="Angsana New" w:hint="cs"/>
          <w:sz w:val="30"/>
          <w:szCs w:val="30"/>
          <w:cs/>
        </w:rPr>
        <w:t>ต่อมาบริษัทได้ยื่นขอให้ตลาดหลักทรัพย์แห่งประเทศไทย</w:t>
      </w:r>
      <w:r w:rsidR="008A5A1F" w:rsidRPr="008A2E5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8A5A1F" w:rsidRPr="008A2E50">
        <w:rPr>
          <w:rFonts w:asciiTheme="majorBidi" w:hAnsiTheme="majorBidi" w:cstheme="majorBidi"/>
          <w:sz w:val="30"/>
          <w:szCs w:val="30"/>
        </w:rPr>
        <w:t xml:space="preserve">SET) </w:t>
      </w:r>
      <w:r w:rsidR="008A5A1F" w:rsidRPr="008A2E50">
        <w:rPr>
          <w:rFonts w:asciiTheme="majorBidi" w:hAnsiTheme="majorBidi" w:cs="Angsana New" w:hint="cs"/>
          <w:sz w:val="30"/>
          <w:szCs w:val="30"/>
          <w:cs/>
        </w:rPr>
        <w:t>พิจารณาอนุมัติให้หลักทรัพย์ของบริษัทซื้อขายใน</w:t>
      </w:r>
      <w:r w:rsidR="008A5A1F" w:rsidRPr="008A2E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theme="majorBidi"/>
          <w:sz w:val="30"/>
          <w:szCs w:val="30"/>
        </w:rPr>
        <w:t xml:space="preserve">SET </w:t>
      </w:r>
      <w:r w:rsidR="008A5A1F" w:rsidRPr="008A2E50">
        <w:rPr>
          <w:rFonts w:asciiTheme="majorBidi" w:hAnsiTheme="majorBidi" w:cs="Angsana New" w:hint="cs"/>
          <w:sz w:val="30"/>
          <w:szCs w:val="30"/>
          <w:cs/>
        </w:rPr>
        <w:t>และได้รับอนุมัติการซื้อขายหลักทรัพย์</w:t>
      </w:r>
      <w:r w:rsidR="008A2E50" w:rsidRPr="008A2E5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D0DFB" w:rsidRPr="008A2E50">
        <w:rPr>
          <w:rFonts w:asciiTheme="majorBidi" w:hAnsiTheme="majorBidi" w:cs="Angsana New"/>
          <w:sz w:val="30"/>
          <w:szCs w:val="30"/>
          <w:cs/>
        </w:rPr>
        <w:br/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จดทะเบียนใน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theme="majorBidi"/>
          <w:spacing w:val="-2"/>
          <w:sz w:val="30"/>
          <w:szCs w:val="30"/>
        </w:rPr>
        <w:t xml:space="preserve">SET </w:t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ตั้งแต่วันที่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pacing w:val="-2"/>
          <w:sz w:val="30"/>
          <w:szCs w:val="30"/>
        </w:rPr>
        <w:t>1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กรกฎาคม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pacing w:val="-2"/>
          <w:sz w:val="30"/>
          <w:szCs w:val="30"/>
        </w:rPr>
        <w:t>2563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เป็นต้นไป</w:t>
      </w:r>
      <w:r w:rsidR="003022CA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A5952" w:rsidRPr="008A2E50">
        <w:rPr>
          <w:rFonts w:asciiTheme="majorBidi" w:hAnsiTheme="majorBidi" w:cstheme="majorBidi"/>
          <w:spacing w:val="-2"/>
          <w:sz w:val="30"/>
          <w:szCs w:val="30"/>
          <w:cs/>
        </w:rPr>
        <w:t>โดยมีที่อยู่จดทะเบียนของบริษัทตั้งอยู่</w:t>
      </w:r>
      <w:r w:rsidRPr="008A2E50">
        <w:rPr>
          <w:rFonts w:asciiTheme="majorBidi" w:hAnsiTheme="majorBidi" w:cstheme="majorBidi"/>
          <w:spacing w:val="-2"/>
          <w:sz w:val="30"/>
          <w:szCs w:val="30"/>
          <w:cs/>
        </w:rPr>
        <w:t>เลขที่</w:t>
      </w:r>
      <w:r w:rsidRPr="008A2E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1111</w:t>
      </w:r>
      <w:r w:rsidR="008A2E50" w:rsidRPr="008A2E5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8A2E50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หมู่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8A2E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A2E50">
        <w:rPr>
          <w:rFonts w:asciiTheme="majorBidi" w:hAnsiTheme="majorBidi" w:cstheme="majorBidi"/>
          <w:spacing w:val="-2"/>
          <w:sz w:val="30"/>
          <w:szCs w:val="30"/>
          <w:cs/>
        </w:rPr>
        <w:t>ถนน</w:t>
      </w:r>
      <w:r w:rsidRPr="009369B6">
        <w:rPr>
          <w:rFonts w:asciiTheme="majorBidi" w:hAnsiTheme="majorBidi" w:cstheme="majorBidi"/>
          <w:spacing w:val="-2"/>
          <w:sz w:val="30"/>
          <w:szCs w:val="30"/>
          <w:cs/>
        </w:rPr>
        <w:t>มะลิวัลย์ ตำบลบ้านทุ่ม อำเภอเมืองขอนแก่น จังหวัดขอนแก่น ประเทศไทย</w:t>
      </w:r>
      <w:r w:rsidR="008A2E50" w:rsidRPr="009369B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กลุ่มบริษัทมีสำนักงาน</w:t>
      </w:r>
      <w:r w:rsidR="008A2E50" w:rsidRPr="002E1A1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สาขา </w:t>
      </w:r>
      <w:r w:rsidR="009C1B1A" w:rsidRPr="002E1A16">
        <w:rPr>
          <w:rFonts w:asciiTheme="majorBidi" w:hAnsiTheme="majorBidi" w:cstheme="majorBidi"/>
          <w:spacing w:val="-2"/>
          <w:sz w:val="30"/>
          <w:szCs w:val="30"/>
        </w:rPr>
        <w:t>20</w:t>
      </w:r>
      <w:r w:rsidR="008A2E50" w:rsidRPr="002E1A1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A2E50" w:rsidRPr="002E1A16">
        <w:rPr>
          <w:rFonts w:asciiTheme="majorBidi" w:hAnsiTheme="majorBidi" w:cstheme="majorBidi" w:hint="cs"/>
          <w:spacing w:val="-2"/>
          <w:sz w:val="30"/>
          <w:szCs w:val="30"/>
          <w:cs/>
        </w:rPr>
        <w:t>แห่ง</w:t>
      </w:r>
      <w:r w:rsidR="008A2E50" w:rsidRPr="002E1A16">
        <w:rPr>
          <w:rFonts w:asciiTheme="majorBidi" w:hAnsiTheme="majorBidi" w:cstheme="majorBidi" w:hint="cs"/>
          <w:sz w:val="30"/>
          <w:szCs w:val="30"/>
          <w:cs/>
        </w:rPr>
        <w:t xml:space="preserve">ที่กรุงเทพมหานคร </w:t>
      </w:r>
      <w:r w:rsidR="00CC5324" w:rsidRPr="002E1A16">
        <w:rPr>
          <w:rFonts w:asciiTheme="majorBidi" w:hAnsiTheme="majorBidi" w:cstheme="majorBidi" w:hint="cs"/>
          <w:sz w:val="30"/>
          <w:szCs w:val="30"/>
          <w:cs/>
        </w:rPr>
        <w:t>จังหวัดขอนแก่น จังหวัดสุรินทร์ จังหวัดบุรีรัมย์ จังหวัดภูเก็ต จังหวัดกระบี่</w:t>
      </w:r>
      <w:r w:rsidR="00CC5324" w:rsidRPr="002E1A16">
        <w:rPr>
          <w:rFonts w:asciiTheme="majorBidi" w:hAnsiTheme="majorBidi" w:cstheme="majorBidi"/>
          <w:sz w:val="30"/>
          <w:szCs w:val="30"/>
        </w:rPr>
        <w:t xml:space="preserve"> </w:t>
      </w:r>
      <w:r w:rsidR="00CC5324" w:rsidRPr="002E1A16">
        <w:rPr>
          <w:rFonts w:asciiTheme="majorBidi" w:hAnsiTheme="majorBidi" w:cstheme="majorBidi" w:hint="cs"/>
          <w:sz w:val="30"/>
          <w:szCs w:val="30"/>
          <w:cs/>
        </w:rPr>
        <w:t>จังหวัดเชียงใหม่ จังหวัดสมุทรสาคร</w:t>
      </w:r>
      <w:r w:rsidR="00CC5324" w:rsidRPr="002E1A16">
        <w:rPr>
          <w:rFonts w:asciiTheme="majorBidi" w:hAnsiTheme="majorBidi" w:cstheme="majorBidi"/>
          <w:sz w:val="30"/>
          <w:szCs w:val="30"/>
        </w:rPr>
        <w:t xml:space="preserve"> </w:t>
      </w:r>
      <w:r w:rsidR="00F74E34" w:rsidRPr="002E1A16">
        <w:rPr>
          <w:rFonts w:asciiTheme="majorBidi" w:hAnsiTheme="majorBidi" w:cstheme="majorBidi" w:hint="cs"/>
          <w:sz w:val="30"/>
          <w:szCs w:val="30"/>
          <w:cs/>
        </w:rPr>
        <w:t xml:space="preserve">จังหวัดปทุมธานี </w:t>
      </w:r>
      <w:r w:rsidR="00CC5324" w:rsidRPr="002E1A1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74E34" w:rsidRPr="002E1A16">
        <w:rPr>
          <w:rFonts w:asciiTheme="majorBidi" w:hAnsiTheme="majorBidi" w:cstheme="majorBidi" w:hint="cs"/>
          <w:sz w:val="30"/>
          <w:szCs w:val="30"/>
          <w:cs/>
        </w:rPr>
        <w:t>จังหวัดนนทบุรี</w:t>
      </w:r>
      <w:r w:rsidR="00CC5324" w:rsidRPr="002E1A16">
        <w:rPr>
          <w:rFonts w:asciiTheme="majorBidi" w:hAnsiTheme="majorBidi" w:cstheme="majorBidi"/>
          <w:sz w:val="30"/>
          <w:szCs w:val="30"/>
        </w:rPr>
        <w:t xml:space="preserve"> </w:t>
      </w:r>
      <w:r w:rsidR="008A2E50" w:rsidRPr="002E1A16">
        <w:rPr>
          <w:rFonts w:asciiTheme="majorBidi" w:hAnsiTheme="majorBidi" w:cstheme="majorBidi" w:hint="cs"/>
          <w:sz w:val="30"/>
          <w:szCs w:val="30"/>
          <w:cs/>
        </w:rPr>
        <w:t>ประเทศไทย</w:t>
      </w:r>
    </w:p>
    <w:p w14:paraId="7E58E514" w14:textId="77777777" w:rsidR="00CD1AC9" w:rsidRPr="002E1A16" w:rsidRDefault="00CD1AC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679C73" w14:textId="57F5787E" w:rsidR="00C800AA" w:rsidRPr="002E1A16" w:rsidRDefault="00FB2306" w:rsidP="00C800AA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E1A16">
        <w:rPr>
          <w:rFonts w:asciiTheme="majorBidi" w:hAnsiTheme="majorBidi" w:cstheme="majorBidi"/>
          <w:sz w:val="30"/>
          <w:szCs w:val="30"/>
          <w:cs/>
          <w:lang w:val="en-US" w:bidi="th-TH"/>
        </w:rPr>
        <w:t>ผู้ถือหุ้น</w:t>
      </w:r>
      <w:r w:rsidR="00FE3960" w:rsidRPr="002E1A16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รายใหญ่ในระหว่าง</w:t>
      </w:r>
      <w:r w:rsidR="00BD6BA1" w:rsidRPr="002E1A16">
        <w:rPr>
          <w:rFonts w:asciiTheme="majorBidi" w:hAnsiTheme="majorBidi" w:cstheme="majorBidi"/>
          <w:sz w:val="30"/>
          <w:szCs w:val="30"/>
          <w:cs/>
          <w:lang w:val="en-US" w:bidi="th-TH"/>
        </w:rPr>
        <w:t>ปี</w:t>
      </w:r>
      <w:r w:rsidR="00FE3960" w:rsidRPr="002E1A16">
        <w:rPr>
          <w:rFonts w:asciiTheme="majorBidi" w:hAnsiTheme="majorBidi" w:cstheme="majorBidi"/>
          <w:sz w:val="30"/>
          <w:szCs w:val="30"/>
          <w:cs/>
          <w:lang w:val="en-US" w:bidi="th-TH"/>
        </w:rPr>
        <w:t>คือ ครอบครัว</w:t>
      </w:r>
      <w:r w:rsidR="009F3BA4" w:rsidRPr="002E1A16">
        <w:rPr>
          <w:rFonts w:asciiTheme="majorBidi" w:hAnsiTheme="majorBidi" w:cstheme="majorBidi"/>
          <w:sz w:val="30"/>
          <w:szCs w:val="30"/>
          <w:cs/>
          <w:lang w:val="en-US" w:bidi="th-TH"/>
        </w:rPr>
        <w:t>รังคกูลนุวัฒน์</w:t>
      </w:r>
    </w:p>
    <w:p w14:paraId="4BE9B33B" w14:textId="77777777" w:rsidR="00135923" w:rsidRPr="002E1A16" w:rsidRDefault="0013592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8DB4E6" w14:textId="11B8ABAB" w:rsidR="00BD6BA1" w:rsidRPr="00F205C4" w:rsidRDefault="00BD6BA1" w:rsidP="00BD6BA1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E1A16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บริษัทดำเนินธุรกิจหลักเกี่ยวกับการลงทุนในกิจการจำหน่ายรถยนต์และอะไหล่ และศูนย์บริการ </w:t>
      </w:r>
      <w:r w:rsidR="00953B64" w:rsidRPr="002E1A16">
        <w:rPr>
          <w:rFonts w:asciiTheme="majorBidi" w:hAnsiTheme="majorBidi" w:cstheme="majorBidi"/>
          <w:sz w:val="30"/>
          <w:szCs w:val="30"/>
          <w:cs/>
        </w:rPr>
        <w:t>โดย</w:t>
      </w:r>
      <w:r w:rsidRPr="002E1A16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64148A" w:rsidRPr="002E1A16">
        <w:rPr>
          <w:rFonts w:asciiTheme="majorBidi" w:hAnsiTheme="majorBidi" w:cstheme="majorBidi"/>
          <w:sz w:val="30"/>
          <w:szCs w:val="30"/>
        </w:rPr>
        <w:t>31</w:t>
      </w:r>
      <w:r w:rsidR="005B651E" w:rsidRPr="002E1A16">
        <w:rPr>
          <w:rFonts w:asciiTheme="majorBidi" w:hAnsiTheme="majorBidi" w:cstheme="majorBidi"/>
          <w:sz w:val="30"/>
          <w:szCs w:val="30"/>
        </w:rPr>
        <w:t xml:space="preserve"> </w:t>
      </w:r>
      <w:r w:rsidR="005B651E" w:rsidRPr="002E1A1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26EF4" w:rsidRPr="002E1A16">
        <w:rPr>
          <w:rFonts w:asciiTheme="majorBidi" w:hAnsiTheme="majorBidi" w:cstheme="majorBidi"/>
          <w:sz w:val="30"/>
          <w:szCs w:val="30"/>
        </w:rPr>
        <w:t>256</w:t>
      </w:r>
      <w:r w:rsidR="003A2572">
        <w:rPr>
          <w:rFonts w:asciiTheme="majorBidi" w:hAnsiTheme="majorBidi" w:cstheme="majorBidi"/>
          <w:sz w:val="30"/>
          <w:szCs w:val="30"/>
        </w:rPr>
        <w:t>8</w:t>
      </w:r>
      <w:r w:rsidR="00126EF4" w:rsidRPr="002E1A16">
        <w:rPr>
          <w:rFonts w:asciiTheme="majorBidi" w:hAnsiTheme="majorBidi" w:cstheme="majorBidi"/>
          <w:sz w:val="30"/>
          <w:szCs w:val="30"/>
        </w:rPr>
        <w:t xml:space="preserve"> </w:t>
      </w:r>
      <w:r w:rsidR="00126EF4" w:rsidRPr="002E1A1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26EF4" w:rsidRPr="002E1A16">
        <w:rPr>
          <w:rFonts w:asciiTheme="majorBidi" w:hAnsiTheme="majorBidi" w:cstheme="majorBidi"/>
          <w:sz w:val="30"/>
          <w:szCs w:val="30"/>
        </w:rPr>
        <w:t>256</w:t>
      </w:r>
      <w:r w:rsidR="003A2572">
        <w:rPr>
          <w:rFonts w:asciiTheme="majorBidi" w:hAnsiTheme="majorBidi" w:cstheme="majorBidi"/>
          <w:sz w:val="30"/>
          <w:szCs w:val="30"/>
        </w:rPr>
        <w:t xml:space="preserve">7 </w:t>
      </w:r>
      <w:r w:rsidR="00250A77" w:rsidRPr="002E1A16">
        <w:rPr>
          <w:rFonts w:asciiTheme="majorBidi" w:hAnsiTheme="majorBidi" w:cstheme="majorBidi"/>
          <w:spacing w:val="8"/>
          <w:sz w:val="30"/>
          <w:szCs w:val="30"/>
          <w:cs/>
        </w:rPr>
        <w:t>ได้เปิดเผยไว้ในหมายเหตุ</w:t>
      </w:r>
      <w:r w:rsidR="00A55F91">
        <w:rPr>
          <w:rFonts w:asciiTheme="majorBidi" w:hAnsiTheme="majorBidi" w:cstheme="majorBidi" w:hint="cs"/>
          <w:spacing w:val="8"/>
          <w:sz w:val="30"/>
          <w:szCs w:val="30"/>
          <w:cs/>
        </w:rPr>
        <w:t>ประกอบงบการเงิน</w:t>
      </w:r>
      <w:r w:rsidR="00250A77" w:rsidRPr="002E1A16">
        <w:rPr>
          <w:rFonts w:asciiTheme="majorBidi" w:hAnsiTheme="majorBidi" w:cstheme="majorBidi"/>
          <w:spacing w:val="8"/>
          <w:sz w:val="30"/>
          <w:szCs w:val="30"/>
          <w:cs/>
        </w:rPr>
        <w:t xml:space="preserve">ข้อ </w:t>
      </w:r>
      <w:r w:rsidR="0064148A" w:rsidRPr="002E1A16">
        <w:rPr>
          <w:rFonts w:asciiTheme="majorBidi" w:hAnsiTheme="majorBidi" w:cstheme="majorBidi"/>
          <w:spacing w:val="8"/>
          <w:sz w:val="30"/>
          <w:szCs w:val="30"/>
        </w:rPr>
        <w:t>8</w:t>
      </w:r>
    </w:p>
    <w:p w14:paraId="36BB7288" w14:textId="77777777" w:rsidR="00B67453" w:rsidRPr="00592986" w:rsidRDefault="00B6745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259EE0" w14:textId="77777777" w:rsidR="00135923" w:rsidRPr="00F205C4" w:rsidRDefault="0013592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5E990C98" w14:textId="77777777" w:rsidR="00B67453" w:rsidRPr="00592986" w:rsidRDefault="00B6745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50DD8" w14:textId="3F69C3A8" w:rsidR="00D84554" w:rsidRPr="002754C5" w:rsidRDefault="00B67453" w:rsidP="00477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B7897">
        <w:rPr>
          <w:rFonts w:asciiTheme="majorBidi" w:hAnsiTheme="majorBidi" w:cstheme="majorBidi"/>
          <w:sz w:val="30"/>
          <w:szCs w:val="30"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477A13" w:rsidRPr="00F205C4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96B90">
        <w:rPr>
          <w:rFonts w:asciiTheme="majorBidi" w:hAnsiTheme="majorBidi" w:cstheme="majorBidi"/>
          <w:sz w:val="30"/>
          <w:szCs w:val="30"/>
        </w:rPr>
        <w:br/>
      </w:r>
      <w:r w:rsidR="00A96B90" w:rsidRPr="00A96B90">
        <w:rPr>
          <w:rFonts w:asciiTheme="majorBidi" w:hAnsiTheme="majorBidi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A96B90"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96B90" w:rsidRPr="00A96B90">
        <w:rPr>
          <w:rFonts w:asciiTheme="majorBidi" w:hAnsiTheme="majorBidi" w:cs="Angsana New" w:hint="cs"/>
          <w:sz w:val="30"/>
          <w:szCs w:val="30"/>
          <w:cs/>
        </w:rPr>
        <w:t>นโยบายการบัญชีที่เปิดเผยใน</w:t>
      </w:r>
      <w:r w:rsidR="00A96B90" w:rsidRPr="00B64CAD">
        <w:rPr>
          <w:rFonts w:asciiTheme="majorBidi" w:hAnsiTheme="majorBidi" w:cs="Angsana New" w:hint="cs"/>
          <w:sz w:val="30"/>
          <w:szCs w:val="30"/>
          <w:cs/>
        </w:rPr>
        <w:t>หมายเหตุ</w:t>
      </w:r>
      <w:r w:rsidR="00A55F91" w:rsidRPr="00A55F91">
        <w:rPr>
          <w:rFonts w:asciiTheme="majorBidi" w:hAnsiTheme="majorBidi" w:cs="Angsana New" w:hint="cs"/>
          <w:sz w:val="30"/>
          <w:szCs w:val="30"/>
          <w:cs/>
        </w:rPr>
        <w:t>ประกอบงบการเงิน</w:t>
      </w:r>
      <w:r w:rsidR="00A96B90" w:rsidRPr="00B64CAD">
        <w:rPr>
          <w:rFonts w:asciiTheme="majorBidi" w:hAnsiTheme="majorBidi" w:cs="Angsana New" w:hint="cs"/>
          <w:sz w:val="30"/>
          <w:szCs w:val="30"/>
          <w:cs/>
        </w:rPr>
        <w:t>ข้อ</w:t>
      </w:r>
      <w:r w:rsidR="00AE2689" w:rsidRPr="00B64CAD">
        <w:rPr>
          <w:rFonts w:asciiTheme="majorBidi" w:hAnsiTheme="majorBidi" w:cs="Angsana New"/>
          <w:sz w:val="30"/>
          <w:szCs w:val="30"/>
        </w:rPr>
        <w:t xml:space="preserve"> </w:t>
      </w:r>
      <w:r w:rsidR="0064148A" w:rsidRPr="00B64CAD">
        <w:rPr>
          <w:rFonts w:asciiTheme="majorBidi" w:hAnsiTheme="majorBidi" w:cs="Angsana New"/>
          <w:sz w:val="30"/>
          <w:szCs w:val="30"/>
        </w:rPr>
        <w:t>3</w:t>
      </w:r>
      <w:r w:rsidR="00AE2689" w:rsidRPr="00B64CAD">
        <w:rPr>
          <w:rFonts w:asciiTheme="majorBidi" w:hAnsiTheme="majorBidi" w:cs="Angsana New"/>
          <w:sz w:val="30"/>
          <w:szCs w:val="30"/>
        </w:rPr>
        <w:t xml:space="preserve"> </w:t>
      </w:r>
      <w:r w:rsidR="00A96B90" w:rsidRPr="00B64CAD">
        <w:rPr>
          <w:rFonts w:asciiTheme="majorBidi" w:hAnsiTheme="majorBidi" w:cs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EF63F9" w:rsidRPr="00B64CA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55F91">
        <w:rPr>
          <w:rFonts w:asciiTheme="majorBidi" w:hAnsiTheme="majorBidi" w:cs="Angsana New"/>
          <w:sz w:val="30"/>
          <w:szCs w:val="30"/>
          <w:cs/>
        </w:rPr>
        <w:br/>
      </w:r>
    </w:p>
    <w:p w14:paraId="3F3B6D74" w14:textId="77777777" w:rsidR="009E29CE" w:rsidRPr="00B47739" w:rsidRDefault="00A96B90" w:rsidP="00B81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47739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B47739">
        <w:rPr>
          <w:rFonts w:asciiTheme="majorBidi" w:hAnsiTheme="majorBidi" w:cs="Angsana New"/>
          <w:sz w:val="30"/>
          <w:szCs w:val="30"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AE2689" w:rsidRPr="00B4773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405D3A8C" w14:textId="77777777" w:rsidR="009E29CE" w:rsidRDefault="009E29CE" w:rsidP="00B81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9F77944" w14:textId="77777777" w:rsidR="00F26F0B" w:rsidRDefault="00F26F0B" w:rsidP="00B81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081DC80" w14:textId="77777777" w:rsidR="00F26F0B" w:rsidRPr="00B47739" w:rsidRDefault="00F26F0B" w:rsidP="00B81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51EED6B" w14:textId="4B7B2807" w:rsidR="0014096B" w:rsidRPr="00B47739" w:rsidRDefault="00651D33" w:rsidP="0014096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4773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นโยบายการบัญชีที่มีสาระสำคัญ</w:t>
      </w:r>
    </w:p>
    <w:p w14:paraId="2178A7FB" w14:textId="28F7F005" w:rsidR="008E6F0E" w:rsidRPr="00B47739" w:rsidRDefault="008E6F0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DA8ECA" w14:textId="77777777" w:rsidR="008C1E27" w:rsidRPr="00B47739" w:rsidRDefault="008C1E27" w:rsidP="00DF5C8C">
      <w:pPr>
        <w:pStyle w:val="Heading8"/>
        <w:numPr>
          <w:ilvl w:val="0"/>
          <w:numId w:val="2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4773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1FA49A7A" w14:textId="77777777" w:rsidR="003E7253" w:rsidRPr="00B47739" w:rsidRDefault="003E725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08C6EB8D" w14:textId="6C0BD54F" w:rsidR="008C1E27" w:rsidRPr="00B47739" w:rsidRDefault="008C1E27" w:rsidP="003E725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47739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  <w:r w:rsidR="00A55F91" w:rsidRPr="00B47739">
        <w:rPr>
          <w:rFonts w:asciiTheme="majorBidi" w:hAnsiTheme="majorBidi" w:cstheme="majorBidi"/>
          <w:sz w:val="30"/>
          <w:szCs w:val="30"/>
        </w:rPr>
        <w:t xml:space="preserve"> </w:t>
      </w:r>
      <w:r w:rsidR="00A55F91" w:rsidRPr="00B47739">
        <w:rPr>
          <w:rFonts w:asciiTheme="majorBidi" w:hAnsiTheme="majorBidi" w:cs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410B670" w14:textId="77777777" w:rsidR="009A61D9" w:rsidRPr="00B47739" w:rsidRDefault="009A61D9" w:rsidP="00592986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30"/>
          <w:szCs w:val="30"/>
          <w:lang w:val="en-US"/>
        </w:rPr>
      </w:pPr>
    </w:p>
    <w:p w14:paraId="12887554" w14:textId="05DC6B65" w:rsidR="008C1E27" w:rsidRPr="00B47739" w:rsidRDefault="00B119A5" w:rsidP="00545EC0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47739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="008C1E27" w:rsidRPr="00B4773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ารรวมธุรกิจภายใต้การควบคุมเดียวกัน </w:t>
      </w:r>
    </w:p>
    <w:p w14:paraId="1809DA81" w14:textId="77777777" w:rsidR="002205BB" w:rsidRPr="00B47739" w:rsidRDefault="002205BB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30"/>
          <w:szCs w:val="30"/>
          <w:lang w:val="en-US"/>
        </w:rPr>
      </w:pPr>
    </w:p>
    <w:p w14:paraId="04473DCE" w14:textId="1B55585C" w:rsidR="00B45B4C" w:rsidRPr="00B47739" w:rsidRDefault="00F410B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47739">
        <w:rPr>
          <w:rFonts w:asciiTheme="majorBidi" w:hAnsiTheme="majorBidi" w:cs="Angsana New"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ณ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วันที่เกิดรายการ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จนถึงวันที่การควบคุมสิ้นสุด</w:t>
      </w:r>
    </w:p>
    <w:p w14:paraId="24F24ABF" w14:textId="77777777" w:rsidR="005D11F5" w:rsidRPr="00B47739" w:rsidRDefault="005D11F5" w:rsidP="00EC4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3C615E" w14:textId="19A7A848" w:rsidR="00336673" w:rsidRPr="00B47739" w:rsidRDefault="00336673" w:rsidP="00336673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B47739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เงิน</w:t>
      </w:r>
      <w:r w:rsidRPr="00B47739">
        <w:rPr>
          <w:rFonts w:asciiTheme="majorBidi" w:hAnsiTheme="majorBidi" w:cs="Angsana New" w:hint="cs"/>
          <w:i/>
          <w:iCs/>
          <w:sz w:val="30"/>
          <w:szCs w:val="30"/>
          <w:cs/>
        </w:rPr>
        <w:t>ลงทุนในบริษัทย่อย</w:t>
      </w:r>
    </w:p>
    <w:p w14:paraId="4FEF7F90" w14:textId="31FD9400" w:rsidR="00336673" w:rsidRPr="00B47739" w:rsidRDefault="0033667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96679" w14:textId="7FE8420D" w:rsidR="00EC4E57" w:rsidRDefault="00336673" w:rsidP="00F26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47739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177163" w:rsidRPr="00B47739">
        <w:rPr>
          <w:rFonts w:asciiTheme="majorBidi" w:hAnsiTheme="majorBidi" w:cs="Angsana New" w:hint="cs"/>
          <w:sz w:val="30"/>
          <w:szCs w:val="30"/>
          <w:cs/>
        </w:rPr>
        <w:t xml:space="preserve"> เงินปันผลรับบันทึกในกำไรหรือขาดทุนในวันที่บริษัทมีสิทธิได้รับเงินปันผล</w:t>
      </w:r>
      <w:r w:rsidR="00EC4E57" w:rsidRPr="00B4773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A62FC" w:rsidRPr="00B47739">
        <w:rPr>
          <w:rFonts w:asciiTheme="majorBidi" w:hAnsiTheme="majorBidi" w:cs="Angsana New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49F0E53E" w14:textId="77777777" w:rsidR="00F26F0B" w:rsidRDefault="00F26F0B" w:rsidP="00F26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93F84C1" w14:textId="6737ABDF" w:rsidR="00336673" w:rsidRPr="00C30CC3" w:rsidRDefault="00C30CC3" w:rsidP="00C30CC3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0CC3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เครื่องมือ</w:t>
      </w:r>
      <w:r w:rsidRPr="00C30CC3">
        <w:rPr>
          <w:rFonts w:asciiTheme="majorBidi" w:hAnsiTheme="majorBidi" w:cs="Angsana New" w:hint="cs"/>
          <w:i/>
          <w:iCs/>
          <w:sz w:val="30"/>
          <w:szCs w:val="30"/>
          <w:cs/>
        </w:rPr>
        <w:t>ทางการเงิน</w:t>
      </w:r>
    </w:p>
    <w:p w14:paraId="2A5BC9AF" w14:textId="078A61BC" w:rsidR="00336673" w:rsidRPr="009E6274" w:rsidRDefault="0033667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45AAC3" w14:textId="67875AFA" w:rsidR="00840100" w:rsidRPr="00840100" w:rsidRDefault="00840100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0100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4010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4010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84010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การจัดประเภท</w:t>
      </w:r>
      <w:r w:rsidR="00037586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84010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การวัดมูลค่า</w:t>
      </w:r>
    </w:p>
    <w:p w14:paraId="3EEE844D" w14:textId="45327A25" w:rsidR="00840100" w:rsidRPr="009E6274" w:rsidRDefault="00840100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48E9DB3F" w14:textId="6F611C60" w:rsidR="00840100" w:rsidRPr="00EA7CCB" w:rsidRDefault="001D040D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1D040D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นอกเหนือจากลูกหนี้การค้า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ดูหมายเหตุ</w:t>
      </w:r>
      <w:r w:rsidR="00EC4E57">
        <w:rPr>
          <w:rFonts w:asciiTheme="majorBidi" w:hAnsiTheme="majorBidi" w:cs="Angsana New" w:hint="cs"/>
          <w:sz w:val="30"/>
          <w:szCs w:val="30"/>
          <w:cs/>
        </w:rPr>
        <w:t>ประกอบงบการเงิน</w:t>
      </w:r>
      <w:r w:rsidR="00EC4E57">
        <w:rPr>
          <w:rFonts w:asciiTheme="majorBidi" w:hAnsiTheme="majorBidi" w:cs="Angsana New"/>
          <w:sz w:val="30"/>
          <w:szCs w:val="30"/>
          <w:cs/>
        </w:rPr>
        <w:br/>
      </w:r>
      <w:r w:rsidRPr="001D040D">
        <w:rPr>
          <w:rFonts w:asciiTheme="majorBidi" w:hAnsiTheme="majorBidi" w:cs="Angsana New" w:hint="cs"/>
          <w:sz w:val="30"/>
          <w:szCs w:val="30"/>
          <w:cs/>
        </w:rPr>
        <w:t>ข้อ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C7FB6" w:rsidRPr="00EC7FB6">
        <w:rPr>
          <w:rFonts w:asciiTheme="majorBidi" w:hAnsiTheme="majorBidi" w:cs="Angsana New"/>
          <w:sz w:val="30"/>
          <w:szCs w:val="30"/>
        </w:rPr>
        <w:t>3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0F050C">
        <w:rPr>
          <w:rFonts w:asciiTheme="majorBidi" w:hAnsiTheme="majorBidi" w:cs="Angsana New" w:hint="cs"/>
          <w:sz w:val="30"/>
          <w:szCs w:val="30"/>
          <w:cs/>
        </w:rPr>
        <w:t>จ</w:t>
      </w:r>
      <w:r w:rsidR="0032669B">
        <w:rPr>
          <w:rFonts w:asciiTheme="majorBidi" w:hAnsiTheme="majorBidi" w:cs="Angsana New"/>
          <w:sz w:val="30"/>
          <w:szCs w:val="30"/>
        </w:rPr>
        <w:t>)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)) 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รับรู้รายการเมื่อเริ่มแรกเมื่อ</w:t>
      </w:r>
      <w:r w:rsidR="00EC4E57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บริษัทเป็นคู่สัญญาตามข้อกำหนดของเครื่องมือทางการเงินนั้น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</w:t>
      </w:r>
      <w:r w:rsidR="00506853">
        <w:rPr>
          <w:rFonts w:asciiTheme="majorBidi" w:hAnsiTheme="majorBidi" w:cs="Angsana New"/>
          <w:sz w:val="30"/>
          <w:szCs w:val="30"/>
        </w:rPr>
        <w:t xml:space="preserve">                       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การได้มาด้วย</w:t>
      </w:r>
    </w:p>
    <w:p w14:paraId="547837EF" w14:textId="0B80898C" w:rsidR="00EA7CCB" w:rsidRDefault="00EA7CCB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A7CCB">
        <w:rPr>
          <w:rFonts w:asciiTheme="majorBidi" w:hAnsiTheme="majorBidi" w:cs="Angsana New" w:hint="cs"/>
          <w:sz w:val="30"/>
          <w:szCs w:val="30"/>
          <w:cs/>
        </w:rPr>
        <w:t>ณ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177163">
        <w:rPr>
          <w:rFonts w:asciiTheme="majorBidi" w:hAnsiTheme="majorBidi" w:cs="Angsana New"/>
          <w:sz w:val="30"/>
          <w:szCs w:val="30"/>
        </w:rPr>
        <w:br/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EC4E57">
        <w:rPr>
          <w:rFonts w:asciiTheme="majorBidi" w:hAnsiTheme="majorBidi" w:cs="Angsana New"/>
          <w:sz w:val="30"/>
          <w:szCs w:val="30"/>
          <w:cs/>
        </w:rPr>
        <w:br/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การเปลี่ยนแปลงการจัดประเภท</w:t>
      </w:r>
    </w:p>
    <w:p w14:paraId="017E9D40" w14:textId="7163524D" w:rsidR="00EA7CCB" w:rsidRPr="008A2E50" w:rsidRDefault="00EA7CC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593AB4" w14:textId="2A6B3CF0" w:rsidR="00EA7CCB" w:rsidRDefault="00EA7CCB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A7CCB">
        <w:rPr>
          <w:rFonts w:asciiTheme="majorBidi" w:hAnsiTheme="majorBidi" w:cs="Angsana New" w:hint="cs"/>
          <w:sz w:val="30"/>
          <w:szCs w:val="30"/>
          <w:cs/>
        </w:rPr>
        <w:t>ณ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6F0D93E2" w14:textId="77777777" w:rsidR="00A3691F" w:rsidRPr="008A2E50" w:rsidRDefault="00A369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1AB2F1" w14:textId="284D92AB" w:rsidR="00EA7CCB" w:rsidRDefault="00EA7CCB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A7CC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รายได้ดอกเบี้ย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4EF552A3" w14:textId="77777777" w:rsidR="007515F2" w:rsidRDefault="007515F2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3B6A34DD" w14:textId="1FCF23F1" w:rsidR="003E42FF" w:rsidRPr="00840100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0100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4010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84010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E42FF">
        <w:rPr>
          <w:rFonts w:asciiTheme="majorBidi" w:hAnsiTheme="majorBidi" w:cs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CF5C3ED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9A06CF" w14:textId="790D8E45" w:rsidR="003E42FF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E42F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177163">
        <w:rPr>
          <w:rFonts w:asciiTheme="majorBidi" w:hAnsiTheme="majorBidi" w:cs="Angsana New"/>
          <w:sz w:val="30"/>
          <w:szCs w:val="30"/>
        </w:rPr>
        <w:br/>
      </w:r>
      <w:r w:rsidRPr="003E42FF">
        <w:rPr>
          <w:rFonts w:asciiTheme="majorBidi" w:hAnsiTheme="majorBidi" w:cs="Angsana New" w:hint="cs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337E35F" w14:textId="77777777" w:rsidR="00E81EFA" w:rsidRPr="003E42FF" w:rsidRDefault="00E81EFA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6886F791" w14:textId="3604CF72" w:rsidR="003E42FF" w:rsidRPr="00506853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ยกเลิก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หรือหมดอายุ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1D6FB8" w:rsidRPr="00506853">
        <w:rPr>
          <w:rFonts w:asciiTheme="majorBidi" w:hAnsiTheme="majorBidi" w:cs="Angsana New"/>
          <w:sz w:val="30"/>
          <w:szCs w:val="30"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CD465FF" w14:textId="77777777" w:rsidR="003E42FF" w:rsidRPr="00506853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9A5D4" w14:textId="10A59626" w:rsidR="003E42FF" w:rsidRPr="00506853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593B86B6" w14:textId="77777777" w:rsidR="003E42FF" w:rsidRPr="00506853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A91E71" w14:textId="344F4325" w:rsidR="003E42FF" w:rsidRPr="00506853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</w:t>
      </w:r>
      <w:r w:rsidR="00AC2E7F" w:rsidRPr="00506853">
        <w:rPr>
          <w:rFonts w:asciiTheme="majorBidi" w:hAnsiTheme="majorBidi" w:cs="Angsana New" w:hint="cs"/>
          <w:sz w:val="30"/>
          <w:szCs w:val="30"/>
          <w:cs/>
        </w:rPr>
        <w:t>บ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332277A7" w14:textId="7CFB8891" w:rsidR="003E42FF" w:rsidRPr="00506853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CB4D0" w14:textId="1396FA37" w:rsidR="003E42FF" w:rsidRPr="00506853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685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06853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506853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4148A" w:rsidRPr="00506853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0685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06853">
        <w:rPr>
          <w:rFonts w:asciiTheme="majorBidi" w:hAnsiTheme="majorBidi" w:cs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8B318D6" w14:textId="77777777" w:rsidR="003E42FF" w:rsidRPr="00506853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8FCCD" w14:textId="036D31CC" w:rsidR="003E42FF" w:rsidRPr="00506853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6A2EA6" w:rsidRPr="00506853">
        <w:rPr>
          <w:rFonts w:asciiTheme="majorBidi" w:hAnsiTheme="majorBidi" w:cs="Angsana New"/>
          <w:sz w:val="30"/>
          <w:szCs w:val="30"/>
        </w:rPr>
        <w:br/>
      </w:r>
      <w:r w:rsidRPr="00506853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6DDA9C92" w14:textId="77777777" w:rsidR="006A2EA6" w:rsidRPr="00506853" w:rsidRDefault="006A2EA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71D3E7" w14:textId="31361192" w:rsidR="003E42FF" w:rsidRPr="00506853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E0FF3">
        <w:rPr>
          <w:rFonts w:asciiTheme="majorBidi" w:hAnsiTheme="majorBidi" w:cs="Angsana New"/>
          <w:sz w:val="30"/>
          <w:szCs w:val="30"/>
        </w:rPr>
        <w:br/>
      </w:r>
      <w:r w:rsidR="0064148A" w:rsidRPr="00506853">
        <w:rPr>
          <w:rFonts w:asciiTheme="majorBidi" w:hAnsiTheme="majorBidi"/>
          <w:sz w:val="30"/>
          <w:szCs w:val="30"/>
        </w:rPr>
        <w:t>12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EC4E57" w:rsidRPr="00506853">
        <w:rPr>
          <w:rFonts w:asciiTheme="majorBidi" w:hAnsiTheme="majorBidi" w:cs="Angsana New"/>
          <w:sz w:val="30"/>
          <w:szCs w:val="30"/>
          <w:cs/>
        </w:rPr>
        <w:br/>
      </w:r>
      <w:r w:rsidRPr="00506853">
        <w:rPr>
          <w:rFonts w:asciiTheme="majorBidi" w:hAnsiTheme="majorBidi" w:cs="Angsana New" w:hint="cs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ซึ่งกรณีดังกล่าวจะวัด</w:t>
      </w:r>
      <w:r w:rsidR="00EC4E57" w:rsidRPr="00506853">
        <w:rPr>
          <w:rFonts w:asciiTheme="majorBidi" w:hAnsiTheme="majorBidi" w:cs="Angsana New"/>
          <w:sz w:val="30"/>
          <w:szCs w:val="30"/>
          <w:cs/>
        </w:rPr>
        <w:br/>
      </w:r>
      <w:r w:rsidRPr="00506853">
        <w:rPr>
          <w:rFonts w:asciiTheme="majorBidi" w:hAnsiTheme="majorBidi" w:cs="Angsana New" w:hint="cs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6DDB0F9E" w14:textId="77777777" w:rsidR="003E42FF" w:rsidRPr="00506853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0E12A" w14:textId="6A5B7DAB" w:rsidR="003E42FF" w:rsidRPr="00506853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916910A" w14:textId="77777777" w:rsidR="006A2EA6" w:rsidRPr="00506853" w:rsidRDefault="006A2EA6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4962360D" w14:textId="412B4501" w:rsidR="00EC4E57" w:rsidRDefault="00957E48" w:rsidP="00F26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CE3BDA" w:rsidRPr="00506853">
        <w:rPr>
          <w:rFonts w:asciiTheme="majorBidi" w:hAnsiTheme="majorBidi" w:cs="Angsana New" w:hint="cs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CE3BDA"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506853">
        <w:rPr>
          <w:rFonts w:asciiTheme="majorBidi" w:hAnsiTheme="majorBidi" w:cs="Angsana New"/>
          <w:sz w:val="30"/>
          <w:szCs w:val="30"/>
        </w:rPr>
        <w:t>30</w:t>
      </w:r>
      <w:r w:rsidR="00CE3BDA"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506853">
        <w:rPr>
          <w:rFonts w:asciiTheme="majorBidi" w:hAnsiTheme="majorBidi" w:cs="Angsana New" w:hint="cs"/>
          <w:sz w:val="30"/>
          <w:szCs w:val="30"/>
          <w:cs/>
        </w:rPr>
        <w:t>วัน</w:t>
      </w:r>
      <w:r w:rsidR="00CE3BDA"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506853">
        <w:rPr>
          <w:rFonts w:asciiTheme="majorBidi" w:hAnsiTheme="majorBidi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="00CE3BDA"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506853">
        <w:rPr>
          <w:rFonts w:asciiTheme="majorBidi" w:hAnsiTheme="majorBidi" w:cs="Angsana New" w:hint="cs"/>
          <w:sz w:val="30"/>
          <w:szCs w:val="30"/>
          <w:cs/>
        </w:rPr>
        <w:t>มี</w:t>
      </w:r>
      <w:r w:rsidR="006D6D98" w:rsidRPr="00506853">
        <w:rPr>
          <w:rFonts w:asciiTheme="majorBidi" w:hAnsiTheme="majorBidi" w:cs="Angsana New"/>
          <w:sz w:val="30"/>
          <w:szCs w:val="30"/>
          <w:cs/>
        </w:rPr>
        <w:br/>
      </w:r>
      <w:r w:rsidR="00CE3BDA" w:rsidRPr="00506853">
        <w:rPr>
          <w:rFonts w:asciiTheme="majorBidi" w:hAnsiTheme="majorBidi" w:cs="Angsana New" w:hint="cs"/>
          <w:sz w:val="30"/>
          <w:szCs w:val="30"/>
          <w:cs/>
        </w:rPr>
        <w:t>การดำเนินงานที่ถดถอยอย่างมีนัยสำคัญของลูกหนี้</w:t>
      </w:r>
      <w:r w:rsidR="00CE3BDA"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506853">
        <w:rPr>
          <w:rFonts w:asciiTheme="majorBidi" w:hAnsiTheme="majorBidi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="00CE3BDA"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506853">
        <w:rPr>
          <w:rFonts w:asciiTheme="majorBidi" w:hAnsiTheme="majorBidi" w:cs="Angsana New" w:hint="cs"/>
          <w:sz w:val="30"/>
          <w:szCs w:val="30"/>
          <w:cs/>
        </w:rPr>
        <w:t>ตลาด</w:t>
      </w:r>
      <w:r w:rsidR="00CE3BDA"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506853">
        <w:rPr>
          <w:rFonts w:asciiTheme="majorBidi" w:hAnsiTheme="majorBidi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32B1B68" w14:textId="77777777" w:rsidR="00F26F0B" w:rsidRDefault="00F26F0B" w:rsidP="00F26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7A262958" w14:textId="0D59CEE1" w:rsidR="00CE3BDA" w:rsidRPr="00354CA8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250D0344" w14:textId="668D4B17" w:rsidR="00CE3BDA" w:rsidRPr="00354CA8" w:rsidRDefault="00CE3BDA" w:rsidP="004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45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/>
          <w:sz w:val="30"/>
          <w:szCs w:val="30"/>
          <w:cs/>
        </w:rPr>
        <w:t>-</w:t>
      </w:r>
      <w:r w:rsidRPr="00354CA8">
        <w:rPr>
          <w:rFonts w:asciiTheme="majorBidi" w:hAnsiTheme="majorBidi" w:cs="Angsana New"/>
          <w:sz w:val="30"/>
          <w:szCs w:val="30"/>
          <w:cs/>
        </w:rPr>
        <w:tab/>
      </w:r>
      <w:r w:rsidRPr="00354CA8">
        <w:rPr>
          <w:rFonts w:asciiTheme="majorBidi" w:hAnsiTheme="majorBidi" w:cs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อีกทั้งกลุ่มบริษัทไม่มีสิทธิในการไล่เบี้ย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การยึดหลักประกัน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หากมีการวางหลักประกัน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2F188747" w14:textId="21EF4D20" w:rsidR="00CE3BDA" w:rsidRPr="00354CA8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/>
          <w:sz w:val="30"/>
          <w:szCs w:val="30"/>
          <w:cs/>
        </w:rPr>
        <w:t>-</w:t>
      </w:r>
      <w:r w:rsidRPr="00354CA8">
        <w:rPr>
          <w:rFonts w:asciiTheme="majorBidi" w:hAnsiTheme="majorBidi" w:cs="Angsana New"/>
          <w:sz w:val="30"/>
          <w:szCs w:val="30"/>
          <w:cs/>
        </w:rPr>
        <w:tab/>
      </w:r>
      <w:r w:rsidRPr="00354CA8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สินทรัพย์ทางการเงินค้างชำระเกินกว่า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90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วัน</w:t>
      </w:r>
    </w:p>
    <w:p w14:paraId="4391FE06" w14:textId="37FDE5B9" w:rsidR="00CE3BDA" w:rsidRDefault="00CE3BD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65F5B6" w14:textId="77777777" w:rsidR="00F26F0B" w:rsidRDefault="00F26F0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536AF3" w14:textId="77777777" w:rsidR="00F26F0B" w:rsidRDefault="00F26F0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AD42A8" w14:textId="77777777" w:rsidR="00F26F0B" w:rsidRDefault="00F26F0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4A9219D" w14:textId="77777777" w:rsidR="00F26F0B" w:rsidRPr="00EC4E57" w:rsidRDefault="00F26F0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9AE0068" w14:textId="725A04C5" w:rsidR="0081311F" w:rsidRPr="00354CA8" w:rsidRDefault="00E034C4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ค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i/>
          <w:iCs/>
          <w:sz w:val="30"/>
          <w:szCs w:val="30"/>
        </w:rPr>
        <w:t>4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การ</w:t>
      </w:r>
      <w:r w:rsidR="00CE3BDA"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ตัดจำหน่าย</w:t>
      </w:r>
    </w:p>
    <w:p w14:paraId="59B6D948" w14:textId="56BA837C" w:rsidR="0081311F" w:rsidRPr="00EC4E57" w:rsidRDefault="0081311F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083B2CB" w14:textId="7A03EB9E" w:rsidR="00E034C4" w:rsidRPr="00354CA8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64654BE1" w14:textId="76A2A21D" w:rsidR="00CE3BDA" w:rsidRPr="00EC4E57" w:rsidRDefault="00CE3BD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613361" w14:textId="3BCE3AEE" w:rsidR="00CE3BDA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ค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i/>
          <w:iCs/>
          <w:sz w:val="30"/>
          <w:szCs w:val="30"/>
        </w:rPr>
        <w:t>5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ดอกเบี้ย</w:t>
      </w:r>
    </w:p>
    <w:p w14:paraId="3DC5B775" w14:textId="77777777" w:rsidR="00CE3BDA" w:rsidRPr="00EC4E57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8322FD0" w14:textId="10307FA9" w:rsidR="00CE3BDA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CE3BDA">
        <w:rPr>
          <w:rFonts w:asciiTheme="majorBidi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ในการคำนวณดอกเบี้ยรับและดอกเบี้ยจ่าย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เมื่อสินทรัพย์ไม่มี</w:t>
      </w:r>
      <w:r w:rsidR="00EC4E57">
        <w:rPr>
          <w:rFonts w:asciiTheme="majorBidi" w:hAnsiTheme="majorBidi" w:cs="Angsana New"/>
          <w:sz w:val="30"/>
          <w:szCs w:val="30"/>
          <w:cs/>
        </w:rPr>
        <w:br/>
      </w:r>
      <w:r w:rsidRPr="00CE3BDA">
        <w:rPr>
          <w:rFonts w:asciiTheme="majorBidi" w:hAnsiTheme="majorBidi" w:cs="Angsana New" w:hint="cs"/>
          <w:sz w:val="30"/>
          <w:szCs w:val="30"/>
          <w:cs/>
        </w:rPr>
        <w:t>การด้อยค่าด้านเครดิต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15CD9E93" w14:textId="77777777" w:rsidR="004F74FA" w:rsidRPr="00EC4E57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E7B059" w14:textId="77777777" w:rsidR="00496F6A" w:rsidRPr="00BC001A" w:rsidRDefault="00496F6A" w:rsidP="00496F6A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001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0EFC392C" w14:textId="77777777" w:rsidR="0060272F" w:rsidRPr="00EC4E57" w:rsidRDefault="0060272F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2A1570" w14:textId="689AFB25" w:rsidR="00E45BAD" w:rsidRDefault="00217172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7172">
        <w:rPr>
          <w:rFonts w:asciiTheme="majorBidi" w:hAnsiTheme="majorBidi" w:cs="Angsana New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217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17172">
        <w:rPr>
          <w:rFonts w:asciiTheme="majorBidi" w:hAnsiTheme="majorBidi" w:cs="Angsana New" w:hint="cs"/>
          <w:sz w:val="30"/>
          <w:szCs w:val="30"/>
          <w:cs/>
        </w:rPr>
        <w:t>ยอดเงินสด</w:t>
      </w:r>
      <w:r w:rsidR="00B44AC8">
        <w:rPr>
          <w:rFonts w:asciiTheme="majorBidi" w:hAnsiTheme="majorBidi" w:cs="Angsana New"/>
          <w:sz w:val="30"/>
          <w:szCs w:val="30"/>
        </w:rPr>
        <w:t xml:space="preserve"> </w:t>
      </w:r>
      <w:r w:rsidR="00C03F24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217172">
        <w:rPr>
          <w:rFonts w:asciiTheme="majorBidi" w:hAnsiTheme="majorBidi" w:cs="Angsana New" w:hint="cs"/>
          <w:sz w:val="30"/>
          <w:szCs w:val="30"/>
          <w:cs/>
        </w:rPr>
        <w:t>ยอดเงินฝากธนาคาร</w:t>
      </w:r>
    </w:p>
    <w:p w14:paraId="70F5CB76" w14:textId="77777777" w:rsidR="00EC4E57" w:rsidRPr="00EC4E57" w:rsidRDefault="00EC4E57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33D90E" w14:textId="10A5169B" w:rsidR="00ED5087" w:rsidRPr="00F205C4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</w:p>
    <w:p w14:paraId="1D1AE66C" w14:textId="77777777" w:rsidR="00ED5087" w:rsidRPr="00EC4E57" w:rsidRDefault="00ED5087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CFDF60" w14:textId="6743F1FE" w:rsidR="00687B26" w:rsidRDefault="00687B26" w:rsidP="00BC0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4F74FA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BC001A" w:rsidRPr="00BC001A">
        <w:rPr>
          <w:rFonts w:asciiTheme="majorBidi" w:hAnsiTheme="majorBidi" w:cs="Angsana New" w:hint="cs"/>
          <w:sz w:val="30"/>
          <w:szCs w:val="30"/>
          <w:cs/>
        </w:rPr>
        <w:t>ลูกหนี้การค้า</w:t>
      </w:r>
      <w:r w:rsidR="00EC4E57">
        <w:rPr>
          <w:rFonts w:asciiTheme="majorBidi" w:hAnsiTheme="majorBidi" w:cs="Angsana New"/>
          <w:sz w:val="30"/>
          <w:szCs w:val="30"/>
          <w:cs/>
        </w:rPr>
        <w:br/>
      </w:r>
      <w:r w:rsidR="00BC001A" w:rsidRPr="00BC001A">
        <w:rPr>
          <w:rFonts w:asciiTheme="majorBidi" w:hAnsiTheme="majorBidi" w:cs="Angsana New" w:hint="cs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BC001A" w:rsidRPr="00BC00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C001A" w:rsidRPr="00BC001A">
        <w:rPr>
          <w:rFonts w:asciiTheme="majorBidi" w:hAnsiTheme="majorBidi" w:cs="Angsana New" w:hint="cs"/>
          <w:sz w:val="30"/>
          <w:szCs w:val="30"/>
          <w:cs/>
        </w:rPr>
        <w:t>หนี้สูญจะถูกตัดจำหน่ายเมื่อ</w:t>
      </w:r>
      <w:r w:rsidR="003668EA">
        <w:rPr>
          <w:rFonts w:asciiTheme="majorBidi" w:hAnsiTheme="majorBidi" w:cs="Angsana New"/>
          <w:sz w:val="30"/>
          <w:szCs w:val="30"/>
        </w:rPr>
        <w:br/>
      </w:r>
      <w:r w:rsidR="0005127B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D9563D" w:rsidRPr="00D9563D">
        <w:rPr>
          <w:rFonts w:asciiTheme="majorBidi" w:hAnsiTheme="majorBidi" w:cs="Angsana New" w:hint="cs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7A2FE015" w14:textId="77777777" w:rsidR="00BC001A" w:rsidRPr="00EC4E57" w:rsidRDefault="00BC001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362DD2" w14:textId="6D0A403A" w:rsidR="00BC001A" w:rsidRDefault="00BC001A" w:rsidP="006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โดยนำข้อมูลผลขาดทุนที่เกิดขึ้นในอดีต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="00B47739">
        <w:rPr>
          <w:rFonts w:asciiTheme="majorBidi" w:hAnsiTheme="majorBidi" w:cs="Angsana New"/>
          <w:spacing w:val="-2"/>
          <w:sz w:val="30"/>
          <w:szCs w:val="30"/>
          <w:cs/>
        </w:rPr>
        <w:t>ๆ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วันที่รายงาน</w:t>
      </w:r>
    </w:p>
    <w:p w14:paraId="6AB89362" w14:textId="77777777" w:rsidR="00C03F24" w:rsidRDefault="00C03F24" w:rsidP="006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44347BE2" w14:textId="77777777" w:rsidR="00F26F0B" w:rsidRDefault="00F26F0B" w:rsidP="006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78D03A51" w14:textId="77777777" w:rsidR="00F26F0B" w:rsidRDefault="00F26F0B" w:rsidP="006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0BB108B0" w14:textId="77777777" w:rsidR="00F26F0B" w:rsidRDefault="00F26F0B" w:rsidP="006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1FAE702C" w14:textId="77777777" w:rsidR="00F26F0B" w:rsidRDefault="00F26F0B" w:rsidP="006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080B027B" w14:textId="77777777" w:rsidR="00F26F0B" w:rsidRDefault="00F26F0B" w:rsidP="006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24A3767D" w14:textId="7B4D07DA" w:rsidR="00ED5087" w:rsidRPr="00506853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0685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2E055CFF" w14:textId="77777777" w:rsidR="00ED5087" w:rsidRPr="00506853" w:rsidRDefault="00ED508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D7655" w14:textId="54C0D816" w:rsidR="00E45BAD" w:rsidRPr="00506853" w:rsidRDefault="00E45BAD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6853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6FB29E47" w14:textId="77777777" w:rsidR="00B81DE7" w:rsidRPr="00506853" w:rsidRDefault="00B81DE7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96FA1" w14:textId="06D32260" w:rsidR="00ED5087" w:rsidRPr="00506853" w:rsidRDefault="00ED5087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6853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ต้นทุนของสินค้าคำนวณโดยใช้วิธีดังต่อไปนี้</w:t>
      </w:r>
    </w:p>
    <w:p w14:paraId="3B8C495B" w14:textId="77777777" w:rsidR="00ED5087" w:rsidRPr="00506853" w:rsidRDefault="00ED508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6210"/>
      </w:tblGrid>
      <w:tr w:rsidR="00ED5087" w:rsidRPr="00506853" w14:paraId="19C3C37F" w14:textId="77777777" w:rsidTr="008C1F19">
        <w:tc>
          <w:tcPr>
            <w:tcW w:w="2790" w:type="dxa"/>
          </w:tcPr>
          <w:p w14:paraId="0FE7080C" w14:textId="77777777" w:rsidR="00ED5087" w:rsidRPr="00506853" w:rsidRDefault="00ED5087" w:rsidP="008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6210" w:type="dxa"/>
          </w:tcPr>
          <w:p w14:paraId="2D2C5BA0" w14:textId="77777777" w:rsidR="00ED5087" w:rsidRPr="00506853" w:rsidRDefault="00ED5087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0685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ราคาทุนของแต่ละรายการที่ซื้อมา (วิธีราคาเจาะจง) </w:t>
            </w:r>
          </w:p>
        </w:tc>
      </w:tr>
      <w:tr w:rsidR="00ED5087" w:rsidRPr="00506853" w14:paraId="1CB30D44" w14:textId="77777777" w:rsidTr="008C1F19">
        <w:tc>
          <w:tcPr>
            <w:tcW w:w="2790" w:type="dxa"/>
          </w:tcPr>
          <w:p w14:paraId="062FA5B9" w14:textId="1651B5C9" w:rsidR="00ED5087" w:rsidRPr="00506853" w:rsidRDefault="00ED5087" w:rsidP="008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อะไหล่รถยนต์</w:t>
            </w: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และอื่น</w:t>
            </w:r>
            <w:r w:rsidR="00B4773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6210" w:type="dxa"/>
          </w:tcPr>
          <w:p w14:paraId="6CF561BA" w14:textId="77777777" w:rsidR="00ED5087" w:rsidRPr="00506853" w:rsidRDefault="00ED5087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0685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5255CE"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เข้าก่อน</w:t>
            </w: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ออกก่อน</w:t>
            </w:r>
          </w:p>
        </w:tc>
      </w:tr>
    </w:tbl>
    <w:p w14:paraId="1C10A460" w14:textId="77777777" w:rsidR="00ED5087" w:rsidRPr="00506853" w:rsidRDefault="00ED508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450F7" w14:textId="5257F1BE" w:rsidR="00ED5087" w:rsidRPr="00506853" w:rsidRDefault="00A13F88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6853">
        <w:rPr>
          <w:rFonts w:asciiTheme="majorBidi" w:hAnsiTheme="majorBidi" w:cstheme="majorBidi" w:hint="cs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</w:p>
    <w:p w14:paraId="7A5A77F7" w14:textId="4542E1B9" w:rsidR="00000188" w:rsidRPr="00506853" w:rsidRDefault="00000188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C29A2" w14:textId="77777777" w:rsidR="00A91AC7" w:rsidRPr="00506853" w:rsidRDefault="00A91AC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0685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E8603E5" w14:textId="47FEDFFF" w:rsidR="00A91AC7" w:rsidRPr="00506853" w:rsidRDefault="00A91AC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4F031" w14:textId="45E6084F" w:rsidR="00A91AC7" w:rsidRPr="00506853" w:rsidRDefault="00E75363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D9563D" w:rsidRPr="00506853">
        <w:rPr>
          <w:rFonts w:asciiTheme="majorBidi" w:hAnsiTheme="majorBidi" w:cstheme="majorBidi"/>
          <w:sz w:val="30"/>
          <w:szCs w:val="30"/>
        </w:rPr>
        <w:t xml:space="preserve"> (</w:t>
      </w:r>
      <w:r w:rsidR="00D9563D" w:rsidRPr="00506853">
        <w:rPr>
          <w:rFonts w:asciiTheme="majorBidi" w:hAnsiTheme="majorBidi" w:cs="Angsana New" w:hint="cs"/>
          <w:sz w:val="30"/>
          <w:szCs w:val="30"/>
          <w:cs/>
        </w:rPr>
        <w:t>รวมถึงต้นทุนการกู้ยืม</w:t>
      </w:r>
      <w:r w:rsidR="00D9563D" w:rsidRPr="00506853">
        <w:rPr>
          <w:rFonts w:asciiTheme="majorBidi" w:hAnsiTheme="majorBidi" w:cs="Angsana New"/>
          <w:sz w:val="30"/>
          <w:szCs w:val="30"/>
          <w:cs/>
        </w:rPr>
        <w:t>)</w:t>
      </w:r>
      <w:r w:rsidR="00D9563D" w:rsidRPr="00506853">
        <w:rPr>
          <w:rFonts w:asciiTheme="majorBidi" w:hAnsiTheme="majorBidi" w:cstheme="majorBidi"/>
          <w:sz w:val="30"/>
          <w:szCs w:val="30"/>
        </w:rPr>
        <w:t xml:space="preserve"> </w:t>
      </w:r>
      <w:r w:rsidRPr="00506853">
        <w:rPr>
          <w:rFonts w:asciiTheme="majorBidi" w:hAnsiTheme="majorBidi" w:cstheme="majorBidi" w:hint="cs"/>
          <w:sz w:val="30"/>
          <w:szCs w:val="30"/>
          <w:cs/>
        </w:rPr>
        <w:t>หักค่าเสื่อมราคาสะสมและขาดทุนจากการด้อยค่า</w:t>
      </w:r>
      <w:r w:rsidRPr="0050685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B93908C" w14:textId="77777777" w:rsidR="00F84399" w:rsidRPr="00506853" w:rsidRDefault="00F8439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D7F920" w14:textId="515AC111" w:rsidR="00EC4E57" w:rsidRPr="00506853" w:rsidRDefault="00E8786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6853">
        <w:rPr>
          <w:rFonts w:asciiTheme="majorBidi" w:hAnsiTheme="majorBidi" w:cstheme="majorBidi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Pr="005068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6853">
        <w:rPr>
          <w:rFonts w:asciiTheme="majorBidi" w:hAnsiTheme="majorBidi" w:cstheme="majorBidi"/>
          <w:sz w:val="30"/>
          <w:szCs w:val="30"/>
        </w:rPr>
        <w:br/>
        <w:t xml:space="preserve">10 - 40 </w:t>
      </w:r>
      <w:r w:rsidRPr="00506853">
        <w:rPr>
          <w:rFonts w:asciiTheme="majorBidi" w:hAnsiTheme="majorBidi" w:cstheme="majorBidi" w:hint="cs"/>
          <w:sz w:val="30"/>
          <w:szCs w:val="30"/>
          <w:cs/>
        </w:rPr>
        <w:t>ปีและรับรู้ในกำไรหรือขาดทุน</w:t>
      </w:r>
      <w:r w:rsidRPr="005068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6853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5068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6853">
        <w:rPr>
          <w:rFonts w:asciiTheme="majorBidi" w:hAnsiTheme="majorBidi" w:cstheme="majorBidi" w:hint="cs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7A0B5D4C" w14:textId="77777777" w:rsidR="00EC4E57" w:rsidRPr="00506853" w:rsidRDefault="00EC4E5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31B95F" w14:textId="6D185665" w:rsidR="00A13F88" w:rsidRPr="00506853" w:rsidRDefault="00A13F88" w:rsidP="004E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6853">
        <w:rPr>
          <w:rFonts w:asciiTheme="majorBidi" w:hAnsiTheme="majorBidi" w:cstheme="majorBidi" w:hint="cs"/>
          <w:sz w:val="30"/>
          <w:szCs w:val="30"/>
          <w:cs/>
        </w:rPr>
        <w:t>ผลต่างระหว่างสิ่งตอบแทน</w:t>
      </w:r>
      <w:r w:rsidR="00F41F58" w:rsidRPr="00506853">
        <w:rPr>
          <w:rFonts w:asciiTheme="majorBidi" w:hAnsiTheme="majorBidi" w:cstheme="majorBidi" w:hint="cs"/>
          <w:sz w:val="30"/>
          <w:szCs w:val="30"/>
          <w:cs/>
        </w:rPr>
        <w:t>สุทธิที่ได้</w:t>
      </w:r>
      <w:r w:rsidR="00C03F24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="00F41F58" w:rsidRPr="00506853">
        <w:rPr>
          <w:rFonts w:asciiTheme="majorBidi" w:hAnsiTheme="majorBidi" w:cstheme="majorBidi" w:hint="cs"/>
          <w:sz w:val="30"/>
          <w:szCs w:val="30"/>
          <w:cs/>
        </w:rPr>
        <w:t>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009A98D6" w14:textId="77777777" w:rsidR="00EC4E57" w:rsidRPr="00506853" w:rsidRDefault="00EC4E57" w:rsidP="004E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4EB958" w14:textId="77777777" w:rsidR="00ED5087" w:rsidRPr="00506853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0685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53293B5C" w14:textId="77777777" w:rsidR="00ED5087" w:rsidRPr="00506853" w:rsidRDefault="00ED5087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3C465" w14:textId="77777777" w:rsidR="00E45BAD" w:rsidRPr="00506853" w:rsidRDefault="00E45BAD" w:rsidP="00056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50685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682428" w:rsidRPr="00506853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506853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5C20B98" w14:textId="77777777" w:rsidR="00E45BAD" w:rsidRPr="00506853" w:rsidRDefault="00E45BAD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17D293" w14:textId="5F96E146" w:rsidR="00E75363" w:rsidRPr="00506853" w:rsidRDefault="00E45BAD" w:rsidP="0066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  <w:lang w:eastAsia="en-GB"/>
        </w:rPr>
      </w:pPr>
      <w:r w:rsidRPr="0050685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ราคาทุนรวมถึง</w:t>
      </w:r>
      <w:r w:rsidR="00E75363" w:rsidRP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ต้นทุนการกู้ยืม</w:t>
      </w:r>
      <w:r w:rsidR="00E87869" w:rsidRPr="00506853">
        <w:rPr>
          <w:rFonts w:asciiTheme="majorBidi" w:hAnsiTheme="majorBidi" w:cs="Angsana New"/>
          <w:color w:val="000000"/>
          <w:sz w:val="30"/>
          <w:szCs w:val="30"/>
          <w:lang w:eastAsia="en-GB"/>
        </w:rPr>
        <w:t xml:space="preserve"> </w:t>
      </w:r>
      <w:r w:rsidR="00E75363" w:rsidRP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ต้นทุนในการรื้อถอน</w:t>
      </w:r>
      <w:r w:rsidR="00E75363" w:rsidRPr="0050685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="00E75363" w:rsidRP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การขนย้าย</w:t>
      </w:r>
      <w:r w:rsidR="00E75363" w:rsidRPr="0050685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และ</w:t>
      </w:r>
      <w:r w:rsidR="00E75363" w:rsidRP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การบูรณะสถานที่ตั้งของสินทรัพย์</w:t>
      </w:r>
      <w:r w:rsidR="00E75363" w:rsidRPr="00506853">
        <w:rPr>
          <w:rFonts w:asciiTheme="majorBidi" w:hAnsiTheme="majorBidi" w:cs="Angsana New"/>
          <w:color w:val="000000"/>
          <w:sz w:val="30"/>
          <w:szCs w:val="30"/>
          <w:lang w:eastAsia="en-GB"/>
        </w:rPr>
        <w:t xml:space="preserve"> </w:t>
      </w:r>
    </w:p>
    <w:p w14:paraId="1AABDCEA" w14:textId="77777777" w:rsidR="00E75363" w:rsidRPr="00506853" w:rsidRDefault="00E7536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FFB73" w14:textId="2DD9E17A" w:rsidR="00E75363" w:rsidRPr="00506853" w:rsidRDefault="00E75363" w:rsidP="0066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  <w:lang w:eastAsia="en-GB"/>
        </w:rPr>
      </w:pPr>
      <w:r w:rsidRP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50685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อาคาร</w:t>
      </w:r>
      <w:r w:rsidRPr="0050685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และอุปกรณ์</w:t>
      </w:r>
      <w:r w:rsidRPr="0050685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รับรู้ในกำไรหรือขาดทุน</w:t>
      </w:r>
    </w:p>
    <w:p w14:paraId="3884E28E" w14:textId="326EF132" w:rsidR="005D11F5" w:rsidRPr="00CB0132" w:rsidRDefault="005D11F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0E2B7C" w14:textId="77777777" w:rsidR="00E87869" w:rsidRDefault="00E87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F387174" w14:textId="55A0F533" w:rsidR="00592986" w:rsidRPr="00506853" w:rsidRDefault="00E75363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="00B5303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ต้นทุนที่เกิดขึ้นเป็นประจำใน</w:t>
      </w:r>
      <w:r w:rsidR="00E87869" w:rsidRPr="00506853">
        <w:rPr>
          <w:rFonts w:asciiTheme="majorBidi" w:hAnsiTheme="majorBidi" w:cs="Angsana New"/>
          <w:sz w:val="30"/>
          <w:szCs w:val="30"/>
        </w:rPr>
        <w:br/>
      </w:r>
      <w:r w:rsidRPr="00506853">
        <w:rPr>
          <w:rFonts w:asciiTheme="majorBidi" w:hAnsiTheme="majorBidi" w:cs="Angsana New" w:hint="cs"/>
          <w:sz w:val="30"/>
          <w:szCs w:val="30"/>
          <w:cs/>
        </w:rPr>
        <w:t>การซ่อมบำรุงที่ดิน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01A7928B" w14:textId="77777777" w:rsidR="00E75363" w:rsidRPr="00506853" w:rsidRDefault="00E75363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EBE6F3" w14:textId="3B9F162F" w:rsidR="00EA0364" w:rsidRPr="00506853" w:rsidRDefault="00E426A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และรับรู้ในกำไรหรือขาดทุน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E87869" w:rsidRPr="00506853">
        <w:rPr>
          <w:rFonts w:asciiTheme="majorBidi" w:hAnsiTheme="majorBidi" w:cs="Angsana New" w:hint="cs"/>
          <w:sz w:val="30"/>
          <w:szCs w:val="30"/>
          <w:cs/>
        </w:rPr>
        <w:t>และติดตั้ง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23A36875" w14:textId="77777777" w:rsidR="00E426A7" w:rsidRPr="00506853" w:rsidRDefault="00E426A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DC65E" w14:textId="7FA8B5C0" w:rsidR="00E426A7" w:rsidRPr="00506853" w:rsidRDefault="00E426A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FEC5B0B" w14:textId="77777777" w:rsidR="00CB474F" w:rsidRPr="00506853" w:rsidRDefault="00CB474F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48"/>
        <w:gridCol w:w="1593"/>
      </w:tblGrid>
      <w:tr w:rsidR="0068556B" w:rsidRPr="00506853" w14:paraId="063107A4" w14:textId="77777777" w:rsidTr="0068556B">
        <w:tc>
          <w:tcPr>
            <w:tcW w:w="6030" w:type="dxa"/>
          </w:tcPr>
          <w:p w14:paraId="296DB533" w14:textId="7C56ACE5" w:rsidR="0068556B" w:rsidRPr="0042770B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ส่วนปรับปรุง</w:t>
            </w:r>
            <w:r w:rsidR="0042770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</w:t>
            </w:r>
            <w:r w:rsidR="009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1548" w:type="dxa"/>
          </w:tcPr>
          <w:p w14:paraId="19358B1A" w14:textId="2FA62FD5" w:rsidR="0068556B" w:rsidRPr="00506853" w:rsidRDefault="0042770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30 - 35</w:t>
            </w:r>
          </w:p>
        </w:tc>
        <w:tc>
          <w:tcPr>
            <w:tcW w:w="1593" w:type="dxa"/>
          </w:tcPr>
          <w:p w14:paraId="0BCE58CA" w14:textId="77777777" w:rsidR="0068556B" w:rsidRPr="00506853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42770B" w:rsidRPr="00506853" w14:paraId="250BCA9C" w14:textId="77777777" w:rsidTr="0068556B">
        <w:tc>
          <w:tcPr>
            <w:tcW w:w="6030" w:type="dxa"/>
          </w:tcPr>
          <w:p w14:paraId="46BC4D0C" w14:textId="61300A59" w:rsidR="0042770B" w:rsidRPr="00506853" w:rsidRDefault="0042770B" w:rsidP="00427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และส่วนปรับปรุง</w:t>
            </w:r>
          </w:p>
        </w:tc>
        <w:tc>
          <w:tcPr>
            <w:tcW w:w="1548" w:type="dxa"/>
          </w:tcPr>
          <w:p w14:paraId="40E4A678" w14:textId="0B09D9D1" w:rsidR="0042770B" w:rsidRPr="00506853" w:rsidRDefault="0042770B" w:rsidP="00427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0685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93" w:type="dxa"/>
          </w:tcPr>
          <w:p w14:paraId="1ED323A9" w14:textId="13F5E678" w:rsidR="0042770B" w:rsidRPr="00506853" w:rsidRDefault="0042770B" w:rsidP="00427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05127B" w:rsidRPr="00506853" w14:paraId="38E45DB4" w14:textId="77777777" w:rsidTr="0068556B">
        <w:tc>
          <w:tcPr>
            <w:tcW w:w="6030" w:type="dxa"/>
          </w:tcPr>
          <w:p w14:paraId="6F81769D" w14:textId="648424B7" w:rsidR="0005127B" w:rsidRPr="00506853" w:rsidRDefault="0005127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และอุปกรณ์</w:t>
            </w:r>
          </w:p>
        </w:tc>
        <w:tc>
          <w:tcPr>
            <w:tcW w:w="1548" w:type="dxa"/>
          </w:tcPr>
          <w:p w14:paraId="54B06323" w14:textId="5C71009F" w:rsidR="0005127B" w:rsidRPr="00506853" w:rsidRDefault="00E87869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5127B"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05127B" w:rsidRPr="0050685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93" w:type="dxa"/>
          </w:tcPr>
          <w:p w14:paraId="0DD82A88" w14:textId="7F8AA049" w:rsidR="0005127B" w:rsidRPr="00506853" w:rsidRDefault="0005127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68556B" w:rsidRPr="00506853" w14:paraId="67B1367B" w14:textId="77777777" w:rsidTr="0068556B">
        <w:tc>
          <w:tcPr>
            <w:tcW w:w="6030" w:type="dxa"/>
          </w:tcPr>
          <w:p w14:paraId="21FED248" w14:textId="77777777" w:rsidR="0068556B" w:rsidRPr="00506853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ตกแต่ง ติดตั้งและเครื่องใช้สำนักงาน</w:t>
            </w:r>
          </w:p>
        </w:tc>
        <w:tc>
          <w:tcPr>
            <w:tcW w:w="1548" w:type="dxa"/>
          </w:tcPr>
          <w:p w14:paraId="6E9BA877" w14:textId="278FF7EF" w:rsidR="0068556B" w:rsidRPr="00506853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077F6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3" w:type="dxa"/>
          </w:tcPr>
          <w:p w14:paraId="71410D89" w14:textId="77777777" w:rsidR="0068556B" w:rsidRPr="00506853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68556B" w:rsidRPr="00506853" w14:paraId="5770244A" w14:textId="77777777" w:rsidTr="0068556B">
        <w:tc>
          <w:tcPr>
            <w:tcW w:w="6030" w:type="dxa"/>
          </w:tcPr>
          <w:p w14:paraId="591E37FE" w14:textId="77777777" w:rsidR="0068556B" w:rsidRPr="00506853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48" w:type="dxa"/>
          </w:tcPr>
          <w:p w14:paraId="64975615" w14:textId="31E56009" w:rsidR="0068556B" w:rsidRPr="00506853" w:rsidRDefault="00E87869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3" w:type="dxa"/>
          </w:tcPr>
          <w:p w14:paraId="5A8C679F" w14:textId="77777777" w:rsidR="0068556B" w:rsidRPr="00506853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</w:tbl>
    <w:p w14:paraId="696765A0" w14:textId="77777777" w:rsidR="00690A8C" w:rsidRPr="00506853" w:rsidRDefault="00690A8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9A788" w14:textId="49D41CF3" w:rsidR="00CB474F" w:rsidRPr="00506853" w:rsidRDefault="00CB474F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0685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524CD7C9" w14:textId="77777777" w:rsidR="00CB474F" w:rsidRPr="00506853" w:rsidRDefault="00CB474F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433012" w14:textId="068A572A" w:rsidR="00C77F44" w:rsidRPr="00506853" w:rsidRDefault="00D478CF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506853">
        <w:rPr>
          <w:rFonts w:asciiTheme="majorBidi" w:hAnsiTheme="majorBidi" w:cs="Angsana New"/>
          <w:sz w:val="30"/>
          <w:szCs w:val="30"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รายจ่ายภายหลัง</w:t>
      </w:r>
      <w:r w:rsidR="00E87869" w:rsidRPr="00506853">
        <w:rPr>
          <w:rFonts w:asciiTheme="majorBidi" w:hAnsiTheme="majorBidi" w:cs="Angsana New"/>
          <w:sz w:val="30"/>
          <w:szCs w:val="30"/>
        </w:rPr>
        <w:br/>
      </w:r>
      <w:r w:rsidRPr="00506853">
        <w:rPr>
          <w:rFonts w:asciiTheme="majorBidi" w:hAnsiTheme="majorBidi" w:cs="Angsana New" w:hint="cs"/>
          <w:sz w:val="30"/>
          <w:szCs w:val="30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</w:t>
      </w:r>
      <w:r w:rsidR="00C77F44" w:rsidRPr="00506853">
        <w:rPr>
          <w:rFonts w:asciiTheme="majorBidi" w:hAnsiTheme="majorBidi" w:cs="Angsana New"/>
          <w:sz w:val="30"/>
          <w:szCs w:val="30"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ค่าตัดจำหน่ายคำนวณโดย</w:t>
      </w:r>
      <w:r w:rsidR="004A186D" w:rsidRPr="00506853">
        <w:rPr>
          <w:rFonts w:asciiTheme="majorBidi" w:hAnsiTheme="majorBidi" w:cs="Angsana New"/>
          <w:sz w:val="30"/>
          <w:szCs w:val="30"/>
        </w:rPr>
        <w:br/>
      </w:r>
      <w:r w:rsidRPr="00506853">
        <w:rPr>
          <w:rFonts w:asciiTheme="majorBidi" w:hAnsiTheme="majorBidi" w:cs="Angsana New" w:hint="cs"/>
          <w:sz w:val="30"/>
          <w:szCs w:val="30"/>
          <w:cs/>
        </w:rPr>
        <w:t>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324E725" w14:textId="043EA8CC" w:rsidR="008A60FB" w:rsidRPr="00506853" w:rsidRDefault="008A6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709EC9C6" w14:textId="75A038B3" w:rsidR="00D478CF" w:rsidRPr="00506853" w:rsidRDefault="00D478CF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ประมาณการระยะเวลาที่คาดว่าจะได้รับประโยชน์</w:t>
      </w:r>
      <w:r w:rsidR="00E87869" w:rsidRPr="00506853">
        <w:rPr>
          <w:rFonts w:asciiTheme="majorBidi" w:hAnsiTheme="majorBidi" w:cs="Angsana New" w:hint="cs"/>
          <w:sz w:val="30"/>
          <w:szCs w:val="30"/>
          <w:cs/>
        </w:rPr>
        <w:t xml:space="preserve">ของลิขสิทธิ์ซอฟต์แวร์คือ </w:t>
      </w:r>
      <w:r w:rsidR="00506853">
        <w:rPr>
          <w:rFonts w:asciiTheme="majorBidi" w:hAnsiTheme="majorBidi" w:cs="Angsana New"/>
          <w:sz w:val="30"/>
          <w:szCs w:val="30"/>
        </w:rPr>
        <w:t>3 - 10</w:t>
      </w:r>
      <w:r w:rsidR="00E87869" w:rsidRPr="00506853">
        <w:rPr>
          <w:rFonts w:asciiTheme="majorBidi" w:hAnsiTheme="majorBidi" w:cs="Angsana New" w:hint="cs"/>
          <w:sz w:val="30"/>
          <w:szCs w:val="30"/>
          <w:cs/>
        </w:rPr>
        <w:t xml:space="preserve"> ปี</w:t>
      </w:r>
    </w:p>
    <w:p w14:paraId="70BBB162" w14:textId="105D9526" w:rsidR="00D478CF" w:rsidRPr="00506853" w:rsidRDefault="00D478C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4E760" w14:textId="2FE5D908" w:rsidR="00EF66D5" w:rsidRPr="00506853" w:rsidRDefault="00EF66D5" w:rsidP="00EF66D5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06853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สัญญา</w:t>
      </w:r>
      <w:r w:rsidRPr="00506853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เช่า</w:t>
      </w:r>
    </w:p>
    <w:p w14:paraId="11A43CAD" w14:textId="0F58B1F8" w:rsidR="00EF66D5" w:rsidRPr="00506853" w:rsidRDefault="00EF66D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6B6BCB" w14:textId="03A8073D" w:rsidR="009229B1" w:rsidRPr="00506853" w:rsidRDefault="009229B1" w:rsidP="009229B1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ณ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A2A20E8" w14:textId="57C8B9D9" w:rsidR="0050798E" w:rsidRPr="00506853" w:rsidRDefault="0050798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010746" w14:textId="344B8900" w:rsidR="009229B1" w:rsidRPr="00506853" w:rsidRDefault="009229B1" w:rsidP="00D05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6853">
        <w:rPr>
          <w:rFonts w:ascii="Angsana New" w:hAnsi="Angsana New" w:cs="Angsana New"/>
          <w:spacing w:val="-2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506853">
        <w:rPr>
          <w:rFonts w:ascii="Angsana New" w:hAnsi="Angsana New" w:cs="Angsana New"/>
          <w:sz w:val="30"/>
          <w:szCs w:val="30"/>
          <w:cs/>
        </w:rPr>
        <w:t xml:space="preserve">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117AC28B" w14:textId="66F9A93F" w:rsidR="0050798E" w:rsidRPr="00ED564F" w:rsidRDefault="0050798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1DA66AB" w14:textId="10E1708D" w:rsidR="00BD047E" w:rsidRPr="00ED564F" w:rsidRDefault="00BD047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693D202" w14:textId="0DC8A6D0" w:rsidR="0050798E" w:rsidRPr="00ED564F" w:rsidRDefault="0050798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C77F44" w:rsidRPr="00ED564F">
        <w:rPr>
          <w:rFonts w:asciiTheme="majorBidi" w:hAnsiTheme="majorBidi" w:cs="Angsana New" w:hint="cs"/>
          <w:sz w:val="30"/>
          <w:szCs w:val="30"/>
          <w:cs/>
        </w:rPr>
        <w:t>เงินจ่ายล่วงหน้า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รวมกับต้นทุนทางตรงเริ่มแรก</w:t>
      </w:r>
      <w:r w:rsidR="00C77F44" w:rsidRPr="00ED564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AD5A0C6" w14:textId="3C701D16" w:rsidR="0050798E" w:rsidRPr="00ED564F" w:rsidRDefault="0050798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18B1FB" w14:textId="7FE27E08" w:rsidR="00BB0C9E" w:rsidRPr="00ED564F" w:rsidRDefault="00BB0C9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7C17286" w14:textId="43533647" w:rsidR="00BB0C9E" w:rsidRPr="00ED564F" w:rsidRDefault="00BB0C9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C0838" w14:textId="4B57A412" w:rsidR="00D51767" w:rsidRPr="00ED564F" w:rsidRDefault="00D51767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หรือรับรู้ในกำไรหรือขาดทุน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28130E92" w14:textId="7E22D00D" w:rsidR="00D05478" w:rsidRPr="00ED564F" w:rsidRDefault="00D05478" w:rsidP="00BD047E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C35A51C" w14:textId="5F6BF06B" w:rsidR="007F6229" w:rsidRPr="00ED564F" w:rsidRDefault="007F6229" w:rsidP="007F6229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ED564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2A318623" w14:textId="0DD6BD8E" w:rsidR="007F6229" w:rsidRPr="00ED564F" w:rsidRDefault="007F622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FCA85" w14:textId="2EF42DDE" w:rsidR="00BD2417" w:rsidRPr="00ED564F" w:rsidRDefault="007F6229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/>
          <w:sz w:val="30"/>
          <w:szCs w:val="30"/>
        </w:rPr>
        <w:br/>
      </w:r>
      <w:r w:rsidRPr="00ED564F">
        <w:rPr>
          <w:rFonts w:asciiTheme="majorBidi" w:hAnsiTheme="majorBidi" w:cs="Angsana New" w:hint="cs"/>
          <w:sz w:val="30"/>
          <w:szCs w:val="30"/>
          <w:cs/>
        </w:rPr>
        <w:t>ในกรณีที่มีข้อบ่งชี้</w:t>
      </w:r>
      <w:r w:rsidR="00B44AC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B53030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จะทำการประมาณมูลค่าสินทรัพย์ที่คาดว่าจะได้รับคืน</w:t>
      </w:r>
    </w:p>
    <w:p w14:paraId="02309816" w14:textId="77777777" w:rsidR="00BD2417" w:rsidRPr="00ED564F" w:rsidRDefault="00BD241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F6EF19" w14:textId="41748A43" w:rsidR="00A46A4A" w:rsidRPr="00ED564F" w:rsidRDefault="0089361A" w:rsidP="00E87869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</w:t>
      </w:r>
      <w:r w:rsidR="00E87869" w:rsidRPr="00ED564F">
        <w:rPr>
          <w:rFonts w:asciiTheme="majorBidi" w:hAnsiTheme="majorBidi" w:cs="Angsana New" w:hint="cs"/>
          <w:sz w:val="30"/>
          <w:szCs w:val="30"/>
          <w:cs/>
        </w:rPr>
        <w:t>ของสินทรัพย์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สูงกว่ามูลค่าที่คาดว่าจะได้รับคืน</w:t>
      </w:r>
      <w:r w:rsidR="00E87869" w:rsidRPr="00ED564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46A4A" w:rsidRPr="00ED564F">
        <w:rPr>
          <w:rFonts w:asciiTheme="majorBidi" w:hAnsiTheme="majorBidi" w:cs="Angsana New" w:hint="cs"/>
          <w:sz w:val="30"/>
          <w:szCs w:val="30"/>
          <w:cs/>
        </w:rPr>
        <w:t>มูลค่าที่คาดว่าจะได้รับคืน</w:t>
      </w:r>
      <w:r w:rsidR="00B67496" w:rsidRPr="00ED564F">
        <w:rPr>
          <w:rFonts w:asciiTheme="majorBidi" w:hAnsiTheme="majorBidi" w:cs="Angsana New" w:hint="cs"/>
          <w:sz w:val="30"/>
          <w:szCs w:val="30"/>
          <w:cs/>
        </w:rPr>
        <w:t>คำนวณโดยใช้</w:t>
      </w:r>
      <w:r w:rsidR="00A46A4A" w:rsidRPr="00ED564F">
        <w:rPr>
          <w:rFonts w:asciiTheme="majorBidi" w:hAnsiTheme="majorBidi" w:cs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A46A4A"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6A4A" w:rsidRPr="00ED564F">
        <w:rPr>
          <w:rFonts w:asciiTheme="majorBidi" w:hAnsiTheme="majorBidi" w:cs="Angsana New" w:hint="cs"/>
          <w:sz w:val="30"/>
          <w:szCs w:val="30"/>
          <w:cs/>
        </w:rPr>
        <w:t xml:space="preserve">ซึ่งแปรไปตามเวลาและความเสี่ยงที่มีต่อสินทรัพย์ </w:t>
      </w:r>
    </w:p>
    <w:p w14:paraId="6409E488" w14:textId="6A91165C" w:rsidR="00A46A4A" w:rsidRPr="008A2E50" w:rsidRDefault="00A46A4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EFB4F8" w14:textId="77777777" w:rsidR="00D6587B" w:rsidRDefault="00D6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671A986D" w14:textId="767BAED9" w:rsidR="000800AA" w:rsidRPr="00ED564F" w:rsidRDefault="000800A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ED564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02566C16" w14:textId="77777777" w:rsidR="00F0424B" w:rsidRPr="00ED564F" w:rsidRDefault="00F0424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278DE4" w14:textId="2318C69C" w:rsidR="00814F57" w:rsidRPr="00ED564F" w:rsidRDefault="00814F57" w:rsidP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564F">
        <w:rPr>
          <w:rFonts w:asciiTheme="majorBidi" w:hAnsiTheme="majorBidi" w:cstheme="majorBidi" w:hint="cs"/>
          <w:i/>
          <w:iCs/>
          <w:sz w:val="30"/>
          <w:szCs w:val="30"/>
          <w:cs/>
        </w:rPr>
        <w:t>โครงการสมทบเงิน</w:t>
      </w:r>
    </w:p>
    <w:p w14:paraId="185F66D7" w14:textId="77777777" w:rsidR="00814F57" w:rsidRPr="00ED564F" w:rsidRDefault="00814F5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78445D" w14:textId="269702CE" w:rsidR="000800AA" w:rsidRPr="00ED564F" w:rsidRDefault="0089361A" w:rsidP="0089361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564F">
        <w:rPr>
          <w:rFonts w:asciiTheme="majorBidi" w:hAnsiTheme="majorBidi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ED564F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</w:p>
    <w:p w14:paraId="71FD7D7A" w14:textId="6D4CD588" w:rsidR="0089361A" w:rsidRPr="00ED564F" w:rsidRDefault="0089361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D0AD75" w14:textId="2FF364D5" w:rsidR="00814F57" w:rsidRPr="00ED564F" w:rsidRDefault="00814F5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564F">
        <w:rPr>
          <w:rFonts w:asciiTheme="majorBidi" w:hAnsiTheme="majorBidi" w:cstheme="majorBidi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E37A584" w14:textId="77777777" w:rsidR="00814F57" w:rsidRPr="00ED564F" w:rsidRDefault="00814F5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97A8A3" w14:textId="088DE2D5" w:rsidR="00182172" w:rsidRPr="00ED564F" w:rsidRDefault="00182172" w:rsidP="00C355E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B47739">
        <w:rPr>
          <w:rFonts w:asciiTheme="majorBidi" w:hAnsiTheme="majorBidi" w:cs="Angsana New" w:hint="cs"/>
          <w:sz w:val="30"/>
          <w:szCs w:val="30"/>
          <w:cs/>
        </w:rPr>
        <w:t>ๆ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ผลประโยชน์ดังกล่าวได้มีการคิดลด</w:t>
      </w:r>
      <w:r w:rsidR="00B53030">
        <w:rPr>
          <w:rFonts w:asciiTheme="majorBidi" w:hAnsiTheme="majorBidi" w:cs="Angsana New"/>
          <w:sz w:val="30"/>
          <w:szCs w:val="30"/>
          <w:cs/>
        </w:rPr>
        <w:br/>
      </w:r>
      <w:r w:rsidRPr="00ED564F">
        <w:rPr>
          <w:rFonts w:asciiTheme="majorBidi" w:hAnsiTheme="majorBidi" w:cs="Angsana New" w:hint="cs"/>
          <w:sz w:val="30"/>
          <w:szCs w:val="30"/>
          <w:cs/>
        </w:rPr>
        <w:t>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โดยวิธีคิดลด</w:t>
      </w:r>
      <w:r w:rsidR="00B53030">
        <w:rPr>
          <w:rFonts w:asciiTheme="majorBidi" w:hAnsiTheme="majorBidi" w:cs="Angsana New"/>
          <w:sz w:val="30"/>
          <w:szCs w:val="30"/>
          <w:cs/>
        </w:rPr>
        <w:br/>
      </w:r>
      <w:r w:rsidRPr="00ED564F">
        <w:rPr>
          <w:rFonts w:asciiTheme="majorBidi" w:hAnsiTheme="majorBidi" w:cs="Angsana New" w:hint="cs"/>
          <w:sz w:val="30"/>
          <w:szCs w:val="30"/>
          <w:cs/>
        </w:rPr>
        <w:t>แต่ละหน่วยที่ประมาณการไว้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6E88C35" w14:textId="2770079D" w:rsidR="008A2E50" w:rsidRPr="00ED564F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24929397" w14:textId="6329EDFE" w:rsidR="00182172" w:rsidRPr="00ED564F" w:rsidRDefault="00182172" w:rsidP="00C355E2">
      <w:pPr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="00AD100C" w:rsidRPr="00ED564F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ต้นปี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โดยคำนึงถึงการเปลี่ยนแปลงใด</w:t>
      </w:r>
      <w:r w:rsidR="00B47739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ดอกเบี้ยจ่ายสุทธิและค่าใช้จ่ายอื่น</w:t>
      </w:r>
      <w:r w:rsidR="00B47739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265D423D" w14:textId="77777777" w:rsidR="000800AA" w:rsidRPr="00ED564F" w:rsidRDefault="000800A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1A6AC" w14:textId="5B34CAF6" w:rsidR="00EC16E3" w:rsidRPr="00ED564F" w:rsidRDefault="00182172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135B1F6E" w14:textId="77777777" w:rsidR="00F15F3F" w:rsidRPr="00ED564F" w:rsidRDefault="00F15F3F" w:rsidP="00F15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4E9A6A" w14:textId="5EE2710F" w:rsidR="00814F57" w:rsidRPr="00ED564F" w:rsidRDefault="00814F57" w:rsidP="00F15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564F">
        <w:rPr>
          <w:rFonts w:asciiTheme="majorBidi" w:hAnsiTheme="majorBidi" w:cstheme="majorBidi" w:hint="cs"/>
          <w:i/>
          <w:iCs/>
          <w:sz w:val="30"/>
          <w:szCs w:val="30"/>
          <w:cs/>
        </w:rPr>
        <w:t>ผลประโยชน์เมื่อเลิกจ้าง</w:t>
      </w:r>
    </w:p>
    <w:p w14:paraId="5A58B9B4" w14:textId="77777777" w:rsidR="00814F57" w:rsidRPr="00ED564F" w:rsidRDefault="00814F57" w:rsidP="00F15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B622A" w14:textId="2D1FF245" w:rsidR="00BB0C9E" w:rsidRPr="00ED564F" w:rsidRDefault="00BB0C9E" w:rsidP="00ED564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หากระยะเวลาการจ่ายผลประโยชน์เกินกว่า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ED564F">
        <w:rPr>
          <w:rFonts w:asciiTheme="majorBidi" w:hAnsiTheme="majorBidi" w:cs="Angsana New"/>
          <w:sz w:val="30"/>
          <w:szCs w:val="30"/>
        </w:rPr>
        <w:t>12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เดือนนับจากวันสิ้นรอบระยะเวลารายงาน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308B1D28" w14:textId="77777777" w:rsidR="00814F57" w:rsidRDefault="00814F57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7C73C53" w14:textId="77777777" w:rsidR="00651883" w:rsidRDefault="00651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30A676B2" w14:textId="15653C4E" w:rsidR="00814F57" w:rsidRPr="00ED564F" w:rsidRDefault="00814F57" w:rsidP="00182172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D564F">
        <w:rPr>
          <w:rFonts w:asciiTheme="majorBidi" w:hAnsiTheme="majorBidi" w:cs="Angsana New" w:hint="cs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75987868" w14:textId="77777777" w:rsidR="00814F57" w:rsidRPr="00ED564F" w:rsidRDefault="00814F57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62C5447" w14:textId="31480203" w:rsidR="00BD047E" w:rsidRPr="00ED564F" w:rsidRDefault="00182172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53030">
        <w:rPr>
          <w:rFonts w:asciiTheme="majorBidi" w:hAnsiTheme="majorBidi" w:cs="Angsana New" w:hint="cs"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5303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B53030">
        <w:rPr>
          <w:rFonts w:asciiTheme="majorBidi" w:hAnsiTheme="majorBidi" w:cs="Angsana New" w:hint="cs"/>
          <w:spacing w:val="-4"/>
          <w:sz w:val="30"/>
          <w:szCs w:val="30"/>
          <w:cs/>
        </w:rPr>
        <w:t>หนี้สินรับรู้ด้วยมูลค่าที่คาดว่าจะจ่า</w:t>
      </w:r>
      <w:r w:rsidR="00B53030" w:rsidRPr="00B53030">
        <w:rPr>
          <w:rFonts w:asciiTheme="majorBidi" w:hAnsiTheme="majorBidi" w:cs="Angsana New" w:hint="cs"/>
          <w:spacing w:val="-4"/>
          <w:sz w:val="30"/>
          <w:szCs w:val="30"/>
          <w:cs/>
        </w:rPr>
        <w:t>ย</w:t>
      </w:r>
      <w:r w:rsidRPr="00B53030">
        <w:rPr>
          <w:rFonts w:asciiTheme="majorBidi" w:hAnsiTheme="majorBidi" w:cs="Angsana New" w:hint="cs"/>
          <w:spacing w:val="-4"/>
          <w:sz w:val="30"/>
          <w:szCs w:val="30"/>
          <w:cs/>
        </w:rPr>
        <w:t>ชำระ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1E8D34C" w14:textId="77777777" w:rsidR="006F279B" w:rsidRPr="00ED564F" w:rsidRDefault="006F279B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7137A3E" w14:textId="7829F049" w:rsidR="006F279B" w:rsidRPr="00ED564F" w:rsidRDefault="006F279B" w:rsidP="006F279B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="Angsana New"/>
          <w:i/>
          <w:iCs/>
          <w:sz w:val="30"/>
          <w:szCs w:val="30"/>
          <w:lang w:val="th-TH"/>
        </w:rPr>
      </w:pPr>
      <w:r w:rsidRPr="00ED564F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7BF41C86" w14:textId="77777777" w:rsidR="006F279B" w:rsidRPr="00ED564F" w:rsidRDefault="006F279B" w:rsidP="006F279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3D640F7" w14:textId="31A2B981" w:rsidR="006F279B" w:rsidRPr="00ED564F" w:rsidRDefault="006F279B" w:rsidP="006F279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="Angsana New" w:hAnsi="Angsana New" w:cs="Angsana New" w:hint="cs"/>
          <w:sz w:val="30"/>
          <w:szCs w:val="30"/>
          <w:cs/>
        </w:rPr>
        <w:t>มูลค่ายุติ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ธรรมของสิทธิซื้อหุ้น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วันที่ให้สิทธิแก่พนักงาน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ชำระด้วยตราสารทุน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รับรู้เป็นค่าใช้จ่ายพร้อม</w:t>
      </w:r>
      <w:r w:rsidR="00B47739">
        <w:rPr>
          <w:rFonts w:asciiTheme="majorBidi" w:hAnsiTheme="majorBidi" w:cs="Angsana New" w:hint="cs"/>
          <w:sz w:val="30"/>
          <w:szCs w:val="30"/>
          <w:cs/>
        </w:rPr>
        <w:t>ๆ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ไปกับ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การเพิ่มขึ้นในส่วนของผู้ถือหุ้น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ตลอดระยะเวลาที่พนักงานสามารถเข้าใช้สิทธิได้อย่างไม่มีเงื่อนไข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จำนวนที่รับรู้เป็น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เงื่อนไขการได้รับสิทธิที่ไม่ใช่เงื่อนไขเรื่องตลาดทุน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วันที่ได้รับสิทธิ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สำหรับเงื่อนไข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การได้รับสิทธิที่ไม่ใช่เงื่อนไขการบริการหรือผลงาน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มูลค่ายุติธรรมของสิทธิซื้อหุ้น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10DDD181" w14:textId="4354B413" w:rsidR="006F279B" w:rsidRPr="00ED564F" w:rsidRDefault="006F279B" w:rsidP="006F279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970E49D" w14:textId="6933C368" w:rsidR="006F279B" w:rsidRPr="00ED564F" w:rsidRDefault="006F279B" w:rsidP="006F279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</w:t>
      </w:r>
      <w:r w:rsidR="00B47739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 w:rsidR="00B53030">
        <w:rPr>
          <w:rFonts w:asciiTheme="majorBidi" w:hAnsiTheme="majorBidi" w:cs="Angsana New"/>
          <w:spacing w:val="-2"/>
          <w:sz w:val="30"/>
          <w:szCs w:val="30"/>
          <w:cs/>
        </w:rPr>
        <w:br/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ไป</w:t>
      </w:r>
      <w:r w:rsidRPr="00ED564F">
        <w:rPr>
          <w:rFonts w:asciiTheme="majorBidi" w:hAnsiTheme="majorBidi" w:cs="Angsana New" w:hint="cs"/>
          <w:spacing w:val="-4"/>
          <w:sz w:val="30"/>
          <w:szCs w:val="30"/>
          <w:cs/>
        </w:rPr>
        <w:t>กับการเพิ่มขึ้นในส่วนของหนี้สิน</w:t>
      </w:r>
      <w:r w:rsidRPr="00ED564F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4"/>
          <w:sz w:val="30"/>
          <w:szCs w:val="30"/>
          <w:cs/>
        </w:rPr>
        <w:t>ตลอดระยะเวลาที่พนักงานมีสิทธิได้รับชำระอย่างไม่มีเงื่อนไข</w:t>
      </w:r>
      <w:r w:rsidRPr="00ED564F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4"/>
          <w:sz w:val="30"/>
          <w:szCs w:val="30"/>
          <w:cs/>
        </w:rPr>
        <w:t>หนี้สินถูกวัดมูลค่าใหม่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ทุก</w:t>
      </w:r>
      <w:r w:rsidR="00B47739">
        <w:rPr>
          <w:rFonts w:asciiTheme="majorBidi" w:hAnsiTheme="majorBidi" w:cs="Angsana New" w:hint="cs"/>
          <w:sz w:val="30"/>
          <w:szCs w:val="30"/>
          <w:cs/>
        </w:rPr>
        <w:t>ๆ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วันที่ในรายงานและวันที่จ่ายชำระ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2F6C8CED" w14:textId="77777777" w:rsidR="00814F57" w:rsidRPr="00ED564F" w:rsidRDefault="00814F57" w:rsidP="00814F57">
      <w:pPr>
        <w:pStyle w:val="Heading8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078502EF" w14:textId="272772D1" w:rsidR="0055215A" w:rsidRPr="00ED564F" w:rsidRDefault="0055215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ED564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4CE499E" w14:textId="77777777" w:rsidR="0055215A" w:rsidRPr="00ED564F" w:rsidRDefault="0055215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EAEE1E" w14:textId="5F13216A" w:rsidR="001F404A" w:rsidRDefault="00887975" w:rsidP="001F40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E38AAB7" w14:textId="77777777" w:rsidR="00ED564F" w:rsidRDefault="00ED564F" w:rsidP="001F40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="Angsana New"/>
          <w:sz w:val="30"/>
          <w:szCs w:val="30"/>
        </w:rPr>
      </w:pPr>
    </w:p>
    <w:p w14:paraId="4E66C17A" w14:textId="77777777" w:rsidR="00ED564F" w:rsidRDefault="00ED564F" w:rsidP="001F40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="Angsana New"/>
          <w:sz w:val="30"/>
          <w:szCs w:val="30"/>
        </w:rPr>
      </w:pPr>
    </w:p>
    <w:p w14:paraId="00CC4039" w14:textId="77777777" w:rsidR="00ED564F" w:rsidRDefault="00ED564F" w:rsidP="001F40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="Angsana New"/>
          <w:sz w:val="30"/>
          <w:szCs w:val="30"/>
        </w:rPr>
      </w:pPr>
    </w:p>
    <w:p w14:paraId="443BE725" w14:textId="77777777" w:rsidR="00ED564F" w:rsidRPr="00ED564F" w:rsidRDefault="00ED564F" w:rsidP="001F40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FC1657" w14:textId="1100E1EE" w:rsidR="00C355E2" w:rsidRPr="00ED564F" w:rsidRDefault="00C355E2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DEBEA6" w14:textId="45E09E6E" w:rsidR="004F74FA" w:rsidRPr="00ED564F" w:rsidRDefault="004F74FA" w:rsidP="004F74FA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ED564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6244A924" w14:textId="77777777" w:rsidR="004F74FA" w:rsidRPr="00ED564F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9A4D0" w14:textId="77C5261A" w:rsidR="004F74FA" w:rsidRPr="00ED564F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วันที่วัดมูลค่าในตลาดหลัก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หรือตลาดที่ให้ประโยชน์สูงสุด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หากไม่มีตลาดหลัก</w:t>
      </w:r>
      <w:r w:rsidRPr="00ED564F">
        <w:rPr>
          <w:rFonts w:asciiTheme="majorBidi" w:hAnsiTheme="majorBidi" w:cstheme="majorBidi"/>
          <w:sz w:val="30"/>
          <w:szCs w:val="30"/>
          <w:cs/>
        </w:rPr>
        <w:t>)</w:t>
      </w:r>
      <w:r w:rsidR="00B53030">
        <w:rPr>
          <w:rFonts w:asciiTheme="majorBidi" w:hAnsiTheme="majorBidi" w:cstheme="majorBidi"/>
          <w:sz w:val="30"/>
          <w:szCs w:val="30"/>
          <w:cs/>
        </w:rPr>
        <w:br/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0FE8FD6" w14:textId="77777777" w:rsidR="00ED564F" w:rsidRPr="00ED564F" w:rsidRDefault="00ED564F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CB63A" w14:textId="58ED826A" w:rsidR="004F74FA" w:rsidRPr="00ED564F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887975" w:rsidRPr="00ED564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007895E" w14:textId="77777777" w:rsidR="004F74FA" w:rsidRPr="00ED564F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2D9AC3" w14:textId="4ABAEAD6" w:rsidR="004F74FA" w:rsidRPr="00ED564F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/>
          <w:sz w:val="30"/>
          <w:szCs w:val="30"/>
        </w:rPr>
        <w:t>-</w:t>
      </w:r>
      <w:r w:rsidRPr="00ED564F">
        <w:rPr>
          <w:rFonts w:asciiTheme="majorBidi" w:hAnsiTheme="majorBidi" w:cstheme="majorBidi"/>
          <w:sz w:val="30"/>
          <w:szCs w:val="30"/>
        </w:rPr>
        <w:tab/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ข้อมูลระดับ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="0064148A" w:rsidRPr="00ED564F">
        <w:rPr>
          <w:rFonts w:asciiTheme="majorBidi" w:hAnsiTheme="majorBidi" w:cstheme="majorBidi"/>
          <w:sz w:val="30"/>
          <w:szCs w:val="30"/>
        </w:rPr>
        <w:t>1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5C970CD8" w14:textId="56DEB217" w:rsidR="004F74FA" w:rsidRPr="00ED564F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/>
          <w:sz w:val="30"/>
          <w:szCs w:val="30"/>
        </w:rPr>
        <w:t>-</w:t>
      </w:r>
      <w:r w:rsidRPr="00ED564F">
        <w:rPr>
          <w:rFonts w:asciiTheme="majorBidi" w:hAnsiTheme="majorBidi" w:cstheme="majorBidi"/>
          <w:sz w:val="30"/>
          <w:szCs w:val="30"/>
        </w:rPr>
        <w:tab/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ข้อมูลระดับ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="0064148A" w:rsidRPr="00ED564F">
        <w:rPr>
          <w:rFonts w:asciiTheme="majorBidi" w:hAnsiTheme="majorBidi" w:cstheme="majorBidi"/>
          <w:sz w:val="30"/>
          <w:szCs w:val="30"/>
        </w:rPr>
        <w:t>2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proofErr w:type="gramEnd"/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ED564F">
        <w:rPr>
          <w:rFonts w:asciiTheme="majorBidi" w:hAnsiTheme="majorBidi" w:cstheme="majorBidi"/>
          <w:sz w:val="30"/>
          <w:szCs w:val="30"/>
        </w:rPr>
        <w:t>1</w:t>
      </w:r>
    </w:p>
    <w:p w14:paraId="29D4AACA" w14:textId="3FAAAA89" w:rsidR="004F74FA" w:rsidRPr="00ED564F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/>
          <w:sz w:val="30"/>
          <w:szCs w:val="30"/>
        </w:rPr>
        <w:t>-</w:t>
      </w:r>
      <w:r w:rsidRPr="00ED564F">
        <w:rPr>
          <w:rFonts w:asciiTheme="majorBidi" w:hAnsiTheme="majorBidi" w:cstheme="majorBidi"/>
          <w:sz w:val="30"/>
          <w:szCs w:val="30"/>
        </w:rPr>
        <w:tab/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ข้อมูลระดับ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="0064148A" w:rsidRPr="00ED564F">
        <w:rPr>
          <w:rFonts w:asciiTheme="majorBidi" w:hAnsiTheme="majorBidi" w:cstheme="majorBidi"/>
          <w:sz w:val="30"/>
          <w:szCs w:val="30"/>
        </w:rPr>
        <w:t>3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5EA8C592" w14:textId="77777777" w:rsidR="004F74FA" w:rsidRPr="00ED564F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B0691B" w14:textId="3026D077" w:rsidR="004F74FA" w:rsidRPr="00ED564F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วันสิ้นรอบระยะเวลารายงานที่เกิดการโอนขึ้น</w:t>
      </w:r>
    </w:p>
    <w:p w14:paraId="5C183F71" w14:textId="77777777" w:rsidR="004F74FA" w:rsidRPr="00ED564F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BCD5FA" w14:textId="460AA1EE" w:rsidR="004F74FA" w:rsidRPr="00ED564F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และวัดมูลค่าหนี้สินและสถานะการเป็นหนี้สินด้วย</w:t>
      </w:r>
      <w:r w:rsidR="00814F57" w:rsidRPr="00ED564F">
        <w:rPr>
          <w:rFonts w:asciiTheme="majorBidi" w:hAnsiTheme="majorBidi" w:cstheme="majorBidi"/>
          <w:sz w:val="30"/>
          <w:szCs w:val="30"/>
          <w:cs/>
        </w:rPr>
        <w:br/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ราคาเสนอขาย</w:t>
      </w:r>
    </w:p>
    <w:p w14:paraId="2C698EE5" w14:textId="77777777" w:rsidR="004F74FA" w:rsidRPr="00ED564F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E81B3C" w14:textId="73B8062D" w:rsidR="004F74FA" w:rsidRPr="00ED564F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เช่น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ED564F">
        <w:rPr>
          <w:rFonts w:asciiTheme="majorBidi" w:hAnsiTheme="majorBidi" w:cstheme="majorBidi"/>
          <w:sz w:val="30"/>
          <w:szCs w:val="30"/>
        </w:rPr>
        <w:t>3</w:t>
      </w:r>
      <w:r w:rsidRPr="00ED564F">
        <w:rPr>
          <w:rFonts w:asciiTheme="majorBidi" w:hAnsiTheme="majorBidi" w:cstheme="majorBidi"/>
          <w:sz w:val="30"/>
          <w:szCs w:val="30"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4FD4F2F" w14:textId="3B8DADF0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F9C56B8" w14:textId="77777777" w:rsidR="00ED564F" w:rsidRP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465AE9B9" w14:textId="28403938" w:rsidR="00511666" w:rsidRPr="00ED564F" w:rsidRDefault="00FB2306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ED564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  <w:r w:rsidR="0018131F" w:rsidRPr="00ED564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50FC4D5" w14:textId="77777777" w:rsidR="0018131F" w:rsidRPr="00ED564F" w:rsidRDefault="001813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0AC83B" w14:textId="362A57D9" w:rsidR="00814F57" w:rsidRPr="00ED564F" w:rsidRDefault="00814F57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564F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การรับรู้รายได้</w:t>
      </w:r>
    </w:p>
    <w:p w14:paraId="0F343E85" w14:textId="77777777" w:rsidR="00814F57" w:rsidRPr="00ED564F" w:rsidRDefault="00814F57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865F1C" w14:textId="7583D940" w:rsidR="00537D9E" w:rsidRPr="00ED564F" w:rsidRDefault="00537D9E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Pr="00ED564F">
        <w:rPr>
          <w:rFonts w:asciiTheme="majorBidi" w:hAnsiTheme="majorBidi" w:cstheme="majorBidi"/>
          <w:sz w:val="30"/>
          <w:szCs w:val="30"/>
          <w:cs/>
        </w:rPr>
        <w:br/>
        <w:t>คาดว่าจะมีสิทธิได้รับซึ่งไม่รวม</w:t>
      </w:r>
      <w:r w:rsidR="007D4D08" w:rsidRPr="00ED564F">
        <w:rPr>
          <w:rFonts w:asciiTheme="majorBidi" w:hAnsiTheme="majorBidi" w:cstheme="majorBidi"/>
          <w:sz w:val="30"/>
          <w:szCs w:val="30"/>
          <w:cs/>
        </w:rPr>
        <w:t xml:space="preserve">จำนวนเงินที่เก็บแทนบุคคลที่สาม </w:t>
      </w:r>
      <w:r w:rsidR="00F32E4B" w:rsidRPr="00ED564F">
        <w:rPr>
          <w:rFonts w:asciiTheme="majorBidi" w:hAnsiTheme="majorBidi" w:cs="Angsana New" w:hint="cs"/>
          <w:sz w:val="30"/>
          <w:szCs w:val="30"/>
          <w:cs/>
        </w:rPr>
        <w:t>รายได้ที่รับรู้ไม่รวมภาษีมูลค่าเพิ่ม</w:t>
      </w:r>
      <w:r w:rsidR="0018131F" w:rsidRPr="00ED564F">
        <w:rPr>
          <w:rFonts w:asciiTheme="majorBidi" w:hAnsiTheme="majorBidi" w:cs="Angsana New" w:hint="cs"/>
          <w:sz w:val="30"/>
          <w:szCs w:val="30"/>
          <w:cs/>
        </w:rPr>
        <w:t>หรือภาษีขายอื่น</w:t>
      </w:r>
      <w:r w:rsidR="00B47739">
        <w:rPr>
          <w:rFonts w:asciiTheme="majorBidi" w:hAnsiTheme="majorBidi" w:cs="Angsana New" w:hint="cs"/>
          <w:sz w:val="30"/>
          <w:szCs w:val="30"/>
          <w:cs/>
        </w:rPr>
        <w:t>ๆ</w:t>
      </w:r>
      <w:r w:rsidR="0018131F" w:rsidRPr="00ED564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32E4B" w:rsidRPr="00ED564F">
        <w:rPr>
          <w:rFonts w:asciiTheme="majorBidi" w:hAnsiTheme="majorBidi" w:cs="Angsana New" w:hint="cs"/>
          <w:sz w:val="30"/>
          <w:szCs w:val="30"/>
          <w:cs/>
        </w:rPr>
        <w:t>และแสดงสุทธิจากส่วนลดการค้า</w:t>
      </w:r>
      <w:r w:rsidR="00F32E4B"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74D3C6F" w14:textId="6F9BB081" w:rsidR="00F32E4B" w:rsidRDefault="00F32E4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944B73" w14:textId="7F1CEDD9" w:rsidR="00945CAF" w:rsidRPr="00ED564F" w:rsidRDefault="0088797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รายได้จากการขายสินค้ารับรู้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วันที่มีการส่งมอบสินค้าให้กับลูกค้า</w:t>
      </w:r>
    </w:p>
    <w:p w14:paraId="16345D07" w14:textId="77777777" w:rsidR="00606F7F" w:rsidRPr="00ED564F" w:rsidRDefault="00606F7F" w:rsidP="00945C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AF2349" w14:textId="393DE2D8" w:rsidR="00945CAF" w:rsidRPr="00ED564F" w:rsidRDefault="00945CAF" w:rsidP="00945C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รายได้จากการให้บริการรับรู้เมื่อได้ให้บริการ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07F29929" w14:textId="3A9E1C44" w:rsidR="00945CAF" w:rsidRPr="00ED564F" w:rsidRDefault="00945CA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90E99" w14:textId="621A7B11" w:rsidR="00945CAF" w:rsidRPr="00ED564F" w:rsidRDefault="00945CAF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สำหรับสัญญาที่มีการรวมการขายสินค้าและบริการเข้าด้วยกัน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กลุ่มบริษัทรับรู้รายได้จากการขายสินค้าและ</w:t>
      </w:r>
      <w:r w:rsidR="00814F57" w:rsidRPr="00ED564F">
        <w:rPr>
          <w:rFonts w:asciiTheme="majorBidi" w:hAnsiTheme="majorBidi" w:cs="Angsana New"/>
          <w:sz w:val="30"/>
          <w:szCs w:val="30"/>
          <w:cs/>
        </w:rPr>
        <w:br/>
      </w:r>
      <w:r w:rsidRPr="00ED564F">
        <w:rPr>
          <w:rFonts w:asciiTheme="majorBidi" w:hAnsiTheme="majorBidi" w:cs="Angsana New" w:hint="cs"/>
          <w:sz w:val="30"/>
          <w:szCs w:val="30"/>
          <w:cs/>
        </w:rPr>
        <w:t>การให้บริการแยกจากกัน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="00E81EF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หรือมีการให้บริการหลาย</w:t>
      </w:r>
      <w:r w:rsidR="00B47739">
        <w:rPr>
          <w:rFonts w:asciiTheme="majorBidi" w:hAnsiTheme="majorBidi" w:cs="Angsana New" w:hint="cs"/>
          <w:sz w:val="30"/>
          <w:szCs w:val="30"/>
          <w:cs/>
        </w:rPr>
        <w:t>ๆ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ประเภทในรอบระยะเวลารายงานที่แตกต่างกัน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B47739">
        <w:rPr>
          <w:rFonts w:asciiTheme="majorBidi" w:hAnsiTheme="majorBidi" w:cs="Angsana New" w:hint="cs"/>
          <w:sz w:val="30"/>
          <w:szCs w:val="30"/>
          <w:cs/>
        </w:rPr>
        <w:t>ๆ</w:t>
      </w:r>
    </w:p>
    <w:p w14:paraId="6FE3F149" w14:textId="77777777" w:rsidR="00597416" w:rsidRPr="00ED564F" w:rsidRDefault="00597416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FAC5F42" w14:textId="3C45278D" w:rsidR="00EB6391" w:rsidRPr="00ED564F" w:rsidRDefault="00EB6391" w:rsidP="00EB63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564F">
        <w:rPr>
          <w:rFonts w:asciiTheme="majorBidi" w:hAnsiTheme="majorBidi" w:cstheme="majorBidi" w:hint="cs"/>
          <w:i/>
          <w:iCs/>
          <w:sz w:val="30"/>
          <w:szCs w:val="30"/>
          <w:cs/>
        </w:rPr>
        <w:t>โปรแกรมสิทธิพิเศษแก่ลูกค้า</w:t>
      </w:r>
    </w:p>
    <w:p w14:paraId="2A993751" w14:textId="77777777" w:rsidR="00EB6391" w:rsidRPr="00ED564F" w:rsidRDefault="00EB6391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1A1FCA3" w14:textId="4B0302DE" w:rsidR="00597416" w:rsidRPr="00ED564F" w:rsidRDefault="00597416" w:rsidP="0059741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สำหรับโปรแกรมสิทธิพิเศษที่กลุ่มบริษัทมีให้ลูกค้า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จำนวนเงินที่ปันส่วนให้กับคะแนนจะรับรู้เป็นหนี้สินที่เกิดจากสัญญา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และจะได้รับการทบทวนการประมาณการดังกล่าว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วันสิ้นรอบระยะเวลารายงาน</w:t>
      </w:r>
    </w:p>
    <w:p w14:paraId="1640A142" w14:textId="77777777" w:rsidR="00191CFF" w:rsidRPr="00ED564F" w:rsidRDefault="00191CFF" w:rsidP="00950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9C0AC2" w14:textId="0C6B9505" w:rsidR="00950B25" w:rsidRPr="00ED564F" w:rsidRDefault="00950B25" w:rsidP="00950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564F">
        <w:rPr>
          <w:rFonts w:asciiTheme="majorBidi" w:hAnsiTheme="majorBidi" w:cstheme="majorBidi"/>
          <w:i/>
          <w:iCs/>
          <w:sz w:val="30"/>
          <w:szCs w:val="30"/>
          <w:cs/>
        </w:rPr>
        <w:t>รายได้ค่านายหน้า</w:t>
      </w:r>
    </w:p>
    <w:p w14:paraId="0F5576A4" w14:textId="77777777" w:rsidR="00950B25" w:rsidRPr="00ED564F" w:rsidRDefault="00950B2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533F7" w14:textId="7D1A381F" w:rsidR="00950B25" w:rsidRPr="00ED564F" w:rsidRDefault="00950B25" w:rsidP="00950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bookmarkStart w:id="0" w:name="_Hlk108774311"/>
      <w:r w:rsidR="00901030" w:rsidRPr="00ED564F">
        <w:rPr>
          <w:rFonts w:asciiTheme="majorBidi" w:hAnsiTheme="majorBidi" w:cstheme="majorBidi"/>
          <w:sz w:val="30"/>
          <w:szCs w:val="30"/>
          <w:cs/>
        </w:rPr>
        <w:t>เมื่อภาระผูกพัน</w:t>
      </w:r>
      <w:r w:rsidR="00901030" w:rsidRPr="00ED564F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214C9A" w:rsidRPr="00ED564F">
        <w:rPr>
          <w:rFonts w:asciiTheme="majorBidi" w:hAnsiTheme="majorBidi" w:cstheme="majorBidi"/>
          <w:sz w:val="30"/>
          <w:szCs w:val="30"/>
          <w:cs/>
        </w:rPr>
        <w:br/>
      </w:r>
      <w:r w:rsidR="00901030" w:rsidRPr="00ED564F">
        <w:rPr>
          <w:rFonts w:asciiTheme="majorBidi" w:hAnsiTheme="majorBidi" w:cstheme="majorBidi"/>
          <w:sz w:val="30"/>
          <w:szCs w:val="30"/>
          <w:cs/>
        </w:rPr>
        <w:t>การจัดหาสินค้าหรือบริการที่กำหนดไว้เสร็จสิ้น</w:t>
      </w:r>
      <w:bookmarkEnd w:id="0"/>
    </w:p>
    <w:p w14:paraId="7544F2CB" w14:textId="77777777" w:rsidR="007F6229" w:rsidRPr="00ED564F" w:rsidRDefault="007F622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18EA0C" w14:textId="77777777" w:rsidR="00DC7BDC" w:rsidRPr="00ED564F" w:rsidRDefault="00DC7BDC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ED564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6FD7B5AF" w14:textId="77777777" w:rsidR="00DC7BDC" w:rsidRPr="00ED564F" w:rsidRDefault="00DC7BD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3D8381" w14:textId="4B56231E" w:rsidR="00CE7ECA" w:rsidRPr="00ED564F" w:rsidRDefault="00CE7ECA" w:rsidP="005E10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D564F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 </w:t>
      </w:r>
    </w:p>
    <w:p w14:paraId="5DFEED2A" w14:textId="77777777" w:rsidR="005E10F8" w:rsidRPr="00ED564F" w:rsidRDefault="005E10F8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1D458B" w14:textId="3C846C40" w:rsidR="00CE7ECA" w:rsidRPr="00ED564F" w:rsidRDefault="00CE7ECA" w:rsidP="00CE7E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</w:t>
      </w:r>
      <w:r w:rsidR="00B47739">
        <w:rPr>
          <w:rFonts w:asciiTheme="majorBidi" w:hAnsiTheme="majorBidi" w:cs="Angsana New" w:hint="cs"/>
          <w:sz w:val="30"/>
          <w:szCs w:val="30"/>
          <w:cs/>
        </w:rPr>
        <w:t>ๆ</w:t>
      </w:r>
    </w:p>
    <w:p w14:paraId="61449860" w14:textId="77777777" w:rsidR="00CE7ECA" w:rsidRPr="00ED564F" w:rsidRDefault="00CE7ECA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96464" w14:textId="6D01C3D1" w:rsidR="00466A76" w:rsidRPr="00ED564F" w:rsidRDefault="00466A76" w:rsidP="00466A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F039A4" w:rsidRPr="00ED564F">
        <w:rPr>
          <w:rFonts w:asciiTheme="majorBidi" w:hAnsiTheme="majorBidi" w:cs="Angsana New" w:hint="cs"/>
          <w:sz w:val="30"/>
          <w:szCs w:val="30"/>
          <w:cs/>
        </w:rPr>
        <w:t xml:space="preserve"> หรือไม่ส่งผลกระทบต่อกำไรขาดทุนทางบัญชีและทางภาษี</w:t>
      </w:r>
      <w:r w:rsidR="00F039A4"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39A4"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="00F039A4"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39A4" w:rsidRPr="00ED564F">
        <w:rPr>
          <w:rFonts w:asciiTheme="majorBidi" w:hAnsiTheme="majorBidi" w:cs="Angsana New" w:hint="cs"/>
          <w:sz w:val="30"/>
          <w:szCs w:val="30"/>
          <w:cs/>
        </w:rPr>
        <w:t>วันที่เกิดรายการนั้น</w:t>
      </w:r>
      <w:r w:rsidR="00F039A4"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39A4" w:rsidRPr="00ED564F">
        <w:rPr>
          <w:rFonts w:asciiTheme="majorBidi" w:hAnsiTheme="majorBidi" w:cs="Angsana New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F039A4"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39A4"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="00F039A4"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39A4" w:rsidRPr="00ED564F">
        <w:rPr>
          <w:rFonts w:asciiTheme="majorBidi" w:hAnsiTheme="majorBidi" w:cs="Angsana New" w:hint="cs"/>
          <w:sz w:val="30"/>
          <w:szCs w:val="30"/>
          <w:cs/>
        </w:rPr>
        <w:t>วันที่เกิดรายการนั้น</w:t>
      </w:r>
      <w:r w:rsidR="00F039A4"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39A4" w:rsidRPr="00ED564F">
        <w:rPr>
          <w:rFonts w:asciiTheme="majorBidi" w:hAnsiTheme="majorBidi" w:cs="Angsana New" w:hint="cs"/>
          <w:sz w:val="30"/>
          <w:szCs w:val="30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CEB5C65" w14:textId="4C447797" w:rsidR="00466A76" w:rsidRPr="00ED564F" w:rsidRDefault="00466A7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D4FEFD" w14:textId="7D076114" w:rsidR="00466A76" w:rsidRPr="00ED564F" w:rsidRDefault="00466A76" w:rsidP="005E10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inorBidi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214C9A" w:rsidRPr="00ED564F">
        <w:rPr>
          <w:rFonts w:asciiTheme="majorBidi" w:hAnsiTheme="majorBidi" w:cs="Angsana New"/>
          <w:sz w:val="30"/>
          <w:szCs w:val="30"/>
          <w:cs/>
        </w:rPr>
        <w:br/>
      </w:r>
      <w:r w:rsidRPr="00ED564F">
        <w:rPr>
          <w:rFonts w:asciiTheme="majorBidi" w:hAnsiTheme="majorBidi" w:cs="Angsana New" w:hint="cs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วันสิ้นรอบระยะเวลารายงาน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สินทรัพย์</w:t>
      </w:r>
      <w:r w:rsidR="00ED564F">
        <w:rPr>
          <w:rFonts w:asciiTheme="majorBidi" w:hAnsiTheme="majorBidi" w:cs="Angsana New"/>
          <w:sz w:val="30"/>
          <w:szCs w:val="30"/>
        </w:rPr>
        <w:t xml:space="preserve">                    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346DB4B" w14:textId="77777777" w:rsidR="00466A76" w:rsidRPr="00ED564F" w:rsidRDefault="00466A7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E637D9" w14:textId="3A43BF18" w:rsidR="00481271" w:rsidRPr="00ED564F" w:rsidRDefault="00466A76" w:rsidP="007430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444A178A" w14:textId="4A126BA2" w:rsidR="00DF3E0F" w:rsidRDefault="00DF3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C8115B8" w14:textId="77777777" w:rsid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2A75984" w14:textId="77777777" w:rsid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1B038D9" w14:textId="77777777" w:rsid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ED04D8C" w14:textId="77777777" w:rsid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ACA8CA2" w14:textId="77777777" w:rsid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9EE72DC" w14:textId="77777777" w:rsid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F2D575F" w14:textId="77777777" w:rsid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3ED33AE" w14:textId="77777777" w:rsidR="00ED564F" w:rsidRP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D21DC06" w14:textId="747EECA9" w:rsidR="0001125B" w:rsidRPr="0001125B" w:rsidRDefault="0001125B" w:rsidP="0001125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DCC0666" w14:textId="77777777" w:rsidR="00154B96" w:rsidRPr="00606F7F" w:rsidRDefault="00154B96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771E5A42" w14:textId="269C3BD9" w:rsidR="00154B96" w:rsidRPr="00F205C4" w:rsidRDefault="00065E8C" w:rsidP="00ED564F">
      <w:pPr>
        <w:tabs>
          <w:tab w:val="clear" w:pos="454"/>
          <w:tab w:val="left" w:pos="540"/>
        </w:tabs>
        <w:ind w:left="540" w:right="-25"/>
        <w:rPr>
          <w:rFonts w:asciiTheme="majorBidi" w:hAnsiTheme="majorBidi" w:cstheme="majorBidi"/>
          <w:b/>
          <w:sz w:val="30"/>
          <w:szCs w:val="30"/>
        </w:rPr>
      </w:pPr>
      <w:r w:rsidRPr="00F205C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Pr="00392871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="00DF3E0F">
        <w:rPr>
          <w:rFonts w:asciiTheme="majorBidi" w:hAnsiTheme="majorBidi" w:cstheme="majorBidi" w:hint="cs"/>
          <w:b/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DF3E0F" w:rsidRPr="00DF3E0F">
        <w:rPr>
          <w:rFonts w:asciiTheme="majorBidi" w:hAnsiTheme="majorBidi" w:cstheme="majorBidi"/>
          <w:bCs/>
          <w:sz w:val="30"/>
          <w:szCs w:val="30"/>
        </w:rPr>
        <w:t>8</w:t>
      </w:r>
      <w:r w:rsidR="00DF3E0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F3E0F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="00DE147C" w:rsidRPr="00392871">
        <w:rPr>
          <w:rFonts w:asciiTheme="majorBidi" w:hAnsiTheme="majorBidi" w:cs="Angsana New" w:hint="cs"/>
          <w:b/>
          <w:sz w:val="30"/>
          <w:szCs w:val="30"/>
          <w:cs/>
        </w:rPr>
        <w:t>บุคคล</w:t>
      </w:r>
      <w:r w:rsidR="00AB6E30" w:rsidRPr="00392871">
        <w:rPr>
          <w:rFonts w:asciiTheme="majorBidi" w:hAnsiTheme="majorBidi" w:cstheme="majorBidi"/>
          <w:b/>
          <w:sz w:val="30"/>
          <w:szCs w:val="30"/>
          <w:cs/>
        </w:rPr>
        <w:t>ที่</w:t>
      </w:r>
      <w:r w:rsidR="00DF3E0F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="00AB6E30" w:rsidRPr="00392871">
        <w:rPr>
          <w:rFonts w:asciiTheme="majorBidi" w:hAnsiTheme="majorBidi" w:cstheme="majorBidi"/>
          <w:b/>
          <w:sz w:val="30"/>
          <w:szCs w:val="30"/>
          <w:cs/>
        </w:rPr>
        <w:t>มีรายการระหว่างกันที่มีนัยสำคัญกับกลุ่มบริษัทในระหว่างปีมีดังต่อไปนี้</w:t>
      </w:r>
    </w:p>
    <w:p w14:paraId="627982B2" w14:textId="77777777" w:rsidR="00154B96" w:rsidRPr="00606F7F" w:rsidRDefault="00154B96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89"/>
        <w:gridCol w:w="4354"/>
      </w:tblGrid>
      <w:tr w:rsidR="00154B96" w:rsidRPr="00F205C4" w14:paraId="47ED50D7" w14:textId="77777777" w:rsidTr="00ED564F">
        <w:trPr>
          <w:trHeight w:val="422"/>
        </w:trPr>
        <w:tc>
          <w:tcPr>
            <w:tcW w:w="3330" w:type="dxa"/>
            <w:vAlign w:val="bottom"/>
          </w:tcPr>
          <w:p w14:paraId="123EA94A" w14:textId="0BF86CB0" w:rsidR="00154B96" w:rsidRPr="00F205C4" w:rsidRDefault="00DF3E0F" w:rsidP="00172D21">
            <w:pPr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</w:t>
            </w:r>
          </w:p>
        </w:tc>
        <w:tc>
          <w:tcPr>
            <w:tcW w:w="1489" w:type="dxa"/>
            <w:vAlign w:val="bottom"/>
          </w:tcPr>
          <w:p w14:paraId="08F12D7D" w14:textId="77777777" w:rsidR="00154B96" w:rsidRPr="00F205C4" w:rsidRDefault="00154B96" w:rsidP="00172D2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54" w:type="dxa"/>
            <w:vAlign w:val="bottom"/>
          </w:tcPr>
          <w:p w14:paraId="276AD154" w14:textId="77777777" w:rsidR="00154B96" w:rsidRPr="00F205C4" w:rsidRDefault="00154B96" w:rsidP="00172D2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40DC6" w:rsidRPr="00F205C4" w14:paraId="67A6641C" w14:textId="77777777" w:rsidTr="00ED564F">
        <w:trPr>
          <w:trHeight w:val="403"/>
        </w:trPr>
        <w:tc>
          <w:tcPr>
            <w:tcW w:w="3330" w:type="dxa"/>
            <w:vAlign w:val="bottom"/>
          </w:tcPr>
          <w:p w14:paraId="76433353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89" w:type="dxa"/>
            <w:vAlign w:val="bottom"/>
          </w:tcPr>
          <w:p w14:paraId="0B14F496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54" w:type="dxa"/>
            <w:vAlign w:val="bottom"/>
          </w:tcPr>
          <w:p w14:paraId="3DF7D4AA" w14:textId="7F246C84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 และความรับผิดชอบการ</w:t>
            </w:r>
            <w:r w:rsidR="00DF3E0F" w:rsidRPr="00DF3E0F">
              <w:rPr>
                <w:rFonts w:asciiTheme="majorBidi" w:hAnsiTheme="majorBidi" w:cs="Angsana New" w:hint="cs"/>
                <w:sz w:val="30"/>
                <w:szCs w:val="30"/>
                <w:cs/>
              </w:rPr>
              <w:t>วางแผน</w:t>
            </w:r>
          </w:p>
        </w:tc>
      </w:tr>
      <w:tr w:rsidR="00940DC6" w:rsidRPr="00F205C4" w14:paraId="7457621D" w14:textId="77777777" w:rsidTr="00ED564F">
        <w:trPr>
          <w:trHeight w:val="1577"/>
        </w:trPr>
        <w:tc>
          <w:tcPr>
            <w:tcW w:w="3330" w:type="dxa"/>
            <w:vAlign w:val="bottom"/>
          </w:tcPr>
          <w:p w14:paraId="755B64A7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9" w:type="dxa"/>
            <w:vAlign w:val="bottom"/>
          </w:tcPr>
          <w:p w14:paraId="4E315CBE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54" w:type="dxa"/>
            <w:vAlign w:val="bottom"/>
          </w:tcPr>
          <w:p w14:paraId="2B443FFC" w14:textId="247B2877" w:rsidR="00940DC6" w:rsidRPr="00F205C4" w:rsidRDefault="005B5A55" w:rsidP="00932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</w:t>
            </w:r>
            <w:r w:rsidR="00940DC6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ต่าง</w:t>
            </w:r>
            <w:r w:rsidR="00B4773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="00940DC6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</w:t>
            </w:r>
            <w:r w:rsidR="00DF3E0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</w:t>
            </w:r>
            <w:r w:rsidR="00940DC6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ไม่ว่าทางตรง หรือทางอ้อม ทั้งนี้รวมถึงคณะกรรมการของกลุ่มบริษัท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547F5D0" w14:textId="7DE47B17" w:rsidR="00606F7F" w:rsidRPr="00ED564F" w:rsidRDefault="00606F7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6"/>
        <w:gridCol w:w="1228"/>
        <w:gridCol w:w="276"/>
        <w:gridCol w:w="1149"/>
        <w:gridCol w:w="237"/>
        <w:gridCol w:w="1124"/>
      </w:tblGrid>
      <w:tr w:rsidR="00885119" w:rsidRPr="00B45B4C" w14:paraId="64607376" w14:textId="77777777" w:rsidTr="00F9206C">
        <w:trPr>
          <w:cantSplit/>
        </w:trPr>
        <w:tc>
          <w:tcPr>
            <w:tcW w:w="3690" w:type="dxa"/>
          </w:tcPr>
          <w:p w14:paraId="43890AED" w14:textId="51BFC727" w:rsidR="00D661A3" w:rsidRPr="00737A95" w:rsidRDefault="00737A95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7A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37A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74" w:type="dxa"/>
            <w:gridSpan w:val="3"/>
          </w:tcPr>
          <w:p w14:paraId="68193372" w14:textId="77777777" w:rsidR="0047170F" w:rsidRDefault="0047170F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751032" w14:textId="249AF797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54FB46CC" w14:textId="77777777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0" w:type="dxa"/>
            <w:gridSpan w:val="3"/>
          </w:tcPr>
          <w:p w14:paraId="4BD1B6E9" w14:textId="77777777" w:rsidR="0047170F" w:rsidRDefault="0047170F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D7EB08" w14:textId="29D78338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572" w:rsidRPr="00B45B4C" w14:paraId="56109DE8" w14:textId="77777777" w:rsidTr="00F9206C">
        <w:trPr>
          <w:cantSplit/>
        </w:trPr>
        <w:tc>
          <w:tcPr>
            <w:tcW w:w="3690" w:type="dxa"/>
          </w:tcPr>
          <w:p w14:paraId="633A62BC" w14:textId="3A947F1B" w:rsidR="003A2572" w:rsidRPr="00B45B4C" w:rsidRDefault="003A2572" w:rsidP="003A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4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51EAC394" w14:textId="7FC7106B" w:rsidR="003A2572" w:rsidRPr="00B45B4C" w:rsidRDefault="003A2572" w:rsidP="003A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6" w:type="dxa"/>
          </w:tcPr>
          <w:p w14:paraId="365DD337" w14:textId="77777777" w:rsidR="003A2572" w:rsidRPr="00B45B4C" w:rsidRDefault="003A2572" w:rsidP="003A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87CC5A3" w14:textId="0029E757" w:rsidR="003A2572" w:rsidRPr="00B45B4C" w:rsidRDefault="003A2572" w:rsidP="003A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6" w:type="dxa"/>
          </w:tcPr>
          <w:p w14:paraId="75B6E430" w14:textId="77777777" w:rsidR="003A2572" w:rsidRPr="00B45B4C" w:rsidRDefault="003A2572" w:rsidP="003A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45D0DD0" w14:textId="58EF9D1B" w:rsidR="003A2572" w:rsidRPr="00B45B4C" w:rsidRDefault="003A2572" w:rsidP="003A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00E78828" w14:textId="77777777" w:rsidR="003A2572" w:rsidRPr="00B45B4C" w:rsidRDefault="003A2572" w:rsidP="003A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4D5F24B9" w14:textId="4F7A91AD" w:rsidR="003A2572" w:rsidRPr="00B45B4C" w:rsidRDefault="003A2572" w:rsidP="003A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64BA0" w:rsidRPr="00B45B4C" w14:paraId="1B9CEF5F" w14:textId="77777777" w:rsidTr="00F9206C">
        <w:trPr>
          <w:cantSplit/>
        </w:trPr>
        <w:tc>
          <w:tcPr>
            <w:tcW w:w="3690" w:type="dxa"/>
          </w:tcPr>
          <w:p w14:paraId="5686A446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0" w:type="dxa"/>
            <w:gridSpan w:val="7"/>
          </w:tcPr>
          <w:p w14:paraId="0658E6DA" w14:textId="77777777" w:rsidR="00564BA0" w:rsidRPr="00B45B4C" w:rsidRDefault="00564BA0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4E28" w:rsidRPr="00B45B4C" w14:paraId="54A585EE" w14:textId="77777777" w:rsidTr="00F9206C">
        <w:trPr>
          <w:cantSplit/>
        </w:trPr>
        <w:tc>
          <w:tcPr>
            <w:tcW w:w="3690" w:type="dxa"/>
          </w:tcPr>
          <w:p w14:paraId="6E97CF7F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1003FFC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11A38256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8CBE446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10132C3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6053ACE" w14:textId="77777777" w:rsidR="00F84E28" w:rsidRPr="00126EF4" w:rsidRDefault="00F84E28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cs/>
              </w:rPr>
            </w:pPr>
          </w:p>
        </w:tc>
        <w:tc>
          <w:tcPr>
            <w:tcW w:w="237" w:type="dxa"/>
          </w:tcPr>
          <w:p w14:paraId="01ADD41F" w14:textId="77777777" w:rsidR="00F84E28" w:rsidRPr="00B45B4C" w:rsidRDefault="00F84E28" w:rsidP="00F84E2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4AF503A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44A" w:rsidRPr="00B45B4C" w14:paraId="402D6D26" w14:textId="77777777" w:rsidTr="00F9206C">
        <w:trPr>
          <w:cantSplit/>
        </w:trPr>
        <w:tc>
          <w:tcPr>
            <w:tcW w:w="3690" w:type="dxa"/>
          </w:tcPr>
          <w:p w14:paraId="33BFE8F3" w14:textId="66EA4C22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6458788F" w14:textId="11F77132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115EE53" w14:textId="77777777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3164C0F7" w14:textId="0C6149A1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14BA345" w14:textId="77777777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DC331E2" w14:textId="0B525B37" w:rsidR="00E0044A" w:rsidRPr="007222C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65,097</w:t>
            </w:r>
          </w:p>
        </w:tc>
        <w:tc>
          <w:tcPr>
            <w:tcW w:w="237" w:type="dxa"/>
          </w:tcPr>
          <w:p w14:paraId="545D7E33" w14:textId="77777777" w:rsidR="00E0044A" w:rsidRPr="00B45B4C" w:rsidRDefault="00E0044A" w:rsidP="00E004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1BF3A54" w14:textId="24B42A88" w:rsidR="00E0044A" w:rsidRPr="00B45B4C" w:rsidRDefault="00E0044A" w:rsidP="00F9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61,529</w:t>
            </w:r>
          </w:p>
        </w:tc>
      </w:tr>
      <w:tr w:rsidR="00E0044A" w:rsidRPr="00B45B4C" w14:paraId="6B6FE37A" w14:textId="77777777" w:rsidTr="00F9206C">
        <w:trPr>
          <w:cantSplit/>
        </w:trPr>
        <w:tc>
          <w:tcPr>
            <w:tcW w:w="3690" w:type="dxa"/>
          </w:tcPr>
          <w:p w14:paraId="3795BCEA" w14:textId="0D1C827B" w:rsidR="00E0044A" w:rsidRPr="009C4598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59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67D3F26" w14:textId="597E985E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DEC4E34" w14:textId="77777777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3D80D99D" w14:textId="1868CBAF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132922C5" w14:textId="77777777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C27A507" w14:textId="075AC4C8" w:rsidR="00E0044A" w:rsidRPr="007222C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15,959</w:t>
            </w:r>
          </w:p>
        </w:tc>
        <w:tc>
          <w:tcPr>
            <w:tcW w:w="237" w:type="dxa"/>
          </w:tcPr>
          <w:p w14:paraId="07F2BFA2" w14:textId="77777777" w:rsidR="00E0044A" w:rsidRPr="00B45B4C" w:rsidRDefault="00E0044A" w:rsidP="00E004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6AE6546" w14:textId="5282BC00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7,980</w:t>
            </w:r>
          </w:p>
        </w:tc>
      </w:tr>
      <w:tr w:rsidR="00E0044A" w:rsidRPr="00B45B4C" w14:paraId="365F57A9" w14:textId="77777777" w:rsidTr="00F9206C">
        <w:trPr>
          <w:cantSplit/>
        </w:trPr>
        <w:tc>
          <w:tcPr>
            <w:tcW w:w="3690" w:type="dxa"/>
          </w:tcPr>
          <w:p w14:paraId="6B510381" w14:textId="3F8F8CB7" w:rsidR="00E0044A" w:rsidRPr="00D81AF9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AF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 w:rsidRPr="00D81AF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1E005D15" w14:textId="6809A014" w:rsidR="00E0044A" w:rsidRPr="00D81AF9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EFFB3CB" w14:textId="77777777" w:rsidR="00E0044A" w:rsidRPr="00D81AF9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02A118F7" w14:textId="76FBF85B" w:rsidR="00E0044A" w:rsidRPr="00D81AF9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AF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79476144" w14:textId="77777777" w:rsidR="00E0044A" w:rsidRPr="00D81AF9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26B6DFC" w14:textId="3B739FFD" w:rsidR="00E0044A" w:rsidRPr="007222C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2,434</w:t>
            </w:r>
          </w:p>
        </w:tc>
        <w:tc>
          <w:tcPr>
            <w:tcW w:w="237" w:type="dxa"/>
          </w:tcPr>
          <w:p w14:paraId="2E6725E7" w14:textId="77777777" w:rsidR="00E0044A" w:rsidRPr="00D81AF9" w:rsidRDefault="00E0044A" w:rsidP="00E004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625E217" w14:textId="2ED45B26" w:rsidR="00E0044A" w:rsidRPr="009C4598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1,968</w:t>
            </w:r>
          </w:p>
        </w:tc>
      </w:tr>
      <w:tr w:rsidR="00E0044A" w:rsidRPr="00ED564F" w14:paraId="380CD049" w14:textId="77777777" w:rsidTr="00F9206C">
        <w:tc>
          <w:tcPr>
            <w:tcW w:w="3690" w:type="dxa"/>
          </w:tcPr>
          <w:p w14:paraId="393D446A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7665DA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1F2E6A1D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52A98F35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4DE7D8B1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270E27B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5" w:right="-120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FAD5CE7" w14:textId="77777777" w:rsidR="00E0044A" w:rsidRPr="00ED564F" w:rsidRDefault="00E0044A" w:rsidP="00E004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8D1EA0D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1C2" w:rsidRPr="00ED564F" w14:paraId="190D3C81" w14:textId="77777777" w:rsidTr="00F9206C">
        <w:tc>
          <w:tcPr>
            <w:tcW w:w="3690" w:type="dxa"/>
          </w:tcPr>
          <w:p w14:paraId="53EE62F3" w14:textId="0ADEEC0D" w:rsidR="003C21C2" w:rsidRPr="002370F9" w:rsidRDefault="002370F9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70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7B56F497" w14:textId="77777777" w:rsidR="003C21C2" w:rsidRPr="00ED564F" w:rsidRDefault="003C21C2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1F24FC6" w14:textId="77777777" w:rsidR="003C21C2" w:rsidRPr="00ED564F" w:rsidRDefault="003C21C2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57EB2FC7" w14:textId="77777777" w:rsidR="003C21C2" w:rsidRPr="00ED564F" w:rsidRDefault="003C21C2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494BEC1" w14:textId="77777777" w:rsidR="003C21C2" w:rsidRPr="00ED564F" w:rsidRDefault="003C21C2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966EDAC" w14:textId="77777777" w:rsidR="003C21C2" w:rsidRPr="00ED564F" w:rsidRDefault="003C21C2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5" w:right="-120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CB8A731" w14:textId="77777777" w:rsidR="003C21C2" w:rsidRPr="00ED564F" w:rsidRDefault="003C21C2" w:rsidP="00E004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62F2D61F" w14:textId="77777777" w:rsidR="003C21C2" w:rsidRPr="00ED564F" w:rsidRDefault="003C21C2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1C2" w:rsidRPr="00ED564F" w14:paraId="1EEC0BC8" w14:textId="77777777" w:rsidTr="00F9206C">
        <w:tc>
          <w:tcPr>
            <w:tcW w:w="3690" w:type="dxa"/>
          </w:tcPr>
          <w:p w14:paraId="649C3691" w14:textId="3E30DB41" w:rsidR="003C21C2" w:rsidRPr="00ED564F" w:rsidRDefault="002370F9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</w:tcPr>
          <w:p w14:paraId="57E6409A" w14:textId="7358204E" w:rsidR="003C21C2" w:rsidRPr="00ED564F" w:rsidRDefault="002370F9" w:rsidP="0023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6" w:type="dxa"/>
          </w:tcPr>
          <w:p w14:paraId="37492B50" w14:textId="77777777" w:rsidR="003C21C2" w:rsidRPr="00ED564F" w:rsidRDefault="003C21C2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0D0F6DF6" w14:textId="16DC4C6C" w:rsidR="003C21C2" w:rsidRPr="00ED564F" w:rsidRDefault="002370F9" w:rsidP="0023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6" w:type="dxa"/>
          </w:tcPr>
          <w:p w14:paraId="23FA3E4D" w14:textId="77777777" w:rsidR="003C21C2" w:rsidRPr="00ED564F" w:rsidRDefault="003C21C2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234D1D5" w14:textId="1C6C76EC" w:rsidR="003C21C2" w:rsidRPr="00ED564F" w:rsidRDefault="002370F9" w:rsidP="00237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F62CB9E" w14:textId="77777777" w:rsidR="003C21C2" w:rsidRPr="00ED564F" w:rsidRDefault="003C21C2" w:rsidP="00E004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1C2A542D" w14:textId="081AEB3E" w:rsidR="003C21C2" w:rsidRPr="00ED564F" w:rsidRDefault="002370F9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21C2" w:rsidRPr="00ED564F" w14:paraId="238394D9" w14:textId="77777777" w:rsidTr="00F9206C">
        <w:tc>
          <w:tcPr>
            <w:tcW w:w="3690" w:type="dxa"/>
          </w:tcPr>
          <w:p w14:paraId="004965D4" w14:textId="77777777" w:rsidR="003C21C2" w:rsidRPr="00ED564F" w:rsidRDefault="003C21C2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D417F6" w14:textId="77777777" w:rsidR="003C21C2" w:rsidRPr="00ED564F" w:rsidRDefault="003C21C2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5A7F6B5" w14:textId="77777777" w:rsidR="003C21C2" w:rsidRPr="00ED564F" w:rsidRDefault="003C21C2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27B06AC7" w14:textId="77777777" w:rsidR="003C21C2" w:rsidRPr="00ED564F" w:rsidRDefault="003C21C2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35FD12C9" w14:textId="77777777" w:rsidR="003C21C2" w:rsidRPr="00ED564F" w:rsidRDefault="003C21C2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8C66F3A" w14:textId="77777777" w:rsidR="003C21C2" w:rsidRPr="00ED564F" w:rsidRDefault="003C21C2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5" w:right="-120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FA5E579" w14:textId="77777777" w:rsidR="003C21C2" w:rsidRPr="00ED564F" w:rsidRDefault="003C21C2" w:rsidP="00E004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1A615842" w14:textId="77777777" w:rsidR="003C21C2" w:rsidRPr="00ED564F" w:rsidRDefault="003C21C2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44A" w:rsidRPr="00B45B4C" w14:paraId="22ABF2EB" w14:textId="77777777" w:rsidTr="00F9206C">
        <w:tc>
          <w:tcPr>
            <w:tcW w:w="3690" w:type="dxa"/>
          </w:tcPr>
          <w:p w14:paraId="02316002" w14:textId="3EB51F43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B3CCC7F" w14:textId="77777777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67DFE94" w14:textId="77777777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A9C4776" w14:textId="77777777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86E4F95" w14:textId="77777777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AEFFF89" w14:textId="77777777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42B2701" w14:textId="77777777" w:rsidR="00E0044A" w:rsidRPr="00B45B4C" w:rsidRDefault="00E0044A" w:rsidP="00E004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56840B22" w14:textId="77777777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44A" w:rsidRPr="00B45B4C" w14:paraId="16E290B0" w14:textId="77777777" w:rsidTr="00F9206C">
        <w:tc>
          <w:tcPr>
            <w:tcW w:w="3690" w:type="dxa"/>
          </w:tcPr>
          <w:p w14:paraId="3992D380" w14:textId="100FB4EF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</w:tcPr>
          <w:p w14:paraId="50C89CD5" w14:textId="23B99BFF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11,206</w:t>
            </w:r>
          </w:p>
        </w:tc>
        <w:tc>
          <w:tcPr>
            <w:tcW w:w="276" w:type="dxa"/>
          </w:tcPr>
          <w:p w14:paraId="3B356E39" w14:textId="77777777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0BD24831" w14:textId="44C93B75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5,603</w:t>
            </w:r>
          </w:p>
        </w:tc>
        <w:tc>
          <w:tcPr>
            <w:tcW w:w="276" w:type="dxa"/>
          </w:tcPr>
          <w:p w14:paraId="1D283E38" w14:textId="77777777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BE7A996" w14:textId="76FACC78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11,174</w:t>
            </w:r>
          </w:p>
        </w:tc>
        <w:tc>
          <w:tcPr>
            <w:tcW w:w="237" w:type="dxa"/>
          </w:tcPr>
          <w:p w14:paraId="71619EA7" w14:textId="77777777" w:rsidR="00E0044A" w:rsidRPr="00B45B4C" w:rsidRDefault="00E0044A" w:rsidP="00E004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9107197" w14:textId="56180026" w:rsidR="00E0044A" w:rsidRPr="00B45B4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5,587</w:t>
            </w:r>
          </w:p>
        </w:tc>
      </w:tr>
      <w:tr w:rsidR="00E0044A" w:rsidRPr="00F205C4" w14:paraId="2B5C1914" w14:textId="77777777" w:rsidTr="00F9206C">
        <w:tc>
          <w:tcPr>
            <w:tcW w:w="3690" w:type="dxa"/>
          </w:tcPr>
          <w:p w14:paraId="722F20E5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150DF538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53851AEB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34667E57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5B09A8B2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1C998D62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9D19E7A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9B978CD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0044A" w:rsidRPr="00BF3B63" w14:paraId="75E25AA2" w14:textId="77777777" w:rsidTr="00F9206C">
        <w:tc>
          <w:tcPr>
            <w:tcW w:w="3690" w:type="dxa"/>
          </w:tcPr>
          <w:p w14:paraId="4B141E6A" w14:textId="61D5B375" w:rsidR="00E0044A" w:rsidRPr="00182BFB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F7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5DDFB108" w14:textId="71CA9502" w:rsidR="00E0044A" w:rsidRPr="00F64F6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 w:right="15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8,832</w:t>
            </w:r>
          </w:p>
        </w:tc>
        <w:tc>
          <w:tcPr>
            <w:tcW w:w="276" w:type="dxa"/>
          </w:tcPr>
          <w:p w14:paraId="699768A7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096CC52" w14:textId="7871B6D4" w:rsidR="00E0044A" w:rsidRPr="00BF3B6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7,133</w:t>
            </w:r>
          </w:p>
        </w:tc>
        <w:tc>
          <w:tcPr>
            <w:tcW w:w="276" w:type="dxa"/>
          </w:tcPr>
          <w:p w14:paraId="64295714" w14:textId="77777777" w:rsidR="00E0044A" w:rsidRPr="00BF3B6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20FE8CAF" w14:textId="3D7FE70A" w:rsidR="00E0044A" w:rsidRPr="00BF3B6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8,832</w:t>
            </w:r>
          </w:p>
        </w:tc>
        <w:tc>
          <w:tcPr>
            <w:tcW w:w="237" w:type="dxa"/>
          </w:tcPr>
          <w:p w14:paraId="6067D70F" w14:textId="77777777" w:rsidR="00E0044A" w:rsidRPr="00BF3B6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AB25137" w14:textId="20D32403" w:rsidR="00E0044A" w:rsidRPr="00BF3B6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7,133</w:t>
            </w:r>
          </w:p>
        </w:tc>
      </w:tr>
      <w:tr w:rsidR="00E0044A" w:rsidRPr="00BF3B63" w14:paraId="0B6F4F8C" w14:textId="77777777" w:rsidTr="00F9206C">
        <w:tc>
          <w:tcPr>
            <w:tcW w:w="3690" w:type="dxa"/>
          </w:tcPr>
          <w:p w14:paraId="2F221E8C" w14:textId="77777777" w:rsidR="00E0044A" w:rsidRPr="00DA1627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1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FAABCA" w14:textId="5F1939F7" w:rsidR="00E0044A" w:rsidRPr="00464C69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 w:firstLine="34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308</w:t>
            </w:r>
          </w:p>
        </w:tc>
        <w:tc>
          <w:tcPr>
            <w:tcW w:w="276" w:type="dxa"/>
          </w:tcPr>
          <w:p w14:paraId="0D9D3070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 w:firstLine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6257FA2C" w14:textId="35DC4699" w:rsidR="00E0044A" w:rsidRPr="00BF3B6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4C6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293</w:t>
            </w:r>
          </w:p>
        </w:tc>
        <w:tc>
          <w:tcPr>
            <w:tcW w:w="276" w:type="dxa"/>
          </w:tcPr>
          <w:p w14:paraId="642560BE" w14:textId="77777777" w:rsidR="00E0044A" w:rsidRPr="00BF3B6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firstLine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8FD5568" w14:textId="5E8D26CF" w:rsidR="00E0044A" w:rsidRPr="00BF3B6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37" w:type="dxa"/>
          </w:tcPr>
          <w:p w14:paraId="79C23E56" w14:textId="77777777" w:rsidR="00E0044A" w:rsidRPr="00BF3B6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BDE54FE" w14:textId="4B1591FE" w:rsidR="00E0044A" w:rsidRPr="00BF3B6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</w:tr>
      <w:tr w:rsidR="00E0044A" w:rsidRPr="00BF3B63" w14:paraId="133D261C" w14:textId="77777777" w:rsidTr="00F9206C">
        <w:tc>
          <w:tcPr>
            <w:tcW w:w="3690" w:type="dxa"/>
          </w:tcPr>
          <w:p w14:paraId="484B54F9" w14:textId="4DA32B2F" w:rsidR="00E0044A" w:rsidRPr="008A2E5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2E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07A742" w14:textId="158E8F2C" w:rsidR="00E0044A" w:rsidRPr="00464C69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9,140</w:t>
            </w:r>
          </w:p>
        </w:tc>
        <w:tc>
          <w:tcPr>
            <w:tcW w:w="276" w:type="dxa"/>
          </w:tcPr>
          <w:p w14:paraId="79A8376F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4563A0D3" w14:textId="2ED4C33C" w:rsidR="00E0044A" w:rsidRPr="00BF3B6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C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7,426</w:t>
            </w:r>
          </w:p>
        </w:tc>
        <w:tc>
          <w:tcPr>
            <w:tcW w:w="276" w:type="dxa"/>
          </w:tcPr>
          <w:p w14:paraId="1A1D901A" w14:textId="77777777" w:rsidR="00E0044A" w:rsidRPr="00BF3B6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7B2DF9ED" w14:textId="3352A1AD" w:rsidR="00E0044A" w:rsidRPr="00BF3B6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9,140</w:t>
            </w:r>
          </w:p>
        </w:tc>
        <w:tc>
          <w:tcPr>
            <w:tcW w:w="237" w:type="dxa"/>
          </w:tcPr>
          <w:p w14:paraId="2DD9FA0D" w14:textId="77777777" w:rsidR="00E0044A" w:rsidRPr="00BF3B6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E5A8F6E" w14:textId="21B572C6" w:rsidR="00E0044A" w:rsidRPr="00BF3B6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firstLine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7,426</w:t>
            </w:r>
          </w:p>
        </w:tc>
      </w:tr>
    </w:tbl>
    <w:p w14:paraId="3EA47B2B" w14:textId="77777777" w:rsidR="00880E3A" w:rsidRDefault="00880E3A" w:rsidP="00B37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298E9FE" w14:textId="77777777" w:rsidR="000503C9" w:rsidRPr="002B16D1" w:rsidRDefault="000503C9" w:rsidP="00B37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200"/>
        <w:gridCol w:w="273"/>
        <w:gridCol w:w="1235"/>
        <w:gridCol w:w="273"/>
        <w:gridCol w:w="1151"/>
        <w:gridCol w:w="238"/>
        <w:gridCol w:w="1127"/>
      </w:tblGrid>
      <w:tr w:rsidR="008803CB" w:rsidRPr="00F205C4" w14:paraId="4F43E908" w14:textId="77777777" w:rsidTr="00F9206C">
        <w:trPr>
          <w:trHeight w:val="435"/>
          <w:tblHeader/>
        </w:trPr>
        <w:tc>
          <w:tcPr>
            <w:tcW w:w="2040" w:type="pct"/>
          </w:tcPr>
          <w:p w14:paraId="38E1B538" w14:textId="27B3FB52" w:rsidR="008803CB" w:rsidRPr="00444721" w:rsidRDefault="00444721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  <w:r w:rsidRPr="00444721">
              <w:rPr>
                <w:rFonts w:asciiTheme="majorBidi" w:hAnsiTheme="majorBidi" w:cs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57" w:type="pct"/>
            <w:gridSpan w:val="3"/>
          </w:tcPr>
          <w:p w14:paraId="45F1E51C" w14:textId="3BF3FC16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BEF2CC0" w14:textId="77777777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5194A9D3" w14:textId="494AB4E6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DDE" w:rsidRPr="00F205C4" w14:paraId="6BFC0C91" w14:textId="77777777" w:rsidTr="00F9206C">
        <w:trPr>
          <w:trHeight w:val="435"/>
          <w:tblHeader/>
        </w:trPr>
        <w:tc>
          <w:tcPr>
            <w:tcW w:w="2040" w:type="pct"/>
          </w:tcPr>
          <w:p w14:paraId="7B4FA887" w14:textId="3B46DBC5" w:rsidR="00B54DDE" w:rsidRPr="00444721" w:rsidRDefault="00B54DDE" w:rsidP="00B5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47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447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47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6" w:type="pct"/>
          </w:tcPr>
          <w:p w14:paraId="3A012DF7" w14:textId="0075F64B" w:rsidR="00B54DDE" w:rsidRPr="00602614" w:rsidRDefault="00B54DDE" w:rsidP="00B5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5A4D3E5C" w14:textId="77777777" w:rsidR="00B54DDE" w:rsidRPr="00602614" w:rsidRDefault="00B54DDE" w:rsidP="00B5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5E4342" w14:textId="7E5D9960" w:rsidR="00B54DDE" w:rsidRPr="00602614" w:rsidRDefault="00B54DDE" w:rsidP="00B5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1B473423" w14:textId="77777777" w:rsidR="00B54DDE" w:rsidRPr="00602614" w:rsidRDefault="00B54DDE" w:rsidP="00B5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5A7F18B" w14:textId="7D7A452F" w:rsidR="00B54DDE" w:rsidRPr="00602614" w:rsidRDefault="00B54DDE" w:rsidP="00B5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66EA1844" w14:textId="77777777" w:rsidR="00B54DDE" w:rsidRPr="00602614" w:rsidRDefault="00B54DDE" w:rsidP="00B5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DB1E070" w14:textId="2F37CA06" w:rsidR="00B54DDE" w:rsidRPr="00602614" w:rsidRDefault="00B54DDE" w:rsidP="00B5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D507A" w:rsidRPr="00F205C4" w14:paraId="7749BB68" w14:textId="77777777" w:rsidTr="00F9206C">
        <w:trPr>
          <w:trHeight w:val="435"/>
          <w:tblHeader/>
        </w:trPr>
        <w:tc>
          <w:tcPr>
            <w:tcW w:w="2040" w:type="pct"/>
          </w:tcPr>
          <w:p w14:paraId="3F7AF563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0" w:type="pct"/>
            <w:gridSpan w:val="7"/>
          </w:tcPr>
          <w:p w14:paraId="6B24A137" w14:textId="77777777" w:rsidR="006D507A" w:rsidRPr="0060261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6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07A" w:rsidRPr="00F205C4" w14:paraId="270C3FC8" w14:textId="77777777" w:rsidTr="00F9206C">
        <w:trPr>
          <w:trHeight w:val="422"/>
        </w:trPr>
        <w:tc>
          <w:tcPr>
            <w:tcW w:w="2040" w:type="pct"/>
          </w:tcPr>
          <w:p w14:paraId="62A76B82" w14:textId="44E7B270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9E7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960" w:type="pct"/>
            <w:gridSpan w:val="7"/>
          </w:tcPr>
          <w:p w14:paraId="4BD43544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54DDE" w:rsidRPr="00F205C4" w14:paraId="75A8131B" w14:textId="77777777" w:rsidTr="00F9206C">
        <w:trPr>
          <w:trHeight w:val="422"/>
        </w:trPr>
        <w:tc>
          <w:tcPr>
            <w:tcW w:w="2040" w:type="pct"/>
          </w:tcPr>
          <w:p w14:paraId="1BF7997A" w14:textId="77777777" w:rsidR="00B54DDE" w:rsidRPr="00F205C4" w:rsidRDefault="00B54DDE" w:rsidP="00B5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04C78B2E" w14:textId="75E9FD80" w:rsidR="00B54DDE" w:rsidRPr="00F205C4" w:rsidRDefault="00E0044A" w:rsidP="00B5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6331D7A" w14:textId="77777777" w:rsidR="00B54DDE" w:rsidRPr="00F205C4" w:rsidRDefault="00B54DDE" w:rsidP="00B5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21FED340" w14:textId="77777777" w:rsidR="00B54DDE" w:rsidRPr="00F205C4" w:rsidRDefault="00B54DDE" w:rsidP="00B5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7FAF087" w14:textId="77777777" w:rsidR="00B54DDE" w:rsidRPr="00F205C4" w:rsidRDefault="00B54DDE" w:rsidP="00B5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00EA4051" w14:textId="149E490D" w:rsidR="00B54DDE" w:rsidRPr="00EF6C2E" w:rsidRDefault="00E0044A" w:rsidP="00B5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0044A">
              <w:rPr>
                <w:rFonts w:asciiTheme="majorBidi" w:hAnsiTheme="majorBidi" w:cstheme="majorBidi"/>
                <w:sz w:val="30"/>
                <w:szCs w:val="30"/>
              </w:rPr>
              <w:t>12,355</w:t>
            </w:r>
          </w:p>
        </w:tc>
        <w:tc>
          <w:tcPr>
            <w:tcW w:w="128" w:type="pct"/>
          </w:tcPr>
          <w:p w14:paraId="35B20BAA" w14:textId="77777777" w:rsidR="00B54DDE" w:rsidRPr="00EF6C2E" w:rsidRDefault="00B54DDE" w:rsidP="00B54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0A7640FE" w14:textId="64F7706A" w:rsidR="00B54DDE" w:rsidRPr="00602614" w:rsidRDefault="00B54DDE" w:rsidP="0050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19BC">
              <w:rPr>
                <w:rFonts w:asciiTheme="majorBidi" w:hAnsiTheme="majorBidi" w:cstheme="majorBidi"/>
                <w:sz w:val="30"/>
                <w:szCs w:val="30"/>
              </w:rPr>
              <w:t>11,382</w:t>
            </w:r>
          </w:p>
        </w:tc>
      </w:tr>
      <w:tr w:rsidR="008D3B30" w:rsidRPr="00F205C4" w14:paraId="5F32219C" w14:textId="77777777" w:rsidTr="00F9206C">
        <w:trPr>
          <w:trHeight w:val="422"/>
        </w:trPr>
        <w:tc>
          <w:tcPr>
            <w:tcW w:w="2040" w:type="pct"/>
          </w:tcPr>
          <w:p w14:paraId="1F52F660" w14:textId="170D8C67" w:rsidR="008D3B30" w:rsidRPr="00F205C4" w:rsidRDefault="008D3B30" w:rsidP="00F9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0" w:type="pct"/>
            <w:gridSpan w:val="7"/>
          </w:tcPr>
          <w:p w14:paraId="4CC29099" w14:textId="77777777" w:rsidR="008D3B30" w:rsidRPr="00F205C4" w:rsidRDefault="008D3B30" w:rsidP="00F9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D3B30" w:rsidRPr="00F205C4" w14:paraId="18FF7F03" w14:textId="77777777" w:rsidTr="00F9206C">
        <w:trPr>
          <w:trHeight w:val="422"/>
        </w:trPr>
        <w:tc>
          <w:tcPr>
            <w:tcW w:w="2040" w:type="pct"/>
          </w:tcPr>
          <w:p w14:paraId="1B2FD42A" w14:textId="2164C194" w:rsidR="008D3B30" w:rsidRPr="00F205C4" w:rsidRDefault="008D3B30" w:rsidP="00F9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960" w:type="pct"/>
            <w:gridSpan w:val="7"/>
          </w:tcPr>
          <w:p w14:paraId="14EB1133" w14:textId="77777777" w:rsidR="008D3B30" w:rsidRPr="00F205C4" w:rsidRDefault="008D3B30" w:rsidP="00F9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D3B30" w:rsidRPr="00602614" w14:paraId="19855C70" w14:textId="77777777" w:rsidTr="00F9206C">
        <w:trPr>
          <w:trHeight w:val="422"/>
        </w:trPr>
        <w:tc>
          <w:tcPr>
            <w:tcW w:w="2040" w:type="pct"/>
          </w:tcPr>
          <w:p w14:paraId="21404A52" w14:textId="77777777" w:rsidR="008D3B30" w:rsidRPr="00F205C4" w:rsidRDefault="008D3B30" w:rsidP="00F9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3A6FEDCD" w14:textId="77777777" w:rsidR="008D3B30" w:rsidRPr="00F205C4" w:rsidRDefault="008D3B30" w:rsidP="00F9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302AC48" w14:textId="77777777" w:rsidR="008D3B30" w:rsidRPr="00F205C4" w:rsidRDefault="008D3B30" w:rsidP="00F9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48984C0E" w14:textId="77777777" w:rsidR="008D3B30" w:rsidRPr="00F205C4" w:rsidRDefault="008D3B30" w:rsidP="00F9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5AA7F58" w14:textId="77777777" w:rsidR="008D3B30" w:rsidRPr="00F205C4" w:rsidRDefault="008D3B30" w:rsidP="00F9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48E406AB" w14:textId="2F4FEA6B" w:rsidR="008D3B30" w:rsidRPr="00EF6C2E" w:rsidRDefault="008D3B30" w:rsidP="00F9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6EE0B4B2" w14:textId="77777777" w:rsidR="008D3B30" w:rsidRPr="00EF6C2E" w:rsidRDefault="008D3B30" w:rsidP="00F9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3D81040E" w14:textId="75911B61" w:rsidR="008D3B30" w:rsidRPr="00602614" w:rsidRDefault="008D3B30" w:rsidP="00F9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CC9B9CE" w14:textId="28FCD6E0" w:rsidR="00971376" w:rsidRPr="000E3994" w:rsidRDefault="00971376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3C6505D" w14:textId="779C9939" w:rsidR="0098085C" w:rsidRPr="00F205C4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1A05EFCE" w14:textId="77777777" w:rsidR="0098085C" w:rsidRDefault="0098085C" w:rsidP="00BD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70CD7A97" w14:textId="29CEA35F" w:rsidR="0098085C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323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7B323F">
        <w:rPr>
          <w:rFonts w:asciiTheme="majorBidi" w:hAnsiTheme="majorBidi" w:cstheme="majorBidi"/>
          <w:sz w:val="30"/>
          <w:szCs w:val="30"/>
        </w:rPr>
        <w:t>256</w:t>
      </w:r>
      <w:r w:rsidR="00BC092C">
        <w:rPr>
          <w:rFonts w:asciiTheme="majorBidi" w:hAnsiTheme="majorBidi" w:cstheme="majorBidi"/>
          <w:sz w:val="30"/>
          <w:szCs w:val="30"/>
        </w:rPr>
        <w:t>8</w:t>
      </w:r>
      <w:r w:rsidRPr="007B323F">
        <w:rPr>
          <w:rFonts w:asciiTheme="majorBidi" w:hAnsiTheme="majorBidi" w:cstheme="majorBidi"/>
          <w:sz w:val="30"/>
          <w:szCs w:val="30"/>
          <w:cs/>
        </w:rPr>
        <w:t xml:space="preserve"> กลุ่ม</w:t>
      </w:r>
      <w:r w:rsidRPr="00F205C4">
        <w:rPr>
          <w:rFonts w:asciiTheme="majorBidi" w:hAnsiTheme="majorBidi" w:cstheme="majorBidi"/>
          <w:sz w:val="30"/>
          <w:szCs w:val="30"/>
          <w:cs/>
        </w:rPr>
        <w:t>บริษัทมีสัญญาที่สำคัญกับกิจการที่เกี่ยวข้องกันดังนี้</w:t>
      </w:r>
    </w:p>
    <w:p w14:paraId="7A386D9D" w14:textId="77777777" w:rsidR="00ED564F" w:rsidRDefault="00ED564F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A394E5" w14:textId="459ECF09" w:rsidR="0098085C" w:rsidRPr="00511E90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11E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</w:t>
      </w:r>
    </w:p>
    <w:p w14:paraId="4F93F71F" w14:textId="77777777" w:rsidR="0098085C" w:rsidRPr="000E3994" w:rsidRDefault="0098085C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C499C" w14:textId="6BE26549" w:rsidR="00272AEF" w:rsidRPr="00511E90" w:rsidRDefault="00272AEF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11E90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บริษัทมีสัญญาบริหารจัดการกับบริษัทย่อย</w:t>
      </w:r>
      <w:r w:rsidR="00DF3E0F">
        <w:rPr>
          <w:rFonts w:asciiTheme="majorBidi" w:hAnsiTheme="majorBidi" w:cstheme="majorBidi" w:hint="cs"/>
          <w:spacing w:val="-2"/>
          <w:sz w:val="30"/>
          <w:szCs w:val="30"/>
          <w:cs/>
        </w:rPr>
        <w:t>สอง</w:t>
      </w:r>
      <w:r w:rsidR="00BD087D" w:rsidRPr="00511E90">
        <w:rPr>
          <w:rFonts w:asciiTheme="majorBidi" w:hAnsiTheme="majorBidi" w:cstheme="majorBidi" w:hint="cs"/>
          <w:spacing w:val="-2"/>
          <w:sz w:val="30"/>
          <w:szCs w:val="30"/>
          <w:cs/>
        </w:rPr>
        <w:t>แห่ง</w:t>
      </w:r>
      <w:r w:rsidR="00301EF2" w:rsidRPr="00511E9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11E90">
        <w:rPr>
          <w:rFonts w:asciiTheme="majorBidi" w:hAnsiTheme="majorBidi" w:cstheme="majorBidi"/>
          <w:spacing w:val="-2"/>
          <w:sz w:val="30"/>
          <w:szCs w:val="30"/>
          <w:cs/>
        </w:rPr>
        <w:t>โดยบริษัทจะให้บริการในด้านการบริหารจัดการ การให้คำปรึกษา และการให้บริการด้านอื่น</w:t>
      </w:r>
      <w:r w:rsidR="00B47739">
        <w:rPr>
          <w:rFonts w:asciiTheme="majorBidi" w:hAnsiTheme="majorBidi" w:cstheme="majorBidi" w:hint="cs"/>
          <w:spacing w:val="-2"/>
          <w:sz w:val="30"/>
          <w:szCs w:val="30"/>
          <w:cs/>
        </w:rPr>
        <w:t>ๆ</w:t>
      </w:r>
      <w:r w:rsidRPr="00511E9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ซึ่งค่าบริการจะเป็นไปตามที่กำหนดในสัญญา สัญญาดังกล่าวมีระยะเวลา</w:t>
      </w:r>
      <w:r w:rsidR="00421436" w:rsidRPr="00511E9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4148A" w:rsidRPr="00511E90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421436" w:rsidRPr="00511E9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Pr="00511E90">
        <w:rPr>
          <w:rFonts w:asciiTheme="majorBidi" w:hAnsiTheme="majorBidi" w:cstheme="majorBidi"/>
          <w:sz w:val="30"/>
          <w:szCs w:val="30"/>
          <w:cs/>
        </w:rPr>
        <w:t xml:space="preserve"> และหลังจากวันสิ้นสุดสัญญาจะมีการต่ออายุสัญญาอัตโนมัติไปคราวละหนึ่งปี จนกว่าคู่สัญญาฝ่ายหนึ่งฝ่ายใดยกเลิกสัญญา</w:t>
      </w:r>
    </w:p>
    <w:p w14:paraId="75D8129B" w14:textId="77777777" w:rsidR="00DA1627" w:rsidRPr="000E3994" w:rsidRDefault="00DA1627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8FCBB" w14:textId="37BD57A4" w:rsidR="005B481E" w:rsidRPr="00511E90" w:rsidRDefault="005B481E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1E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สัญญาเช่าอาคารสำนักงานและบริการอุปกรณ์สำนักงาน</w:t>
      </w:r>
    </w:p>
    <w:p w14:paraId="0E2467F4" w14:textId="4C9B7121" w:rsidR="005B481E" w:rsidRPr="000E3994" w:rsidRDefault="005B481E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76BF0F62" w14:textId="77777777" w:rsidR="004A2CFE" w:rsidRDefault="00272AEF" w:rsidP="004A2CF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1E90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บริษัทมีสัญญาเช่าอาคารสำนักงานและบริการอุปกรณ์สำนักงานกับบริษัทย่อยแห่งหนึ่ง โดยบริษัทย่อยดังกล่าวให้เช่าอาคารสำนักงานรวมทั้งบริการอุปกรณ์สำนักงานเพื่อใช้เป็นสำนักงานประกอบธุรกิจแก่บริษัท ซึ่งค่าบริการจะเป็นไปตามที่กำหนดในสัญญา สัญญาดังกล่าวมีระยะเวลา </w:t>
      </w:r>
      <w:r w:rsidR="0064148A" w:rsidRPr="00511E90">
        <w:rPr>
          <w:rFonts w:asciiTheme="majorBidi" w:hAnsiTheme="majorBidi" w:cstheme="majorBidi"/>
          <w:sz w:val="30"/>
          <w:szCs w:val="30"/>
        </w:rPr>
        <w:t>1</w:t>
      </w:r>
      <w:r w:rsidRPr="00511E90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และสามารถต่ออายุได้โดยแจ้งความจำนงเป็นหนังสือให้แก่บริษัทย่อยดังกล่าวทราบไม่น้อยกว่า </w:t>
      </w:r>
      <w:r w:rsidR="0064148A" w:rsidRPr="00511E90">
        <w:rPr>
          <w:rFonts w:asciiTheme="majorBidi" w:hAnsiTheme="majorBidi" w:cstheme="majorBidi"/>
          <w:sz w:val="30"/>
          <w:szCs w:val="30"/>
        </w:rPr>
        <w:t>30</w:t>
      </w:r>
      <w:r w:rsidRPr="00511E90">
        <w:rPr>
          <w:rFonts w:asciiTheme="majorBidi" w:hAnsiTheme="majorBidi" w:cstheme="majorBidi"/>
          <w:sz w:val="30"/>
          <w:szCs w:val="30"/>
          <w:cs/>
        </w:rPr>
        <w:t xml:space="preserve"> วัน ก่อนวันสิ้นสุดสัญญ</w:t>
      </w:r>
      <w:r w:rsidR="004A2CFE">
        <w:rPr>
          <w:rFonts w:asciiTheme="majorBidi" w:hAnsiTheme="majorBidi" w:cstheme="majorBidi" w:hint="cs"/>
          <w:sz w:val="30"/>
          <w:szCs w:val="30"/>
          <w:cs/>
        </w:rPr>
        <w:t>า</w:t>
      </w:r>
    </w:p>
    <w:p w14:paraId="0BF3A308" w14:textId="77777777" w:rsidR="004A2CFE" w:rsidRDefault="004A2CFE" w:rsidP="004A2CF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7AEB21" w14:textId="77777777" w:rsidR="00ED564F" w:rsidRDefault="00ED564F" w:rsidP="004A2CF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0710E" w14:textId="77777777" w:rsidR="00ED564F" w:rsidRDefault="00ED564F" w:rsidP="004A2CF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A04BC9" w14:textId="4203326C" w:rsidR="00E0044A" w:rsidRDefault="00E0044A" w:rsidP="004A2CF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22969E" w14:textId="77777777" w:rsidR="00ED564F" w:rsidRPr="000E3994" w:rsidRDefault="00ED564F" w:rsidP="004A2CF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28B70" w14:textId="3B4BE1E7" w:rsidR="00C00C92" w:rsidRPr="004A2CFE" w:rsidRDefault="004A2CFE" w:rsidP="004A2CF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เงินสดและรายการเทียบเท่าเงินส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ด</w:t>
      </w:r>
    </w:p>
    <w:p w14:paraId="137C3E27" w14:textId="77777777" w:rsidR="000162DF" w:rsidRPr="000E3994" w:rsidRDefault="000162DF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3"/>
        <w:gridCol w:w="275"/>
        <w:gridCol w:w="1185"/>
        <w:gridCol w:w="275"/>
        <w:gridCol w:w="1166"/>
        <w:gridCol w:w="240"/>
        <w:gridCol w:w="1140"/>
      </w:tblGrid>
      <w:tr w:rsidR="000162DF" w:rsidRPr="00F205C4" w14:paraId="2945B8FD" w14:textId="77777777" w:rsidTr="00E0044A">
        <w:trPr>
          <w:trHeight w:val="429"/>
          <w:tblHeader/>
        </w:trPr>
        <w:tc>
          <w:tcPr>
            <w:tcW w:w="2049" w:type="pct"/>
          </w:tcPr>
          <w:p w14:paraId="2069185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7AD68D1A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3F008B2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7A8A5E04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092C" w:rsidRPr="00F205C4" w14:paraId="50A9DF4D" w14:textId="77777777" w:rsidTr="00E0044A">
        <w:trPr>
          <w:trHeight w:val="409"/>
          <w:tblHeader/>
        </w:trPr>
        <w:tc>
          <w:tcPr>
            <w:tcW w:w="2049" w:type="pct"/>
          </w:tcPr>
          <w:p w14:paraId="72D68D5C" w14:textId="77777777" w:rsidR="00BC092C" w:rsidRPr="00F205C4" w:rsidRDefault="00BC092C" w:rsidP="00BC0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2BF9FF41" w14:textId="7651B84E" w:rsidR="00BC092C" w:rsidRPr="00F205C4" w:rsidRDefault="00BC092C" w:rsidP="00BC0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9" w:type="pct"/>
          </w:tcPr>
          <w:p w14:paraId="30C22BC5" w14:textId="77777777" w:rsidR="00BC092C" w:rsidRPr="00F205C4" w:rsidRDefault="00BC092C" w:rsidP="00BC0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415DF2A" w14:textId="2096E3BE" w:rsidR="00BC092C" w:rsidRPr="00F205C4" w:rsidRDefault="00BC092C" w:rsidP="00BC0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761F0361" w14:textId="77777777" w:rsidR="00BC092C" w:rsidRPr="00F205C4" w:rsidRDefault="00BC092C" w:rsidP="00BC0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ED19820" w14:textId="2CB9A588" w:rsidR="00BC092C" w:rsidRPr="00F205C4" w:rsidRDefault="00BC092C" w:rsidP="00BC0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" w:type="pct"/>
          </w:tcPr>
          <w:p w14:paraId="69C5CF13" w14:textId="77777777" w:rsidR="00BC092C" w:rsidRPr="00F205C4" w:rsidRDefault="00BC092C" w:rsidP="00BC0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4A608BB" w14:textId="2B1CAE78" w:rsidR="00BC092C" w:rsidRPr="00F205C4" w:rsidRDefault="00BC092C" w:rsidP="00BC0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162DF" w:rsidRPr="00F205C4" w14:paraId="095D3224" w14:textId="77777777" w:rsidTr="00BC092C">
        <w:trPr>
          <w:trHeight w:val="429"/>
          <w:tblHeader/>
        </w:trPr>
        <w:tc>
          <w:tcPr>
            <w:tcW w:w="2049" w:type="pct"/>
          </w:tcPr>
          <w:p w14:paraId="1FE85FFF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1" w:type="pct"/>
            <w:gridSpan w:val="7"/>
          </w:tcPr>
          <w:p w14:paraId="30B7770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44A" w:rsidRPr="00F205C4" w14:paraId="2F23778B" w14:textId="77777777" w:rsidTr="00E0044A">
        <w:trPr>
          <w:trHeight w:val="419"/>
        </w:trPr>
        <w:tc>
          <w:tcPr>
            <w:tcW w:w="2049" w:type="pct"/>
          </w:tcPr>
          <w:p w14:paraId="57593B36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4" w:type="pct"/>
          </w:tcPr>
          <w:p w14:paraId="15415FEF" w14:textId="585E491C" w:rsidR="00E0044A" w:rsidRPr="00D81AF9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49" w:type="pct"/>
          </w:tcPr>
          <w:p w14:paraId="080A1B16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6BDC482" w14:textId="6CC7D3B3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49" w:type="pct"/>
          </w:tcPr>
          <w:p w14:paraId="39285477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B3D3DA2" w14:textId="49116ADE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577258FA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58CC4297" w14:textId="2673085B" w:rsidR="00E0044A" w:rsidRPr="00F205C4" w:rsidRDefault="00E0044A" w:rsidP="002D1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0044A" w:rsidRPr="00F205C4" w14:paraId="0AE6844B" w14:textId="77777777" w:rsidTr="00E0044A">
        <w:trPr>
          <w:trHeight w:val="419"/>
        </w:trPr>
        <w:tc>
          <w:tcPr>
            <w:tcW w:w="2049" w:type="pct"/>
          </w:tcPr>
          <w:p w14:paraId="7EADDD6B" w14:textId="77777777" w:rsidR="00E0044A" w:rsidRPr="00354CA8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4" w:type="pct"/>
          </w:tcPr>
          <w:p w14:paraId="6F144E79" w14:textId="261450F8" w:rsidR="00E0044A" w:rsidRPr="00D81AF9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49" w:type="pct"/>
          </w:tcPr>
          <w:p w14:paraId="79137ADB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B5D09FB" w14:textId="7AC58C8A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49" w:type="pct"/>
          </w:tcPr>
          <w:p w14:paraId="3B54EE13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43E2D89" w14:textId="3432DD41" w:rsidR="00E0044A" w:rsidRPr="00F205C4" w:rsidRDefault="00E81EF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0" w:type="pct"/>
          </w:tcPr>
          <w:p w14:paraId="2065CA6C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7C13490D" w14:textId="46B20A95" w:rsidR="00E0044A" w:rsidRPr="00F205C4" w:rsidRDefault="00E0044A" w:rsidP="002D1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E0044A" w:rsidRPr="00F205C4" w14:paraId="527845B6" w14:textId="77777777" w:rsidTr="00E0044A">
        <w:trPr>
          <w:trHeight w:val="409"/>
        </w:trPr>
        <w:tc>
          <w:tcPr>
            <w:tcW w:w="2049" w:type="pct"/>
          </w:tcPr>
          <w:p w14:paraId="486DDB6E" w14:textId="77777777" w:rsidR="00E0044A" w:rsidRPr="00354CA8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4" w:type="pct"/>
          </w:tcPr>
          <w:p w14:paraId="3987EEEA" w14:textId="374CD3B7" w:rsidR="00E0044A" w:rsidRPr="00D81AF9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159,144</w:t>
            </w:r>
          </w:p>
        </w:tc>
        <w:tc>
          <w:tcPr>
            <w:tcW w:w="149" w:type="pct"/>
          </w:tcPr>
          <w:p w14:paraId="2EE56CB0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2876212" w14:textId="02769D21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162,965</w:t>
            </w:r>
          </w:p>
        </w:tc>
        <w:tc>
          <w:tcPr>
            <w:tcW w:w="149" w:type="pct"/>
          </w:tcPr>
          <w:p w14:paraId="0ECA26FB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C4627DF" w14:textId="360F93C2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17,60</w:t>
            </w:r>
            <w:r w:rsidR="00E81EF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2A749B29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56714531" w14:textId="6EBBC5EC" w:rsidR="00E0044A" w:rsidRPr="00F205C4" w:rsidRDefault="00E0044A" w:rsidP="00E7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14,964</w:t>
            </w:r>
          </w:p>
        </w:tc>
      </w:tr>
      <w:tr w:rsidR="00E0044A" w:rsidRPr="00F205C4" w14:paraId="2C129BCE" w14:textId="77777777" w:rsidTr="00E0044A">
        <w:trPr>
          <w:trHeight w:val="409"/>
        </w:trPr>
        <w:tc>
          <w:tcPr>
            <w:tcW w:w="2049" w:type="pct"/>
          </w:tcPr>
          <w:p w14:paraId="23C2DEF2" w14:textId="0FAA2659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เงินฝากระหว่างทาง</w:t>
            </w:r>
          </w:p>
        </w:tc>
        <w:tc>
          <w:tcPr>
            <w:tcW w:w="634" w:type="pct"/>
          </w:tcPr>
          <w:p w14:paraId="05EFA2B7" w14:textId="34A4D77C" w:rsidR="00E0044A" w:rsidRPr="007222C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14,235</w:t>
            </w:r>
          </w:p>
        </w:tc>
        <w:tc>
          <w:tcPr>
            <w:tcW w:w="149" w:type="pct"/>
          </w:tcPr>
          <w:p w14:paraId="5541EDD1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D4D52A0" w14:textId="10B99F47" w:rsidR="00E0044A" w:rsidRPr="007222C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2,566</w:t>
            </w:r>
          </w:p>
        </w:tc>
        <w:tc>
          <w:tcPr>
            <w:tcW w:w="149" w:type="pct"/>
          </w:tcPr>
          <w:p w14:paraId="7A67ACF2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662C489" w14:textId="3C202A9B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61AA917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07D5B1CC" w14:textId="18DF4A38" w:rsidR="00E0044A" w:rsidRDefault="00E0044A" w:rsidP="002D1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044A" w:rsidRPr="00F205C4" w14:paraId="556E3BEA" w14:textId="77777777" w:rsidTr="00E0044A">
        <w:trPr>
          <w:trHeight w:val="429"/>
        </w:trPr>
        <w:tc>
          <w:tcPr>
            <w:tcW w:w="2049" w:type="pct"/>
          </w:tcPr>
          <w:p w14:paraId="72CF0FAE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0C99807F" w14:textId="14120D38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</w:t>
            </w:r>
            <w:r w:rsidR="00E81E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49" w:type="pct"/>
          </w:tcPr>
          <w:p w14:paraId="77E34C65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5F6AABC" w14:textId="2159EC7D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165,871</w:t>
            </w:r>
          </w:p>
        </w:tc>
        <w:tc>
          <w:tcPr>
            <w:tcW w:w="149" w:type="pct"/>
          </w:tcPr>
          <w:p w14:paraId="4300EBCD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562FAD5" w14:textId="11D24AA9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17,640</w:t>
            </w:r>
          </w:p>
        </w:tc>
        <w:tc>
          <w:tcPr>
            <w:tcW w:w="130" w:type="pct"/>
          </w:tcPr>
          <w:p w14:paraId="113D6B50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C4A9CCC" w14:textId="107E31C0" w:rsidR="00E0044A" w:rsidRPr="00F205C4" w:rsidRDefault="00E0044A" w:rsidP="00E7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0" w:right="-180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15,003</w:t>
            </w:r>
          </w:p>
        </w:tc>
      </w:tr>
    </w:tbl>
    <w:p w14:paraId="05E73056" w14:textId="77777777" w:rsidR="00F1233D" w:rsidRDefault="00F1233D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24A2D0F" w14:textId="1AC00C98" w:rsidR="00C14DF3" w:rsidRPr="00BF136A" w:rsidRDefault="00C14DF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F136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  <w:r w:rsidR="00606F7F">
        <w:rPr>
          <w:rFonts w:asciiTheme="majorBidi" w:hAnsiTheme="majorBidi" w:cstheme="majorBidi" w:hint="cs"/>
          <w:b/>
          <w:bCs/>
          <w:sz w:val="30"/>
          <w:szCs w:val="30"/>
          <w:cs/>
        </w:rPr>
        <w:t>กิจการอื่น</w:t>
      </w:r>
    </w:p>
    <w:p w14:paraId="42AF5691" w14:textId="77777777" w:rsidR="00BB04EC" w:rsidRPr="00ED564F" w:rsidRDefault="00BB04EC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32" w:type="dxa"/>
        <w:tblInd w:w="450" w:type="dxa"/>
        <w:tblLook w:val="01E0" w:firstRow="1" w:lastRow="1" w:firstColumn="1" w:lastColumn="1" w:noHBand="0" w:noVBand="0"/>
      </w:tblPr>
      <w:tblGrid>
        <w:gridCol w:w="6210"/>
        <w:gridCol w:w="1372"/>
        <w:gridCol w:w="338"/>
        <w:gridCol w:w="1312"/>
      </w:tblGrid>
      <w:tr w:rsidR="00F76CDA" w:rsidRPr="00F205C4" w14:paraId="16464ADB" w14:textId="77777777" w:rsidTr="00E713D9">
        <w:trPr>
          <w:trHeight w:val="396"/>
        </w:trPr>
        <w:tc>
          <w:tcPr>
            <w:tcW w:w="6210" w:type="dxa"/>
          </w:tcPr>
          <w:p w14:paraId="5B98CDE8" w14:textId="77777777" w:rsidR="00F76CDA" w:rsidRPr="00F205C4" w:rsidRDefault="00F76CDA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19" w:type="dxa"/>
            <w:gridSpan w:val="3"/>
          </w:tcPr>
          <w:p w14:paraId="3ACD6A4E" w14:textId="77777777" w:rsidR="00F76CDA" w:rsidRPr="00F205C4" w:rsidRDefault="00F76CDA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76CDA" w:rsidRPr="00F205C4" w14:paraId="5185ECCE" w14:textId="77777777" w:rsidTr="00E713D9">
        <w:trPr>
          <w:trHeight w:val="396"/>
        </w:trPr>
        <w:tc>
          <w:tcPr>
            <w:tcW w:w="6210" w:type="dxa"/>
          </w:tcPr>
          <w:p w14:paraId="21B26C22" w14:textId="4E63877A" w:rsidR="00F76CDA" w:rsidRPr="00420F7F" w:rsidRDefault="00F76CDA" w:rsidP="00BC0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20F7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ณ</w:t>
            </w:r>
            <w:r w:rsidRPr="00420F7F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0F7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20F7F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4148A">
              <w:rPr>
                <w:rFonts w:asciiTheme="majorBidi" w:hAnsiTheme="majorBidi" w:cs="Angsana New"/>
                <w:b/>
                <w:i/>
                <w:iCs/>
                <w:sz w:val="30"/>
                <w:szCs w:val="30"/>
              </w:rPr>
              <w:t>31</w:t>
            </w:r>
            <w:r w:rsidRPr="00420F7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420F7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2" w:type="dxa"/>
          </w:tcPr>
          <w:p w14:paraId="58643881" w14:textId="4DD44513" w:rsidR="00F76CDA" w:rsidRPr="00F205C4" w:rsidRDefault="00F76CDA" w:rsidP="00BC0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38" w:type="dxa"/>
          </w:tcPr>
          <w:p w14:paraId="17D89491" w14:textId="77777777" w:rsidR="00F76CDA" w:rsidRPr="00F205C4" w:rsidRDefault="00F76CDA" w:rsidP="00BC0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6AC84123" w14:textId="147C23D3" w:rsidR="00F76CDA" w:rsidRPr="00F205C4" w:rsidRDefault="00F76CDA" w:rsidP="00BC0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76CDA" w:rsidRPr="00F205C4" w14:paraId="3D6A12B9" w14:textId="77777777" w:rsidTr="00E713D9">
        <w:trPr>
          <w:trHeight w:val="396"/>
        </w:trPr>
        <w:tc>
          <w:tcPr>
            <w:tcW w:w="6210" w:type="dxa"/>
          </w:tcPr>
          <w:p w14:paraId="19DA6BB0" w14:textId="1E34B0B3" w:rsidR="00F76CDA" w:rsidRPr="00F205C4" w:rsidRDefault="00F76CD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19" w:type="dxa"/>
            <w:gridSpan w:val="3"/>
          </w:tcPr>
          <w:p w14:paraId="6B61F209" w14:textId="34117EA8" w:rsidR="00F76CDA" w:rsidRPr="00F205C4" w:rsidRDefault="00F76CD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6CDA" w:rsidRPr="00F205C4" w14:paraId="2116C3FC" w14:textId="77777777" w:rsidTr="00E713D9">
        <w:trPr>
          <w:trHeight w:val="385"/>
        </w:trPr>
        <w:tc>
          <w:tcPr>
            <w:tcW w:w="6210" w:type="dxa"/>
          </w:tcPr>
          <w:p w14:paraId="5421F9B4" w14:textId="6DB02A66" w:rsidR="00F76CDA" w:rsidRPr="00F205C4" w:rsidRDefault="00F76CD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372" w:type="dxa"/>
          </w:tcPr>
          <w:p w14:paraId="503DA49E" w14:textId="4E5CDBC8" w:rsidR="00F76CDA" w:rsidRPr="00BF136A" w:rsidRDefault="00F76CDA" w:rsidP="002D135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19,770</w:t>
            </w:r>
          </w:p>
        </w:tc>
        <w:tc>
          <w:tcPr>
            <w:tcW w:w="338" w:type="dxa"/>
          </w:tcPr>
          <w:p w14:paraId="67E11C96" w14:textId="77777777" w:rsidR="00F76CDA" w:rsidRPr="00F205C4" w:rsidRDefault="00F76CD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</w:tcPr>
          <w:p w14:paraId="42128281" w14:textId="351BBB6B" w:rsidR="00F76CDA" w:rsidRPr="00ED3ABA" w:rsidRDefault="00F76CDA" w:rsidP="002D135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21,573</w:t>
            </w:r>
          </w:p>
        </w:tc>
      </w:tr>
      <w:tr w:rsidR="00F76CDA" w:rsidRPr="00F205C4" w14:paraId="1A90DD35" w14:textId="77777777" w:rsidTr="00E713D9">
        <w:trPr>
          <w:trHeight w:val="396"/>
        </w:trPr>
        <w:tc>
          <w:tcPr>
            <w:tcW w:w="6210" w:type="dxa"/>
          </w:tcPr>
          <w:p w14:paraId="3C0565A2" w14:textId="2AE57B9A" w:rsidR="00F76CDA" w:rsidRPr="00F205C4" w:rsidRDefault="00F76CD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72" w:type="dxa"/>
          </w:tcPr>
          <w:p w14:paraId="70EF27F2" w14:textId="77777777" w:rsidR="00F76CDA" w:rsidRPr="00BF136A" w:rsidRDefault="00F76CDA" w:rsidP="002D135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38" w:type="dxa"/>
          </w:tcPr>
          <w:p w14:paraId="21DC5A5D" w14:textId="77777777" w:rsidR="00F76CDA" w:rsidRPr="00F205C4" w:rsidRDefault="00F76CD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</w:tcPr>
          <w:p w14:paraId="1D83678C" w14:textId="77777777" w:rsidR="00F76CDA" w:rsidRPr="00ED3ABA" w:rsidRDefault="00F76CDA" w:rsidP="002D135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6CDA" w:rsidRPr="00F205C4" w14:paraId="6FC61271" w14:textId="77777777" w:rsidTr="00E713D9">
        <w:trPr>
          <w:trHeight w:val="385"/>
        </w:trPr>
        <w:tc>
          <w:tcPr>
            <w:tcW w:w="6210" w:type="dxa"/>
          </w:tcPr>
          <w:p w14:paraId="0856EA92" w14:textId="6F81764F" w:rsidR="00F76CDA" w:rsidRPr="00F205C4" w:rsidRDefault="00F76CD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6414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67B61FF5" w14:textId="0715E426" w:rsidR="00F76CDA" w:rsidRPr="00BF136A" w:rsidRDefault="00F76CDA" w:rsidP="002D135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1,805</w:t>
            </w:r>
          </w:p>
        </w:tc>
        <w:tc>
          <w:tcPr>
            <w:tcW w:w="338" w:type="dxa"/>
          </w:tcPr>
          <w:p w14:paraId="50F4E081" w14:textId="77777777" w:rsidR="00F76CDA" w:rsidRPr="00F205C4" w:rsidRDefault="00F76CD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</w:tcPr>
          <w:p w14:paraId="5D55A148" w14:textId="6CEA9D1A" w:rsidR="00F76CDA" w:rsidRPr="00ED3ABA" w:rsidRDefault="00F76CDA" w:rsidP="002D135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547</w:t>
            </w:r>
          </w:p>
        </w:tc>
      </w:tr>
      <w:tr w:rsidR="00F76CDA" w:rsidRPr="00F205C4" w14:paraId="160F07F2" w14:textId="77777777" w:rsidTr="00E713D9">
        <w:trPr>
          <w:trHeight w:val="385"/>
        </w:trPr>
        <w:tc>
          <w:tcPr>
            <w:tcW w:w="6210" w:type="dxa"/>
          </w:tcPr>
          <w:p w14:paraId="51B61338" w14:textId="1F2A0CA2" w:rsidR="00F76CDA" w:rsidRPr="00F205C4" w:rsidRDefault="00F76CD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5C42D37E" w14:textId="7F7F4563" w:rsidR="00F76CDA" w:rsidRPr="00BF136A" w:rsidRDefault="00F76CDA" w:rsidP="002D135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871</w:t>
            </w:r>
          </w:p>
        </w:tc>
        <w:tc>
          <w:tcPr>
            <w:tcW w:w="338" w:type="dxa"/>
          </w:tcPr>
          <w:p w14:paraId="0AB86996" w14:textId="77777777" w:rsidR="00F76CDA" w:rsidRPr="00F205C4" w:rsidRDefault="00F76CD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</w:tcPr>
          <w:p w14:paraId="5FB746AE" w14:textId="1D20E9DA" w:rsidR="00F76CDA" w:rsidRPr="00ED3ABA" w:rsidRDefault="00F76CDA" w:rsidP="002D135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76CDA" w:rsidRPr="00F205C4" w14:paraId="0B601E4D" w14:textId="77777777" w:rsidTr="00E713D9">
        <w:trPr>
          <w:trHeight w:val="396"/>
        </w:trPr>
        <w:tc>
          <w:tcPr>
            <w:tcW w:w="6210" w:type="dxa"/>
          </w:tcPr>
          <w:p w14:paraId="0B21E6AC" w14:textId="502BE158" w:rsidR="00F76CDA" w:rsidRPr="00F205C4" w:rsidRDefault="00F76CD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4148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0E8CE306" w14:textId="5095E9DD" w:rsidR="00F76CDA" w:rsidRPr="00BF136A" w:rsidRDefault="00F76CDA" w:rsidP="002D135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2,139</w:t>
            </w:r>
          </w:p>
        </w:tc>
        <w:tc>
          <w:tcPr>
            <w:tcW w:w="338" w:type="dxa"/>
          </w:tcPr>
          <w:p w14:paraId="4DEE0B8F" w14:textId="77777777" w:rsidR="00F76CDA" w:rsidRPr="00F205C4" w:rsidRDefault="00F76CD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403E577F" w14:textId="37E7B55D" w:rsidR="00F76CDA" w:rsidRPr="00ED3ABA" w:rsidRDefault="00F76CDA" w:rsidP="002D135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3,059</w:t>
            </w:r>
          </w:p>
        </w:tc>
      </w:tr>
      <w:tr w:rsidR="00F76CDA" w:rsidRPr="00F205C4" w14:paraId="5DD727AD" w14:textId="77777777" w:rsidTr="00E713D9">
        <w:trPr>
          <w:trHeight w:val="396"/>
        </w:trPr>
        <w:tc>
          <w:tcPr>
            <w:tcW w:w="6210" w:type="dxa"/>
          </w:tcPr>
          <w:p w14:paraId="484A5318" w14:textId="026198C7" w:rsidR="00F76CDA" w:rsidRPr="00F205C4" w:rsidRDefault="00F76CD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7222382B" w14:textId="50346281" w:rsidR="00F76CDA" w:rsidRPr="00BF136A" w:rsidRDefault="00F76CDA" w:rsidP="002D135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24,585</w:t>
            </w:r>
          </w:p>
        </w:tc>
        <w:tc>
          <w:tcPr>
            <w:tcW w:w="338" w:type="dxa"/>
          </w:tcPr>
          <w:p w14:paraId="25D1B119" w14:textId="77777777" w:rsidR="00F76CDA" w:rsidRPr="00F205C4" w:rsidRDefault="00F76CD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7883E013" w14:textId="6F18A439" w:rsidR="00F76CDA" w:rsidRPr="00F205C4" w:rsidRDefault="00F76CDA" w:rsidP="002D135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25,179</w:t>
            </w:r>
          </w:p>
        </w:tc>
      </w:tr>
      <w:tr w:rsidR="00F76CDA" w:rsidRPr="00F205C4" w14:paraId="2AFE3145" w14:textId="77777777" w:rsidTr="00E713D9">
        <w:trPr>
          <w:trHeight w:val="396"/>
        </w:trPr>
        <w:tc>
          <w:tcPr>
            <w:tcW w:w="6210" w:type="dxa"/>
          </w:tcPr>
          <w:p w14:paraId="221A0073" w14:textId="45889C7E" w:rsidR="00F76CDA" w:rsidRPr="00F205C4" w:rsidRDefault="00F76CD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95B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8525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  <w:r w:rsidRPr="001F524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6221BC85" w14:textId="19309093" w:rsidR="00F76CDA" w:rsidRPr="00BF136A" w:rsidRDefault="00F76CDA" w:rsidP="002D135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(2,978)</w:t>
            </w:r>
          </w:p>
        </w:tc>
        <w:tc>
          <w:tcPr>
            <w:tcW w:w="338" w:type="dxa"/>
          </w:tcPr>
          <w:p w14:paraId="434A2BFC" w14:textId="77777777" w:rsidR="00F76CDA" w:rsidRPr="00F205C4" w:rsidRDefault="00F76CD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0F862B15" w14:textId="6C251FCD" w:rsidR="00F76CDA" w:rsidRPr="00F205C4" w:rsidRDefault="00F76CDA" w:rsidP="002D135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31F2">
              <w:rPr>
                <w:rFonts w:asciiTheme="majorBidi" w:hAnsiTheme="majorBidi" w:cstheme="majorBidi"/>
                <w:sz w:val="30"/>
                <w:szCs w:val="30"/>
              </w:rPr>
              <w:t>(3,04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F31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76CDA" w:rsidRPr="00F205C4" w14:paraId="7C7C0279" w14:textId="77777777" w:rsidTr="00E713D9">
        <w:trPr>
          <w:trHeight w:val="181"/>
        </w:trPr>
        <w:tc>
          <w:tcPr>
            <w:tcW w:w="6210" w:type="dxa"/>
          </w:tcPr>
          <w:p w14:paraId="74B4FA3B" w14:textId="77777777" w:rsidR="00F76CDA" w:rsidRPr="00F205C4" w:rsidRDefault="00F76CD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7401EB76" w14:textId="00DC8AEB" w:rsidR="00F76CDA" w:rsidRPr="00BF136A" w:rsidRDefault="00F76CDA" w:rsidP="002D135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21,607</w:t>
            </w:r>
          </w:p>
        </w:tc>
        <w:tc>
          <w:tcPr>
            <w:tcW w:w="338" w:type="dxa"/>
          </w:tcPr>
          <w:p w14:paraId="08B2F712" w14:textId="77777777" w:rsidR="00F76CDA" w:rsidRPr="00F205C4" w:rsidRDefault="00F76CD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54BD21EA" w14:textId="69808C3F" w:rsidR="00F76CDA" w:rsidRPr="00F205C4" w:rsidRDefault="00F76CDA" w:rsidP="002D135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22,137</w:t>
            </w:r>
          </w:p>
        </w:tc>
      </w:tr>
    </w:tbl>
    <w:p w14:paraId="001D5A26" w14:textId="77777777" w:rsidR="00A73577" w:rsidRDefault="00A73577" w:rsidP="004A2CFE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0" w:type="dxa"/>
        <w:tblInd w:w="450" w:type="dxa"/>
        <w:tblLook w:val="01E0" w:firstRow="1" w:lastRow="1" w:firstColumn="1" w:lastColumn="1" w:noHBand="0" w:noVBand="0"/>
      </w:tblPr>
      <w:tblGrid>
        <w:gridCol w:w="6210"/>
        <w:gridCol w:w="1372"/>
        <w:gridCol w:w="338"/>
        <w:gridCol w:w="1310"/>
      </w:tblGrid>
      <w:tr w:rsidR="00F76CDA" w:rsidRPr="00F205C4" w14:paraId="0DC1C036" w14:textId="77777777" w:rsidTr="00E713D9">
        <w:trPr>
          <w:trHeight w:val="396"/>
        </w:trPr>
        <w:tc>
          <w:tcPr>
            <w:tcW w:w="6210" w:type="dxa"/>
          </w:tcPr>
          <w:p w14:paraId="2DBE8E52" w14:textId="716D20BB" w:rsidR="00F76CDA" w:rsidRPr="00F205C4" w:rsidRDefault="00F76CDA" w:rsidP="0072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กลับรายการผลขา</w:t>
            </w:r>
            <w:r w:rsidRPr="0038525C">
              <w:rPr>
                <w:rFonts w:ascii="Angsana New" w:hAnsi="Angsana New" w:cs="Angsana New"/>
                <w:sz w:val="30"/>
                <w:szCs w:val="30"/>
                <w:cs/>
              </w:rPr>
              <w:t>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จากการด้อยค่าด้านเครดิต</w:t>
            </w:r>
            <w:r w:rsidRPr="001F524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  <w:r w:rsidR="00E713D9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72" w:type="dxa"/>
            <w:tcBorders>
              <w:bottom w:val="double" w:sz="4" w:space="0" w:color="auto"/>
            </w:tcBorders>
          </w:tcPr>
          <w:p w14:paraId="378AC294" w14:textId="53C7890A" w:rsidR="00F76CDA" w:rsidRPr="00BF136A" w:rsidRDefault="00F76CDA" w:rsidP="002D135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D1359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38" w:type="dxa"/>
          </w:tcPr>
          <w:p w14:paraId="61577877" w14:textId="77777777" w:rsidR="00F76CDA" w:rsidRPr="00F205C4" w:rsidRDefault="00F76CDA" w:rsidP="0072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</w:tcPr>
          <w:p w14:paraId="73B54FC2" w14:textId="5DF174F4" w:rsidR="00F76CDA" w:rsidRPr="00F205C4" w:rsidRDefault="002D1359" w:rsidP="002D135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A1F223F" w14:textId="77777777" w:rsidR="00F9206C" w:rsidRPr="00F9206C" w:rsidRDefault="00F9206C" w:rsidP="004A2CFE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0653A6" w14:textId="0EA083E5" w:rsidR="006D507A" w:rsidRDefault="00BC00F1" w:rsidP="00BC0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00F1"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ข้อมูลเกี่ยวกับความเสี่ยงด้านเครดิตเปิด</w:t>
      </w:r>
      <w:r w:rsidR="00036C25">
        <w:rPr>
          <w:rFonts w:asciiTheme="majorBidi" w:hAnsiTheme="majorBidi" w:cstheme="majorBidi" w:hint="cs"/>
          <w:sz w:val="30"/>
          <w:szCs w:val="30"/>
          <w:cs/>
          <w:lang w:val="th-TH"/>
        </w:rPr>
        <w:t>เ</w:t>
      </w:r>
      <w:r w:rsidRPr="00BC00F1">
        <w:rPr>
          <w:rFonts w:asciiTheme="majorBidi" w:hAnsiTheme="majorBidi" w:cstheme="majorBidi" w:hint="cs"/>
          <w:sz w:val="30"/>
          <w:szCs w:val="30"/>
          <w:cs/>
          <w:lang w:val="th-TH"/>
        </w:rPr>
        <w:t>ผยในหมายเหตุ</w:t>
      </w:r>
      <w:r w:rsidR="000E3994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BC00F1">
        <w:rPr>
          <w:rFonts w:asciiTheme="majorBidi" w:hAnsiTheme="majorBidi" w:cstheme="majorBidi" w:hint="cs"/>
          <w:sz w:val="30"/>
          <w:szCs w:val="30"/>
          <w:cs/>
          <w:lang w:val="th-TH"/>
        </w:rPr>
        <w:t>ข้</w:t>
      </w:r>
      <w:r w:rsidRPr="00824933">
        <w:rPr>
          <w:rFonts w:asciiTheme="majorBidi" w:hAnsiTheme="majorBidi" w:cstheme="majorBidi" w:hint="cs"/>
          <w:sz w:val="30"/>
          <w:szCs w:val="30"/>
          <w:cs/>
          <w:lang w:val="th-TH"/>
        </w:rPr>
        <w:t>อ</w:t>
      </w:r>
      <w:r w:rsidRPr="0082493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64148A" w:rsidRPr="00824933">
        <w:rPr>
          <w:rFonts w:asciiTheme="majorBidi" w:hAnsiTheme="majorBidi" w:cstheme="majorBidi"/>
          <w:sz w:val="30"/>
          <w:szCs w:val="30"/>
        </w:rPr>
        <w:t>2</w:t>
      </w:r>
      <w:r w:rsidR="00E81EFA">
        <w:rPr>
          <w:rFonts w:asciiTheme="majorBidi" w:hAnsiTheme="majorBidi" w:cstheme="majorBidi"/>
          <w:sz w:val="30"/>
          <w:szCs w:val="30"/>
        </w:rPr>
        <w:t>1</w:t>
      </w:r>
      <w:r w:rsidR="000E39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3994">
        <w:rPr>
          <w:rFonts w:asciiTheme="majorBidi" w:hAnsiTheme="majorBidi" w:cstheme="majorBidi"/>
          <w:sz w:val="30"/>
          <w:szCs w:val="30"/>
        </w:rPr>
        <w:t>(</w:t>
      </w:r>
      <w:r w:rsidR="000E3994">
        <w:rPr>
          <w:rFonts w:asciiTheme="majorBidi" w:hAnsiTheme="majorBidi" w:cstheme="majorBidi" w:hint="cs"/>
          <w:sz w:val="30"/>
          <w:szCs w:val="30"/>
          <w:cs/>
        </w:rPr>
        <w:t>ข</w:t>
      </w:r>
      <w:r w:rsidR="006D4F1E">
        <w:rPr>
          <w:rFonts w:asciiTheme="majorBidi" w:hAnsiTheme="majorBidi" w:cstheme="majorBidi"/>
          <w:sz w:val="30"/>
          <w:szCs w:val="30"/>
        </w:rPr>
        <w:t>.</w:t>
      </w:r>
      <w:r w:rsidR="000E3994">
        <w:rPr>
          <w:rFonts w:asciiTheme="majorBidi" w:hAnsiTheme="majorBidi" w:cstheme="majorBidi"/>
          <w:sz w:val="30"/>
          <w:szCs w:val="30"/>
        </w:rPr>
        <w:t>1)</w:t>
      </w:r>
    </w:p>
    <w:p w14:paraId="1357B607" w14:textId="048F779C" w:rsidR="002D1359" w:rsidRDefault="002D1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2206604" w14:textId="7EA101FB" w:rsidR="00CD0F58" w:rsidRPr="00ED564F" w:rsidRDefault="00CD0F58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D564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7FF6512F" w14:textId="77777777" w:rsidR="00002E3C" w:rsidRPr="00ED564F" w:rsidRDefault="00002E3C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49"/>
        <w:gridCol w:w="539"/>
        <w:gridCol w:w="1263"/>
      </w:tblGrid>
      <w:tr w:rsidR="000E3994" w:rsidRPr="00ED564F" w14:paraId="370AF181" w14:textId="77777777" w:rsidTr="000E3994">
        <w:trPr>
          <w:trHeight w:val="415"/>
          <w:tblHeader/>
        </w:trPr>
        <w:tc>
          <w:tcPr>
            <w:tcW w:w="3333" w:type="pct"/>
          </w:tcPr>
          <w:p w14:paraId="27957EF2" w14:textId="77777777" w:rsidR="000E3994" w:rsidRPr="00ED564F" w:rsidRDefault="000E3994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2D33E1F5" w14:textId="77777777" w:rsidR="000E3994" w:rsidRPr="00ED564F" w:rsidRDefault="000E3994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3994" w:rsidRPr="00BC36C8" w14:paraId="2938499D" w14:textId="77777777" w:rsidTr="00BC092C">
        <w:trPr>
          <w:trHeight w:val="415"/>
          <w:tblHeader/>
        </w:trPr>
        <w:tc>
          <w:tcPr>
            <w:tcW w:w="3333" w:type="pct"/>
          </w:tcPr>
          <w:p w14:paraId="39DFB569" w14:textId="77777777" w:rsidR="000E3994" w:rsidRPr="00ED564F" w:rsidRDefault="000E3994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4" w:type="pct"/>
          </w:tcPr>
          <w:p w14:paraId="563F44ED" w14:textId="0F984707" w:rsidR="000E3994" w:rsidRPr="00ED564F" w:rsidRDefault="000E3994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092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5" w:type="pct"/>
          </w:tcPr>
          <w:p w14:paraId="54441263" w14:textId="77777777" w:rsidR="000E3994" w:rsidRPr="00ED564F" w:rsidRDefault="000E3994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52823515" w14:textId="1D44F377" w:rsidR="000E3994" w:rsidRPr="00ED564F" w:rsidRDefault="000E3994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092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E3994" w:rsidRPr="00ED564F" w14:paraId="3E7861CB" w14:textId="77777777" w:rsidTr="000E3994">
        <w:trPr>
          <w:trHeight w:val="434"/>
          <w:tblHeader/>
        </w:trPr>
        <w:tc>
          <w:tcPr>
            <w:tcW w:w="3333" w:type="pct"/>
          </w:tcPr>
          <w:p w14:paraId="6F6CC3A1" w14:textId="77777777" w:rsidR="000E3994" w:rsidRPr="00ED564F" w:rsidRDefault="000E3994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7" w:type="pct"/>
            <w:gridSpan w:val="3"/>
          </w:tcPr>
          <w:p w14:paraId="14093DBA" w14:textId="77777777" w:rsidR="000E3994" w:rsidRPr="00ED564F" w:rsidRDefault="000E3994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6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44A" w:rsidRPr="00ED564F" w14:paraId="5302CEF3" w14:textId="77777777" w:rsidTr="00BC092C">
        <w:trPr>
          <w:trHeight w:val="397"/>
        </w:trPr>
        <w:tc>
          <w:tcPr>
            <w:tcW w:w="3333" w:type="pct"/>
          </w:tcPr>
          <w:p w14:paraId="2B4C6C2F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714" w:type="pct"/>
          </w:tcPr>
          <w:p w14:paraId="2DDF0CD5" w14:textId="56081AAB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39,986</w:t>
            </w:r>
          </w:p>
        </w:tc>
        <w:tc>
          <w:tcPr>
            <w:tcW w:w="285" w:type="pct"/>
          </w:tcPr>
          <w:p w14:paraId="60FC2556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44314BE7" w14:textId="48A7E56B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85,822</w:t>
            </w:r>
          </w:p>
        </w:tc>
      </w:tr>
      <w:tr w:rsidR="00E0044A" w:rsidRPr="00ED564F" w14:paraId="115D6BA6" w14:textId="77777777" w:rsidTr="00BC092C">
        <w:trPr>
          <w:trHeight w:val="415"/>
        </w:trPr>
        <w:tc>
          <w:tcPr>
            <w:tcW w:w="3333" w:type="pct"/>
          </w:tcPr>
          <w:p w14:paraId="2DCA298E" w14:textId="3503A593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อะไหล่รถยนต์</w:t>
            </w:r>
            <w:r w:rsidRPr="00ED564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3FA8E7EE" w14:textId="306CA6E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34,35</w:t>
            </w:r>
            <w:r w:rsidR="00E81EF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5" w:type="pct"/>
          </w:tcPr>
          <w:p w14:paraId="4DD669E8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35A9B7F5" w14:textId="183A18B9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33,345</w:t>
            </w:r>
          </w:p>
        </w:tc>
      </w:tr>
      <w:tr w:rsidR="00E0044A" w:rsidRPr="00ED564F" w14:paraId="3761A9ED" w14:textId="77777777" w:rsidTr="00BC092C">
        <w:trPr>
          <w:trHeight w:val="415"/>
        </w:trPr>
        <w:tc>
          <w:tcPr>
            <w:tcW w:w="3333" w:type="pct"/>
            <w:vAlign w:val="bottom"/>
          </w:tcPr>
          <w:p w14:paraId="47F76F42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7A741A67" w14:textId="18BE4564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74,34</w:t>
            </w:r>
            <w:r w:rsidR="00E81E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5" w:type="pct"/>
          </w:tcPr>
          <w:p w14:paraId="5325E30B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6F840020" w14:textId="4BE80B9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119,167</w:t>
            </w:r>
          </w:p>
        </w:tc>
      </w:tr>
      <w:tr w:rsidR="00E0044A" w:rsidRPr="00ED564F" w14:paraId="4358FFB3" w14:textId="77777777" w:rsidTr="00BC092C">
        <w:trPr>
          <w:trHeight w:val="397"/>
        </w:trPr>
        <w:tc>
          <w:tcPr>
            <w:tcW w:w="3333" w:type="pct"/>
            <w:vAlign w:val="bottom"/>
          </w:tcPr>
          <w:p w14:paraId="38C0C509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6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D5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5653BF3D" w14:textId="73778079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(217)</w:t>
            </w:r>
          </w:p>
        </w:tc>
        <w:tc>
          <w:tcPr>
            <w:tcW w:w="285" w:type="pct"/>
          </w:tcPr>
          <w:p w14:paraId="65DC603F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52654FF7" w14:textId="578249D6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(1,134)</w:t>
            </w:r>
          </w:p>
        </w:tc>
      </w:tr>
      <w:tr w:rsidR="00E0044A" w:rsidRPr="00ED564F" w14:paraId="61B7AA57" w14:textId="77777777" w:rsidTr="00BC092C">
        <w:trPr>
          <w:trHeight w:val="415"/>
        </w:trPr>
        <w:tc>
          <w:tcPr>
            <w:tcW w:w="3333" w:type="pct"/>
          </w:tcPr>
          <w:p w14:paraId="4856612D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34DACB72" w14:textId="71DCCCC1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74,12</w:t>
            </w:r>
            <w:r w:rsidR="00E81E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5" w:type="pct"/>
          </w:tcPr>
          <w:p w14:paraId="48BBB4EC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641899C6" w14:textId="056F28CD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118,033</w:t>
            </w:r>
          </w:p>
        </w:tc>
      </w:tr>
    </w:tbl>
    <w:p w14:paraId="5E0EA5E4" w14:textId="77777777" w:rsidR="00515569" w:rsidRDefault="00515569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49"/>
        <w:gridCol w:w="539"/>
        <w:gridCol w:w="1263"/>
      </w:tblGrid>
      <w:tr w:rsidR="00ED564F" w:rsidRPr="00ED564F" w14:paraId="4BCB22BB" w14:textId="77777777" w:rsidTr="00A40AF9">
        <w:trPr>
          <w:trHeight w:val="415"/>
          <w:tblHeader/>
        </w:trPr>
        <w:tc>
          <w:tcPr>
            <w:tcW w:w="3333" w:type="pct"/>
          </w:tcPr>
          <w:p w14:paraId="7C467424" w14:textId="1331DF7E" w:rsidR="00ED564F" w:rsidRPr="004C0BB8" w:rsidRDefault="00ED564F" w:rsidP="00A40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C0BB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4C0BB8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667" w:type="pct"/>
            <w:gridSpan w:val="3"/>
          </w:tcPr>
          <w:p w14:paraId="35E275BA" w14:textId="77777777" w:rsidR="00ED564F" w:rsidRPr="00ED564F" w:rsidRDefault="00ED564F" w:rsidP="00A40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C092C" w:rsidRPr="00ED564F" w14:paraId="45898DC7" w14:textId="77777777" w:rsidTr="00ED564F">
        <w:trPr>
          <w:trHeight w:val="415"/>
          <w:tblHeader/>
        </w:trPr>
        <w:tc>
          <w:tcPr>
            <w:tcW w:w="3333" w:type="pct"/>
          </w:tcPr>
          <w:p w14:paraId="4B0048AF" w14:textId="511DDE18" w:rsidR="00BC092C" w:rsidRPr="004C0BB8" w:rsidRDefault="00BC092C" w:rsidP="00BC0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C0BB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</w:t>
            </w:r>
            <w:r w:rsidRPr="004C0BB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67E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4C0BB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4C0BB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14" w:type="pct"/>
          </w:tcPr>
          <w:p w14:paraId="64F138DD" w14:textId="6FC9815B" w:rsidR="00BC092C" w:rsidRPr="00ED564F" w:rsidRDefault="00BC092C" w:rsidP="00BC0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5" w:type="pct"/>
          </w:tcPr>
          <w:p w14:paraId="151F6794" w14:textId="77777777" w:rsidR="00BC092C" w:rsidRPr="00ED564F" w:rsidRDefault="00BC092C" w:rsidP="00BC0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70D564D1" w14:textId="2D5E5F0F" w:rsidR="00BC092C" w:rsidRPr="00ED564F" w:rsidRDefault="00BC092C" w:rsidP="00BC0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D564F" w:rsidRPr="00ED564F" w14:paraId="61854420" w14:textId="77777777" w:rsidTr="00A40AF9">
        <w:trPr>
          <w:trHeight w:val="434"/>
          <w:tblHeader/>
        </w:trPr>
        <w:tc>
          <w:tcPr>
            <w:tcW w:w="3333" w:type="pct"/>
          </w:tcPr>
          <w:p w14:paraId="4910DBD7" w14:textId="77777777" w:rsidR="00ED564F" w:rsidRPr="00ED564F" w:rsidRDefault="00ED564F" w:rsidP="00A40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7" w:type="pct"/>
            <w:gridSpan w:val="3"/>
          </w:tcPr>
          <w:p w14:paraId="26CEAB10" w14:textId="77777777" w:rsidR="00ED564F" w:rsidRPr="00ED564F" w:rsidRDefault="00ED564F" w:rsidP="00A40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6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44A" w:rsidRPr="00ED564F" w14:paraId="3670B4BB" w14:textId="77777777" w:rsidTr="00ED564F">
        <w:trPr>
          <w:trHeight w:val="397"/>
        </w:trPr>
        <w:tc>
          <w:tcPr>
            <w:tcW w:w="3333" w:type="pct"/>
          </w:tcPr>
          <w:p w14:paraId="50936C1F" w14:textId="51E3EBA0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714" w:type="pct"/>
          </w:tcPr>
          <w:p w14:paraId="42A7BBB3" w14:textId="7B1F78DB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924,679</w:t>
            </w:r>
          </w:p>
        </w:tc>
        <w:tc>
          <w:tcPr>
            <w:tcW w:w="285" w:type="pct"/>
          </w:tcPr>
          <w:p w14:paraId="37D8A515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0D41F56B" w14:textId="46B1104B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1,094,448</w:t>
            </w:r>
          </w:p>
        </w:tc>
      </w:tr>
      <w:tr w:rsidR="00E0044A" w:rsidRPr="00ED564F" w14:paraId="54568E28" w14:textId="77777777" w:rsidTr="00ED564F">
        <w:trPr>
          <w:trHeight w:val="415"/>
        </w:trPr>
        <w:tc>
          <w:tcPr>
            <w:tcW w:w="3333" w:type="pct"/>
          </w:tcPr>
          <w:p w14:paraId="1CD23FE1" w14:textId="5F7ABE51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</w:t>
            </w:r>
            <w:r w:rsidRPr="004A2CF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กลับรายการการปรับลดมูลค่าเป็นมูลค่าสุทธิ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48E95B54" w14:textId="016C64F8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(917)</w:t>
            </w:r>
          </w:p>
        </w:tc>
        <w:tc>
          <w:tcPr>
            <w:tcW w:w="285" w:type="pct"/>
          </w:tcPr>
          <w:p w14:paraId="3B616F05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23ECF3ED" w14:textId="2EC85769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(5,941)</w:t>
            </w:r>
          </w:p>
        </w:tc>
      </w:tr>
      <w:tr w:rsidR="00E0044A" w:rsidRPr="00ED564F" w14:paraId="021CE0D9" w14:textId="77777777" w:rsidTr="00ED564F">
        <w:trPr>
          <w:trHeight w:val="415"/>
        </w:trPr>
        <w:tc>
          <w:tcPr>
            <w:tcW w:w="3333" w:type="pct"/>
          </w:tcPr>
          <w:p w14:paraId="36C7A9E5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24CD8026" w14:textId="366A37DD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923,762</w:t>
            </w:r>
          </w:p>
        </w:tc>
        <w:tc>
          <w:tcPr>
            <w:tcW w:w="285" w:type="pct"/>
          </w:tcPr>
          <w:p w14:paraId="7AB9EFFE" w14:textId="77777777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4A38DA56" w14:textId="3AD337EA" w:rsidR="00E0044A" w:rsidRPr="00ED564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1,088,507</w:t>
            </w:r>
          </w:p>
        </w:tc>
      </w:tr>
    </w:tbl>
    <w:p w14:paraId="271ECB15" w14:textId="77777777" w:rsidR="00ED564F" w:rsidRDefault="00ED564F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C8D29" w14:textId="136D9602" w:rsidR="00966257" w:rsidRDefault="00966257" w:rsidP="006B1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04DE4AE" w14:textId="77777777" w:rsidR="00E0044A" w:rsidRDefault="00E0044A" w:rsidP="006B1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6FFE25F" w14:textId="77777777" w:rsidR="00E0044A" w:rsidRDefault="00E0044A" w:rsidP="006B1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284526" w14:textId="77777777" w:rsidR="00E0044A" w:rsidRDefault="00E0044A" w:rsidP="006B1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4F94E5" w14:textId="77777777" w:rsidR="00E0044A" w:rsidRPr="00E0044A" w:rsidRDefault="00E0044A" w:rsidP="006B1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0B4CC" w14:textId="74394ABB" w:rsidR="00CA6E96" w:rsidRDefault="00CA6E96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DB628A" w14:textId="77777777" w:rsidR="00E0044A" w:rsidRDefault="00E0044A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3C4E1FA" w14:textId="77777777" w:rsidR="00E0044A" w:rsidRDefault="00E0044A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B87C715" w14:textId="77777777" w:rsidR="00E0044A" w:rsidRDefault="00E0044A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9CA2CB" w14:textId="77777777" w:rsidR="00E0044A" w:rsidRDefault="00E0044A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E22153" w14:textId="77777777" w:rsidR="00E0044A" w:rsidRPr="00E0044A" w:rsidRDefault="00E0044A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D5F4F1" w14:textId="77777777" w:rsidR="00E0044A" w:rsidRDefault="00E0044A" w:rsidP="00980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214B87A" w14:textId="77777777" w:rsidR="00E0044A" w:rsidRDefault="00E0044A" w:rsidP="00980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D3CD64" w14:textId="087F37FC" w:rsidR="00E0044A" w:rsidRPr="00F11A2D" w:rsidRDefault="00E0044A" w:rsidP="00980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="Angsana New"/>
          <w:sz w:val="30"/>
          <w:szCs w:val="30"/>
          <w:cs/>
          <w:lang w:val="en-GB"/>
        </w:rPr>
        <w:sectPr w:rsidR="00E0044A" w:rsidRPr="00F11A2D" w:rsidSect="00F5476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3AB7C968" w14:textId="77777777" w:rsidR="00E0044A" w:rsidRPr="00F11A2D" w:rsidRDefault="00E0044A" w:rsidP="00E0044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11A2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6D0F2674" w14:textId="77777777" w:rsidR="00E0044A" w:rsidRDefault="00E0044A" w:rsidP="00706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right="-122"/>
        <w:jc w:val="thaiDistribute"/>
        <w:rPr>
          <w:rFonts w:asciiTheme="majorBidi" w:hAnsiTheme="majorBidi" w:cstheme="majorBidi"/>
          <w:sz w:val="30"/>
          <w:szCs w:val="30"/>
        </w:rPr>
      </w:pPr>
    </w:p>
    <w:p w14:paraId="1642ABF1" w14:textId="03B25FBA" w:rsidR="00B13777" w:rsidRPr="00F205C4" w:rsidRDefault="00B13777" w:rsidP="00274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-122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="005B651E" w:rsidRPr="00F205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B651E" w:rsidRPr="00F205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26EF4">
        <w:rPr>
          <w:rFonts w:asciiTheme="majorBidi" w:hAnsiTheme="majorBidi" w:cstheme="majorBidi"/>
          <w:sz w:val="30"/>
          <w:szCs w:val="30"/>
        </w:rPr>
        <w:t>256</w:t>
      </w:r>
      <w:r w:rsidR="00BC092C">
        <w:rPr>
          <w:rFonts w:asciiTheme="majorBidi" w:hAnsiTheme="majorBidi" w:cstheme="majorBidi"/>
          <w:sz w:val="30"/>
          <w:szCs w:val="30"/>
        </w:rPr>
        <w:t>8</w:t>
      </w:r>
      <w:r w:rsidR="00126EF4">
        <w:rPr>
          <w:rFonts w:asciiTheme="majorBidi" w:hAnsiTheme="majorBidi" w:cstheme="majorBidi"/>
          <w:sz w:val="30"/>
          <w:szCs w:val="30"/>
        </w:rPr>
        <w:t xml:space="preserve"> </w:t>
      </w:r>
      <w:r w:rsidR="00126EF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26EF4">
        <w:rPr>
          <w:rFonts w:asciiTheme="majorBidi" w:hAnsiTheme="majorBidi" w:cstheme="majorBidi"/>
          <w:sz w:val="30"/>
          <w:szCs w:val="30"/>
        </w:rPr>
        <w:t>256</w:t>
      </w:r>
      <w:r w:rsidR="00BC092C">
        <w:rPr>
          <w:rFonts w:asciiTheme="majorBidi" w:hAnsiTheme="majorBidi" w:cstheme="majorBidi"/>
          <w:sz w:val="30"/>
          <w:szCs w:val="30"/>
        </w:rPr>
        <w:t>7</w:t>
      </w:r>
      <w:r w:rsidR="00C35277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58C3" w:rsidRPr="00F205C4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</w:t>
      </w:r>
      <w:r w:rsidR="00E8157C" w:rsidRPr="00F205C4">
        <w:rPr>
          <w:rFonts w:asciiTheme="majorBidi" w:hAnsiTheme="majorBidi" w:cstheme="majorBidi"/>
          <w:sz w:val="30"/>
          <w:szCs w:val="30"/>
          <w:cs/>
        </w:rPr>
        <w:t>แต่ละ</w:t>
      </w:r>
      <w:r w:rsidR="000358C3" w:rsidRPr="00F205C4">
        <w:rPr>
          <w:rFonts w:asciiTheme="majorBidi" w:hAnsiTheme="majorBidi" w:cstheme="majorBidi"/>
          <w:sz w:val="30"/>
          <w:szCs w:val="30"/>
          <w:cs/>
        </w:rPr>
        <w:t>ปี</w:t>
      </w:r>
      <w:r w:rsidR="004A3D0F">
        <w:rPr>
          <w:rFonts w:asciiTheme="majorBidi" w:hAnsiTheme="majorBidi" w:cstheme="majorBidi" w:hint="cs"/>
          <w:sz w:val="30"/>
          <w:szCs w:val="30"/>
          <w:cs/>
        </w:rPr>
        <w:t>สิ้นสุดวันเดียวกัน</w:t>
      </w:r>
      <w:r w:rsidR="000358C3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6CAFDAB" w14:textId="77777777" w:rsidR="00DA6BD9" w:rsidRPr="00F205C4" w:rsidRDefault="00DA6BD9" w:rsidP="00B72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pPr w:leftFromText="180" w:rightFromText="180" w:vertAnchor="text" w:horzAnchor="margin" w:tblpX="518" w:tblpY="47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2610"/>
        <w:gridCol w:w="810"/>
        <w:gridCol w:w="180"/>
        <w:gridCol w:w="810"/>
        <w:gridCol w:w="180"/>
        <w:gridCol w:w="990"/>
        <w:gridCol w:w="180"/>
        <w:gridCol w:w="990"/>
        <w:gridCol w:w="180"/>
        <w:gridCol w:w="1080"/>
        <w:gridCol w:w="180"/>
        <w:gridCol w:w="1080"/>
        <w:gridCol w:w="180"/>
        <w:gridCol w:w="990"/>
        <w:gridCol w:w="180"/>
        <w:gridCol w:w="990"/>
      </w:tblGrid>
      <w:tr w:rsidR="004A3D0F" w:rsidRPr="00F205C4" w:rsidDel="00685444" w14:paraId="2CA87579" w14:textId="77777777" w:rsidTr="0027421A">
        <w:trPr>
          <w:cantSplit/>
          <w:trHeight w:val="431"/>
          <w:tblHeader/>
        </w:trPr>
        <w:tc>
          <w:tcPr>
            <w:tcW w:w="2520" w:type="dxa"/>
          </w:tcPr>
          <w:p w14:paraId="1E7AE951" w14:textId="77777777" w:rsidR="004A3D0F" w:rsidRPr="00F205C4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10" w:type="dxa"/>
            <w:gridSpan w:val="16"/>
          </w:tcPr>
          <w:p w14:paraId="1602BC1B" w14:textId="5D48DB95" w:rsidR="004A3D0F" w:rsidRPr="00F205C4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A3D0F" w:rsidRPr="00F205C4" w14:paraId="513E97DB" w14:textId="77777777" w:rsidTr="0027421A">
        <w:trPr>
          <w:cantSplit/>
          <w:trHeight w:val="398"/>
          <w:tblHeader/>
        </w:trPr>
        <w:tc>
          <w:tcPr>
            <w:tcW w:w="2520" w:type="dxa"/>
          </w:tcPr>
          <w:p w14:paraId="2D19BCDE" w14:textId="77777777" w:rsidR="004A3D0F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5AF68A4" w14:textId="38EBC0E4" w:rsidR="004A3D0F" w:rsidRPr="00F205C4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610" w:type="dxa"/>
          </w:tcPr>
          <w:p w14:paraId="6C2EDA14" w14:textId="77777777" w:rsidR="004A3D0F" w:rsidRPr="00F205C4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45BCE" w14:textId="77ED7859" w:rsidR="004A3D0F" w:rsidRPr="00F205C4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  <w:vAlign w:val="bottom"/>
          </w:tcPr>
          <w:p w14:paraId="454E3292" w14:textId="6C55900E" w:rsidR="004A3D0F" w:rsidRPr="00F205C4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63F6E075" w14:textId="77777777" w:rsidR="004A3D0F" w:rsidRPr="00F205C4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10DC50B" w14:textId="77777777" w:rsidR="004A3D0F" w:rsidRPr="00F205C4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84CF6FC" w14:textId="77777777" w:rsidR="004A3D0F" w:rsidRPr="00F205C4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BAC0009" w14:textId="77777777" w:rsidR="004A3D0F" w:rsidRPr="00F205C4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08A0E9F" w14:textId="77777777" w:rsidR="004A3D0F" w:rsidRPr="00F205C4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B5FA9D3" w14:textId="41DB6D59" w:rsidR="004A3D0F" w:rsidRPr="00F205C4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27421A" w:rsidRPr="00F205C4" w14:paraId="5AA9DA77" w14:textId="77777777" w:rsidTr="0027421A">
        <w:trPr>
          <w:cantSplit/>
          <w:trHeight w:val="398"/>
          <w:tblHeader/>
        </w:trPr>
        <w:tc>
          <w:tcPr>
            <w:tcW w:w="2520" w:type="dxa"/>
          </w:tcPr>
          <w:p w14:paraId="69548E7D" w14:textId="42B460D2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</w:tcPr>
          <w:p w14:paraId="273D4587" w14:textId="77777777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6BEB3AC2" w14:textId="6A8F5B65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3A3A0D27" w14:textId="77777777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60176190" w14:textId="032BDE2A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C06CDB1" w14:textId="77777777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C0DED39" w14:textId="09DFCA90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2D52692B" w14:textId="77777777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D9958B5" w14:textId="39881882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EECF98A" w14:textId="77777777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42DD82F" w14:textId="20957360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5DCB4DA0" w14:textId="77777777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6DE910" w14:textId="310C1C06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292E0E8" w14:textId="77777777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7CAF2CE" w14:textId="03B278D1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3FD1B076" w14:textId="77777777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A6B80CC" w14:textId="31FE07B5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4A3D0F" w:rsidRPr="00F205C4" w14:paraId="2BAED77A" w14:textId="77777777" w:rsidTr="0027421A">
        <w:trPr>
          <w:cantSplit/>
          <w:trHeight w:val="420"/>
        </w:trPr>
        <w:tc>
          <w:tcPr>
            <w:tcW w:w="2520" w:type="dxa"/>
          </w:tcPr>
          <w:p w14:paraId="412EF2C1" w14:textId="77777777" w:rsidR="004A3D0F" w:rsidRPr="00F205C4" w:rsidRDefault="004A3D0F" w:rsidP="0027421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643FEBE5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123A2B1" w14:textId="74A11F6F" w:rsidR="004A3D0F" w:rsidRPr="00F205C4" w:rsidRDefault="004A3D0F" w:rsidP="0027421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F252C35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0" w:type="dxa"/>
            <w:gridSpan w:val="11"/>
          </w:tcPr>
          <w:p w14:paraId="40BBA1E6" w14:textId="6FCE4D92" w:rsidR="004A3D0F" w:rsidRPr="004A3D0F" w:rsidRDefault="004A3D0F" w:rsidP="002742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7421A" w:rsidRPr="00F205C4" w14:paraId="70A64B80" w14:textId="77777777" w:rsidTr="0027421A">
        <w:trPr>
          <w:cantSplit/>
          <w:trHeight w:val="431"/>
        </w:trPr>
        <w:tc>
          <w:tcPr>
            <w:tcW w:w="2520" w:type="dxa"/>
          </w:tcPr>
          <w:p w14:paraId="6D8D3896" w14:textId="77777777" w:rsidR="004A3D0F" w:rsidRPr="00F205C4" w:rsidRDefault="004A3D0F" w:rsidP="0027421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610" w:type="dxa"/>
          </w:tcPr>
          <w:p w14:paraId="388E9794" w14:textId="77777777" w:rsidR="004A3D0F" w:rsidRPr="00F205C4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5DC0C774" w14:textId="034992BA" w:rsidR="004A3D0F" w:rsidRPr="00F205C4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7B09BCF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5638E7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FD1D48D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D40EDF" w14:textId="77777777" w:rsidR="004A3D0F" w:rsidRPr="00F205C4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54B5F32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8FE75D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6ABD1B2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8987DB1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1ADBF3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4BB4A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B41E0B1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55EC33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0532AC8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19D14B8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7421A" w:rsidRPr="00F205C4" w14:paraId="48E3B11C" w14:textId="77777777" w:rsidTr="0027421A">
        <w:trPr>
          <w:cantSplit/>
          <w:trHeight w:val="384"/>
        </w:trPr>
        <w:tc>
          <w:tcPr>
            <w:tcW w:w="2520" w:type="dxa"/>
          </w:tcPr>
          <w:p w14:paraId="3884415A" w14:textId="555D0E36" w:rsidR="004A3D0F" w:rsidRPr="00F205C4" w:rsidRDefault="004A3D0F" w:rsidP="0027421A">
            <w:pPr>
              <w:tabs>
                <w:tab w:val="clear" w:pos="227"/>
                <w:tab w:val="clear" w:pos="454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ฮอนด้ามะลิวัลย์ จำกัด</w:t>
            </w:r>
          </w:p>
        </w:tc>
        <w:tc>
          <w:tcPr>
            <w:tcW w:w="2610" w:type="dxa"/>
          </w:tcPr>
          <w:p w14:paraId="7D9F9C47" w14:textId="1A437A37" w:rsidR="004A3D0F" w:rsidRPr="00F205C4" w:rsidRDefault="004A3D0F" w:rsidP="0027421A">
            <w:pPr>
              <w:tabs>
                <w:tab w:val="clear" w:pos="227"/>
                <w:tab w:val="clear" w:pos="454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ตัวแทนจำหน่ายรถยนต์</w:t>
            </w:r>
          </w:p>
        </w:tc>
        <w:tc>
          <w:tcPr>
            <w:tcW w:w="810" w:type="dxa"/>
          </w:tcPr>
          <w:p w14:paraId="44CBF08A" w14:textId="36F196DA" w:rsidR="004A3D0F" w:rsidRPr="00DE21F5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ED7A59D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1F95CD1" w14:textId="5287987B" w:rsidR="004A3D0F" w:rsidRPr="00F205C4" w:rsidRDefault="004A3D0F" w:rsidP="002742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66A7D2B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5099C9" w14:textId="30DE12E5" w:rsidR="004A3D0F" w:rsidRPr="00DE21F5" w:rsidRDefault="004A3D0F" w:rsidP="002742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5289294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08C1A73" w14:textId="523AB27C" w:rsidR="004A3D0F" w:rsidRPr="00F205C4" w:rsidRDefault="004A3D0F" w:rsidP="002742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9DF69B8" w14:textId="77777777" w:rsidR="004A3D0F" w:rsidRPr="00F205C4" w:rsidRDefault="004A3D0F" w:rsidP="002742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AE79DAC" w14:textId="46AC11FB" w:rsidR="004A3D0F" w:rsidRPr="00DE21F5" w:rsidRDefault="004A3D0F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98A38D" w14:textId="77777777" w:rsidR="004A3D0F" w:rsidRPr="00DE21F5" w:rsidRDefault="004A3D0F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C750C9" w14:textId="31F60860" w:rsidR="004A3D0F" w:rsidRPr="00DE21F5" w:rsidRDefault="004A3D0F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D72EC76" w14:textId="77777777" w:rsidR="004A3D0F" w:rsidRPr="00DE21F5" w:rsidRDefault="004A3D0F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E6429B" w14:textId="2DA51A7D" w:rsidR="004A3D0F" w:rsidRPr="00DE21F5" w:rsidRDefault="004A3D0F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896290C" w14:textId="77777777" w:rsidR="004A3D0F" w:rsidRPr="00DE21F5" w:rsidRDefault="004A3D0F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3B18B33" w14:textId="67BBE09F" w:rsidR="004A3D0F" w:rsidRPr="00DE21F5" w:rsidRDefault="004A3D0F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7421A" w:rsidRPr="00F205C4" w14:paraId="0220206A" w14:textId="77777777" w:rsidTr="0027421A">
        <w:trPr>
          <w:cantSplit/>
          <w:trHeight w:val="429"/>
        </w:trPr>
        <w:tc>
          <w:tcPr>
            <w:tcW w:w="2520" w:type="dxa"/>
          </w:tcPr>
          <w:p w14:paraId="3B11F6FA" w14:textId="77777777" w:rsidR="00BC092C" w:rsidRPr="00F205C4" w:rsidRDefault="00BC092C" w:rsidP="0027421A">
            <w:pPr>
              <w:tabs>
                <w:tab w:val="clear" w:pos="227"/>
                <w:tab w:val="clear" w:pos="454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3B3C9988" w14:textId="033A92C6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อะไหล่และศูนย์บริการ</w:t>
            </w:r>
          </w:p>
        </w:tc>
        <w:tc>
          <w:tcPr>
            <w:tcW w:w="810" w:type="dxa"/>
          </w:tcPr>
          <w:p w14:paraId="1EDABF8A" w14:textId="461B5BA7" w:rsidR="00BC092C" w:rsidRPr="0064148A" w:rsidRDefault="00E0044A" w:rsidP="002742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48F2CF66" w14:textId="77777777" w:rsidR="00BC092C" w:rsidRPr="00F205C4" w:rsidRDefault="00BC092C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0B53B9" w14:textId="024934DB" w:rsidR="00BC092C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1B97A79E" w14:textId="77777777" w:rsidR="00BC092C" w:rsidRPr="00F205C4" w:rsidRDefault="00BC092C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060FD9" w14:textId="50CCE380" w:rsidR="00BC092C" w:rsidRPr="00DE21F5" w:rsidRDefault="00E0044A" w:rsidP="002742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550,000</w:t>
            </w:r>
          </w:p>
        </w:tc>
        <w:tc>
          <w:tcPr>
            <w:tcW w:w="180" w:type="dxa"/>
          </w:tcPr>
          <w:p w14:paraId="179ABB32" w14:textId="77777777" w:rsidR="00BC092C" w:rsidRPr="00F205C4" w:rsidRDefault="00BC092C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60C2BF5" w14:textId="3BCA7F5C" w:rsidR="00BC092C" w:rsidRPr="00DE21F5" w:rsidRDefault="00BC092C" w:rsidP="002742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BFF11B9" w14:textId="77777777" w:rsidR="00BC092C" w:rsidRPr="00F205C4" w:rsidRDefault="00BC092C" w:rsidP="002742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4357B721" w14:textId="1518C999" w:rsidR="00BC092C" w:rsidRPr="00DE21F5" w:rsidRDefault="00E0044A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548,600</w:t>
            </w:r>
          </w:p>
        </w:tc>
        <w:tc>
          <w:tcPr>
            <w:tcW w:w="180" w:type="dxa"/>
          </w:tcPr>
          <w:p w14:paraId="17194D6C" w14:textId="77777777" w:rsidR="00BC092C" w:rsidRPr="00DE21F5" w:rsidRDefault="00BC092C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BBF94F" w14:textId="47ABBF0A" w:rsidR="00BC092C" w:rsidRPr="00DE21F5" w:rsidRDefault="00BC092C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065813B6" w14:textId="77777777" w:rsidR="00BC092C" w:rsidRPr="00DE21F5" w:rsidRDefault="00BC092C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F8CF95" w14:textId="031F6FDB" w:rsidR="00BC092C" w:rsidRPr="00DE21F5" w:rsidRDefault="00E0044A" w:rsidP="0027421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15,959</w:t>
            </w:r>
          </w:p>
        </w:tc>
        <w:tc>
          <w:tcPr>
            <w:tcW w:w="180" w:type="dxa"/>
          </w:tcPr>
          <w:p w14:paraId="13407640" w14:textId="77777777" w:rsidR="00BC092C" w:rsidRPr="00DE21F5" w:rsidRDefault="00BC092C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B05371D" w14:textId="46FD0F36" w:rsidR="00BC092C" w:rsidRPr="00DE21F5" w:rsidRDefault="00BC092C" w:rsidP="0027421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Pr="002742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980</w:t>
            </w:r>
          </w:p>
        </w:tc>
      </w:tr>
      <w:tr w:rsidR="0027421A" w:rsidRPr="00F205C4" w14:paraId="1891E75C" w14:textId="77777777" w:rsidTr="0027421A">
        <w:trPr>
          <w:cantSplit/>
          <w:trHeight w:val="572"/>
        </w:trPr>
        <w:tc>
          <w:tcPr>
            <w:tcW w:w="2520" w:type="dxa"/>
          </w:tcPr>
          <w:p w14:paraId="622AC75F" w14:textId="33B60DAC" w:rsidR="00BC092C" w:rsidRPr="00F205C4" w:rsidRDefault="00BC092C" w:rsidP="0027421A">
            <w:pPr>
              <w:tabs>
                <w:tab w:val="clear" w:pos="227"/>
                <w:tab w:val="clear" w:pos="454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4C3F8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ออโตคลิกบายเอซีจี</w:t>
            </w:r>
            <w:r w:rsidRPr="004C3F8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610" w:type="dxa"/>
          </w:tcPr>
          <w:p w14:paraId="1075CFC6" w14:textId="730F7392" w:rsidR="00BC092C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ศูนย์บริการรถยนต์ทุกยี่ห้อ</w:t>
            </w:r>
          </w:p>
          <w:p w14:paraId="755FB727" w14:textId="77777777" w:rsidR="00BC092C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ประเภทเร่งด่วน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</w:t>
            </w:r>
          </w:p>
          <w:p w14:paraId="1E2F7FED" w14:textId="7C7804B2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จำหน่ายอะไหล่รถยนต์</w:t>
            </w:r>
          </w:p>
        </w:tc>
        <w:tc>
          <w:tcPr>
            <w:tcW w:w="810" w:type="dxa"/>
          </w:tcPr>
          <w:p w14:paraId="57810F29" w14:textId="77777777" w:rsidR="00E0044A" w:rsidRDefault="00E0044A" w:rsidP="002742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7E6737" w14:textId="77777777" w:rsidR="00E0044A" w:rsidRDefault="00E0044A" w:rsidP="002742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4B569B" w14:textId="0D2F73E9" w:rsidR="00E0044A" w:rsidRPr="00DE21F5" w:rsidRDefault="00E0044A" w:rsidP="002742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</w:t>
            </w:r>
          </w:p>
        </w:tc>
        <w:tc>
          <w:tcPr>
            <w:tcW w:w="180" w:type="dxa"/>
          </w:tcPr>
          <w:p w14:paraId="284631EE" w14:textId="77777777" w:rsidR="00BC092C" w:rsidRPr="00F205C4" w:rsidRDefault="00BC092C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6FDA0F5" w14:textId="77777777" w:rsidR="00BC092C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14AAC6" w14:textId="77777777" w:rsidR="00BC092C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F64517" w14:textId="22E84A9E" w:rsidR="00BC092C" w:rsidRPr="004C3F8D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2DC53DBA" w14:textId="77777777" w:rsidR="00BC092C" w:rsidRPr="00F205C4" w:rsidRDefault="00BC092C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3FAB57" w14:textId="77777777" w:rsidR="00BC092C" w:rsidRDefault="00BC092C" w:rsidP="002742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1850BD2" w14:textId="77777777" w:rsidR="00E0044A" w:rsidRDefault="00E0044A" w:rsidP="002742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DDCF28" w14:textId="6CC2CB57" w:rsidR="00E0044A" w:rsidRPr="00DE21F5" w:rsidRDefault="00E0044A" w:rsidP="002742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50,000</w:t>
            </w:r>
          </w:p>
        </w:tc>
        <w:tc>
          <w:tcPr>
            <w:tcW w:w="180" w:type="dxa"/>
          </w:tcPr>
          <w:p w14:paraId="1260E90E" w14:textId="77777777" w:rsidR="00BC092C" w:rsidRPr="00F205C4" w:rsidRDefault="00BC092C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D7E0920" w14:textId="77777777" w:rsidR="00BC092C" w:rsidRPr="00DE21F5" w:rsidRDefault="00BC092C" w:rsidP="002742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30D782" w14:textId="77777777" w:rsidR="00BC092C" w:rsidRPr="00DE21F5" w:rsidRDefault="00BC092C" w:rsidP="002742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AD9886B" w14:textId="67C8699F" w:rsidR="00BC092C" w:rsidRPr="00F205C4" w:rsidRDefault="00BC092C" w:rsidP="002742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04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EC04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04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653428A" w14:textId="77777777" w:rsidR="00BC092C" w:rsidRPr="00F205C4" w:rsidRDefault="00BC092C" w:rsidP="002742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A52EB4" w14:textId="77777777" w:rsidR="00E0044A" w:rsidRDefault="00E0044A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69AF66" w14:textId="77777777" w:rsidR="00E0044A" w:rsidRDefault="00E0044A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2CA7E2" w14:textId="11FD887C" w:rsidR="00BC092C" w:rsidRPr="00DE21F5" w:rsidRDefault="00E0044A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49,990</w:t>
            </w:r>
          </w:p>
        </w:tc>
        <w:tc>
          <w:tcPr>
            <w:tcW w:w="180" w:type="dxa"/>
          </w:tcPr>
          <w:p w14:paraId="13317DC5" w14:textId="77777777" w:rsidR="00BC092C" w:rsidRPr="00DE21F5" w:rsidRDefault="00BC092C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96205B" w14:textId="77777777" w:rsidR="00BC092C" w:rsidRPr="00DE21F5" w:rsidRDefault="00BC092C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5642452" w14:textId="77777777" w:rsidR="00BC092C" w:rsidRPr="00DE21F5" w:rsidRDefault="00BC092C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CB29AFF" w14:textId="3DD2086C" w:rsidR="00BC092C" w:rsidRPr="00DE21F5" w:rsidRDefault="00BC092C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49,990</w:t>
            </w:r>
          </w:p>
        </w:tc>
        <w:tc>
          <w:tcPr>
            <w:tcW w:w="180" w:type="dxa"/>
          </w:tcPr>
          <w:p w14:paraId="1AF11DD4" w14:textId="77777777" w:rsidR="00BC092C" w:rsidRPr="00DE21F5" w:rsidRDefault="00BC092C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083930" w14:textId="77777777" w:rsidR="00BC092C" w:rsidRDefault="00BC092C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EA1132" w14:textId="77777777" w:rsidR="00E0044A" w:rsidRDefault="00E0044A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1204CA" w14:textId="54A29603" w:rsidR="00E0044A" w:rsidRPr="00DE21F5" w:rsidRDefault="00E0044A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14E8AC1" w14:textId="77777777" w:rsidR="00BC092C" w:rsidRPr="00DE21F5" w:rsidRDefault="00BC092C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82EB54" w14:textId="77777777" w:rsidR="00BC092C" w:rsidRPr="00DE21F5" w:rsidRDefault="00BC092C" w:rsidP="0027421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6C8AE754" w14:textId="77777777" w:rsidR="00BC092C" w:rsidRPr="00DE21F5" w:rsidRDefault="00BC092C" w:rsidP="0027421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1D2DF1FF" w14:textId="27D97E59" w:rsidR="00BC092C" w:rsidRPr="00DE21F5" w:rsidRDefault="00BC092C" w:rsidP="0027421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7421A" w:rsidRPr="00F205C4" w14:paraId="1D1F6283" w14:textId="77777777" w:rsidTr="0027421A">
        <w:trPr>
          <w:cantSplit/>
          <w:trHeight w:val="201"/>
        </w:trPr>
        <w:tc>
          <w:tcPr>
            <w:tcW w:w="2520" w:type="dxa"/>
            <w:vAlign w:val="bottom"/>
          </w:tcPr>
          <w:p w14:paraId="620E6081" w14:textId="77777777" w:rsidR="00BC092C" w:rsidRPr="00F205C4" w:rsidRDefault="00BC092C" w:rsidP="0027421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10" w:type="dxa"/>
          </w:tcPr>
          <w:p w14:paraId="5005EC24" w14:textId="77777777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C990CD4" w14:textId="6F3B4654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68E044B" w14:textId="77777777" w:rsidR="00BC092C" w:rsidRPr="00F205C4" w:rsidRDefault="00BC092C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147A4F0" w14:textId="77777777" w:rsidR="00BC092C" w:rsidRPr="00F205C4" w:rsidRDefault="00BC092C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8F500B" w14:textId="77777777" w:rsidR="00BC092C" w:rsidRPr="00F205C4" w:rsidRDefault="00BC092C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FEB36D" w14:textId="77777777" w:rsidR="00BC092C" w:rsidRPr="00F205C4" w:rsidRDefault="00BC092C" w:rsidP="0027421A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E363923" w14:textId="77777777" w:rsidR="00BC092C" w:rsidRPr="00F205C4" w:rsidRDefault="00BC092C" w:rsidP="0027421A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13AB3B5" w14:textId="77777777" w:rsidR="00BC092C" w:rsidRPr="00F205C4" w:rsidRDefault="00BC092C" w:rsidP="0027421A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40CDEE0" w14:textId="77777777" w:rsidR="00BC092C" w:rsidRPr="00F205C4" w:rsidRDefault="00BC092C" w:rsidP="0027421A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F1316" w14:textId="01FCDFBB" w:rsidR="00BC092C" w:rsidRPr="00DE21F5" w:rsidRDefault="00E0044A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598</w:t>
            </w: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0" w:type="dxa"/>
            <w:vAlign w:val="bottom"/>
          </w:tcPr>
          <w:p w14:paraId="0F1C196C" w14:textId="77777777" w:rsidR="00BC092C" w:rsidRPr="00DE21F5" w:rsidRDefault="00BC092C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80353" w14:textId="57CA802A" w:rsidR="00BC092C" w:rsidRPr="00DE21F5" w:rsidRDefault="00BC092C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598</w:t>
            </w: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0" w:type="dxa"/>
            <w:vAlign w:val="bottom"/>
          </w:tcPr>
          <w:p w14:paraId="02745EBF" w14:textId="77777777" w:rsidR="00BC092C" w:rsidRPr="00DE21F5" w:rsidRDefault="00BC092C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6385D3" w14:textId="04AE3869" w:rsidR="00BC092C" w:rsidRPr="00DE21F5" w:rsidRDefault="00E0044A" w:rsidP="002742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15,959</w:t>
            </w:r>
          </w:p>
        </w:tc>
        <w:tc>
          <w:tcPr>
            <w:tcW w:w="180" w:type="dxa"/>
          </w:tcPr>
          <w:p w14:paraId="1611D197" w14:textId="77777777" w:rsidR="00BC092C" w:rsidRPr="00DE21F5" w:rsidRDefault="00BC092C" w:rsidP="002742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A2417B" w14:textId="324D6101" w:rsidR="00BC092C" w:rsidRPr="00DE21F5" w:rsidRDefault="00BC092C" w:rsidP="0027421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7,980</w:t>
            </w:r>
          </w:p>
        </w:tc>
      </w:tr>
    </w:tbl>
    <w:p w14:paraId="5812F9DB" w14:textId="77777777" w:rsidR="00963862" w:rsidRPr="00F205C4" w:rsidRDefault="00963862" w:rsidP="0070648E">
      <w:pPr>
        <w:tabs>
          <w:tab w:val="left" w:pos="0"/>
        </w:tabs>
        <w:rPr>
          <w:rFonts w:asciiTheme="majorBidi" w:hAnsiTheme="majorBidi" w:cstheme="majorBidi"/>
          <w:sz w:val="30"/>
          <w:szCs w:val="30"/>
          <w:cs/>
        </w:rPr>
      </w:pPr>
    </w:p>
    <w:p w14:paraId="6B081E39" w14:textId="68282E28" w:rsidR="00963862" w:rsidRDefault="00B362AF" w:rsidP="0027421A">
      <w:pPr>
        <w:tabs>
          <w:tab w:val="clear" w:pos="227"/>
          <w:tab w:val="left" w:pos="360"/>
        </w:tabs>
        <w:autoSpaceDE w:val="0"/>
        <w:autoSpaceDN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DA0A05">
        <w:rPr>
          <w:rFonts w:asciiTheme="majorBidi" w:hAnsiTheme="majorBidi" w:cstheme="majorBidi" w:hint="cs"/>
          <w:sz w:val="30"/>
          <w:szCs w:val="30"/>
          <w:cs/>
        </w:rPr>
        <w:t>ทั้งหมดจดท</w:t>
      </w:r>
      <w:r w:rsidR="000928A0">
        <w:rPr>
          <w:rFonts w:asciiTheme="majorBidi" w:hAnsiTheme="majorBidi" w:cstheme="majorBidi" w:hint="cs"/>
          <w:sz w:val="30"/>
          <w:szCs w:val="30"/>
          <w:cs/>
        </w:rPr>
        <w:t>ะ</w:t>
      </w:r>
      <w:r w:rsidR="00DA0A05">
        <w:rPr>
          <w:rFonts w:asciiTheme="majorBidi" w:hAnsiTheme="majorBidi" w:cstheme="majorBidi" w:hint="cs"/>
          <w:sz w:val="30"/>
          <w:szCs w:val="30"/>
          <w:cs/>
        </w:rPr>
        <w:t>เบียนและ</w:t>
      </w:r>
      <w:r w:rsidRPr="00F205C4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</w:p>
    <w:p w14:paraId="317C5E7A" w14:textId="77777777" w:rsidR="00963862" w:rsidRPr="00F205C4" w:rsidRDefault="00963862" w:rsidP="00963862">
      <w:pPr>
        <w:rPr>
          <w:rFonts w:asciiTheme="majorBidi" w:hAnsiTheme="majorBidi" w:cstheme="majorBidi"/>
          <w:sz w:val="30"/>
          <w:szCs w:val="30"/>
          <w:cs/>
        </w:rPr>
      </w:pPr>
    </w:p>
    <w:p w14:paraId="0B414C36" w14:textId="77777777" w:rsidR="00B72457" w:rsidRPr="00F205C4" w:rsidRDefault="00B72457" w:rsidP="00963862">
      <w:pPr>
        <w:rPr>
          <w:rFonts w:asciiTheme="majorBidi" w:hAnsiTheme="majorBidi" w:cstheme="majorBidi"/>
          <w:sz w:val="30"/>
          <w:szCs w:val="30"/>
          <w:cs/>
        </w:rPr>
        <w:sectPr w:rsidR="00B72457" w:rsidRPr="00F205C4" w:rsidSect="00F54763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3155795" w14:textId="07EFE3ED" w:rsidR="00370B9B" w:rsidRPr="0038115C" w:rsidRDefault="00370B9B" w:rsidP="00882F7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8115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907A523" w14:textId="1F507D19" w:rsidR="00A90AA8" w:rsidRPr="004F10B0" w:rsidRDefault="00A90AA8" w:rsidP="00A90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lang w:val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530"/>
        <w:gridCol w:w="270"/>
        <w:gridCol w:w="1710"/>
        <w:gridCol w:w="270"/>
        <w:gridCol w:w="1440"/>
      </w:tblGrid>
      <w:tr w:rsidR="00883355" w:rsidRPr="00883355" w14:paraId="204469E5" w14:textId="77777777" w:rsidTr="00883355">
        <w:trPr>
          <w:tblHeader/>
        </w:trPr>
        <w:tc>
          <w:tcPr>
            <w:tcW w:w="4050" w:type="dxa"/>
          </w:tcPr>
          <w:p w14:paraId="0A467B28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17B39C74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3355" w:rsidRPr="00883355" w14:paraId="0FF669EC" w14:textId="77777777" w:rsidTr="00883355">
        <w:trPr>
          <w:tblHeader/>
        </w:trPr>
        <w:tc>
          <w:tcPr>
            <w:tcW w:w="4050" w:type="dxa"/>
          </w:tcPr>
          <w:p w14:paraId="7B9F3F18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530" w:type="dxa"/>
            <w:vAlign w:val="bottom"/>
          </w:tcPr>
          <w:p w14:paraId="24093DEF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199BBD7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BAD2BC5" w14:textId="77777777" w:rsidR="006B3AEF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3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</w:t>
            </w:r>
          </w:p>
          <w:p w14:paraId="51C7DB8E" w14:textId="14BE180B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7B3EB61E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FDD8D71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883355" w:rsidRPr="00883355" w14:paraId="1B7725C9" w14:textId="77777777" w:rsidTr="0038115C">
        <w:tc>
          <w:tcPr>
            <w:tcW w:w="4050" w:type="dxa"/>
          </w:tcPr>
          <w:p w14:paraId="18F3C4AF" w14:textId="630FBA0D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78FF08E1" w14:textId="4B8CB90B" w:rsidR="00883355" w:rsidRPr="00504B8D" w:rsidRDefault="00504B8D" w:rsidP="008833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883355" w:rsidRPr="008833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83355" w:rsidRPr="00883355" w14:paraId="714F8021" w14:textId="77777777" w:rsidTr="00883355">
        <w:tc>
          <w:tcPr>
            <w:tcW w:w="4050" w:type="dxa"/>
          </w:tcPr>
          <w:p w14:paraId="41F86A20" w14:textId="74C53B31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63ED816F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B683A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42A37EF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B0B4E0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017C22E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F10" w:rsidRPr="00883355" w14:paraId="331493E0" w14:textId="77777777" w:rsidTr="0038115C">
        <w:tc>
          <w:tcPr>
            <w:tcW w:w="4050" w:type="dxa"/>
          </w:tcPr>
          <w:p w14:paraId="09C10E44" w14:textId="3AA07429" w:rsidR="00622F10" w:rsidRPr="00124F27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4F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24F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24F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24F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171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235921D7" w14:textId="029A3229" w:rsidR="00622F10" w:rsidRPr="00622F10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F10">
              <w:rPr>
                <w:rFonts w:asciiTheme="majorBidi" w:hAnsiTheme="majorBidi" w:cstheme="majorBidi"/>
                <w:sz w:val="30"/>
                <w:szCs w:val="30"/>
              </w:rPr>
              <w:t>105,552</w:t>
            </w:r>
          </w:p>
        </w:tc>
        <w:tc>
          <w:tcPr>
            <w:tcW w:w="270" w:type="dxa"/>
            <w:vAlign w:val="bottom"/>
          </w:tcPr>
          <w:p w14:paraId="2D740342" w14:textId="77777777" w:rsidR="00622F10" w:rsidRPr="00622F10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6ADBFC2" w14:textId="6BB716ED" w:rsidR="00622F10" w:rsidRPr="00622F10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F10">
              <w:rPr>
                <w:rFonts w:asciiTheme="majorBidi" w:hAnsiTheme="majorBidi" w:cstheme="majorBidi"/>
                <w:sz w:val="30"/>
                <w:szCs w:val="30"/>
              </w:rPr>
              <w:t>60,673</w:t>
            </w:r>
          </w:p>
        </w:tc>
        <w:tc>
          <w:tcPr>
            <w:tcW w:w="270" w:type="dxa"/>
            <w:vAlign w:val="bottom"/>
          </w:tcPr>
          <w:p w14:paraId="62A26BF0" w14:textId="77777777" w:rsidR="00622F10" w:rsidRPr="00622F10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13B6B3" w14:textId="565D2095" w:rsidR="00622F10" w:rsidRPr="00622F10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F10">
              <w:rPr>
                <w:rFonts w:asciiTheme="majorBidi" w:hAnsiTheme="majorBidi" w:cstheme="majorBidi"/>
                <w:sz w:val="30"/>
                <w:szCs w:val="30"/>
              </w:rPr>
              <w:t>166,225</w:t>
            </w:r>
          </w:p>
        </w:tc>
      </w:tr>
      <w:tr w:rsidR="00883355" w:rsidRPr="00883355" w14:paraId="6F8FA03F" w14:textId="77777777" w:rsidTr="0038115C">
        <w:tc>
          <w:tcPr>
            <w:tcW w:w="4050" w:type="dxa"/>
          </w:tcPr>
          <w:p w14:paraId="3D7DC7F3" w14:textId="6A72BD3A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F1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7 </w:t>
            </w:r>
            <w:r w:rsidR="00381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81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F1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5561B9" w14:textId="31145A72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105,552</w:t>
            </w:r>
          </w:p>
        </w:tc>
        <w:tc>
          <w:tcPr>
            <w:tcW w:w="270" w:type="dxa"/>
            <w:vAlign w:val="bottom"/>
          </w:tcPr>
          <w:p w14:paraId="5192E2ED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B188D72" w14:textId="5BE645F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60,673</w:t>
            </w:r>
          </w:p>
        </w:tc>
        <w:tc>
          <w:tcPr>
            <w:tcW w:w="270" w:type="dxa"/>
            <w:vAlign w:val="bottom"/>
          </w:tcPr>
          <w:p w14:paraId="47F6FEBE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979EEE" w14:textId="12C5C9B1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166,225</w:t>
            </w:r>
          </w:p>
        </w:tc>
      </w:tr>
      <w:tr w:rsidR="0027421A" w:rsidRPr="00883355" w14:paraId="268E422D" w14:textId="77777777" w:rsidTr="00513D54">
        <w:tc>
          <w:tcPr>
            <w:tcW w:w="4050" w:type="dxa"/>
          </w:tcPr>
          <w:p w14:paraId="656C8882" w14:textId="761A89E5" w:rsidR="0027421A" w:rsidRPr="00883355" w:rsidRDefault="0027421A" w:rsidP="0027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FBDD5B8" w14:textId="1257DE6A" w:rsidR="0027421A" w:rsidRPr="0038115C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105,552</w:t>
            </w:r>
          </w:p>
        </w:tc>
        <w:tc>
          <w:tcPr>
            <w:tcW w:w="270" w:type="dxa"/>
            <w:vAlign w:val="bottom"/>
          </w:tcPr>
          <w:p w14:paraId="00BCBC4E" w14:textId="77777777" w:rsidR="0027421A" w:rsidRPr="0038115C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0A23F" w14:textId="4FFC52D6" w:rsidR="0027421A" w:rsidRPr="0038115C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60,673</w:t>
            </w:r>
          </w:p>
        </w:tc>
        <w:tc>
          <w:tcPr>
            <w:tcW w:w="270" w:type="dxa"/>
            <w:vAlign w:val="bottom"/>
          </w:tcPr>
          <w:p w14:paraId="3EAD47A5" w14:textId="77777777" w:rsidR="0027421A" w:rsidRPr="0038115C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25471" w14:textId="1E02BCC7" w:rsidR="0027421A" w:rsidRPr="0038115C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166,225</w:t>
            </w:r>
          </w:p>
        </w:tc>
      </w:tr>
      <w:tr w:rsidR="0027421A" w:rsidRPr="00883355" w14:paraId="1F77F41D" w14:textId="77777777" w:rsidTr="0038115C">
        <w:trPr>
          <w:trHeight w:val="64"/>
        </w:trPr>
        <w:tc>
          <w:tcPr>
            <w:tcW w:w="4050" w:type="dxa"/>
          </w:tcPr>
          <w:p w14:paraId="74037237" w14:textId="77777777" w:rsidR="0027421A" w:rsidRPr="004F10B0" w:rsidRDefault="0027421A" w:rsidP="0027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2D063F46" w14:textId="77777777" w:rsidR="0027421A" w:rsidRPr="004F10B0" w:rsidRDefault="0027421A" w:rsidP="00274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3B6218A" w14:textId="77777777" w:rsidR="0027421A" w:rsidRPr="004F10B0" w:rsidRDefault="0027421A" w:rsidP="00274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10" w:type="dxa"/>
            <w:vAlign w:val="bottom"/>
          </w:tcPr>
          <w:p w14:paraId="5D31A56A" w14:textId="77777777" w:rsidR="0027421A" w:rsidRPr="004F10B0" w:rsidRDefault="0027421A" w:rsidP="00274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4A3BE21" w14:textId="77777777" w:rsidR="0027421A" w:rsidRPr="004F10B0" w:rsidRDefault="0027421A" w:rsidP="00274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8C1E409" w14:textId="77777777" w:rsidR="0027421A" w:rsidRPr="004F10B0" w:rsidRDefault="0027421A" w:rsidP="00274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7421A" w:rsidRPr="00883355" w14:paraId="0E96F2E8" w14:textId="77777777" w:rsidTr="008A7455">
        <w:tc>
          <w:tcPr>
            <w:tcW w:w="4050" w:type="dxa"/>
          </w:tcPr>
          <w:p w14:paraId="57DCBBA0" w14:textId="0E767B7D" w:rsidR="0027421A" w:rsidRPr="00883355" w:rsidRDefault="0027421A" w:rsidP="0027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30" w:type="dxa"/>
            <w:vAlign w:val="bottom"/>
          </w:tcPr>
          <w:p w14:paraId="2CAC9317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9C57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E19E49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82008D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85C1D9C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421A" w:rsidRPr="00883355" w14:paraId="02FBBC85" w14:textId="77777777" w:rsidTr="008A7455">
        <w:tc>
          <w:tcPr>
            <w:tcW w:w="4050" w:type="dxa"/>
          </w:tcPr>
          <w:p w14:paraId="4FF16A86" w14:textId="063C6142" w:rsidR="0027421A" w:rsidRPr="00124F27" w:rsidRDefault="0027421A" w:rsidP="0027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24F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24F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24F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24F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270A5C44" w14:textId="66CDCD4D" w:rsidR="0027421A" w:rsidRPr="006F171D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7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825A12" w14:textId="77777777" w:rsidR="0027421A" w:rsidRPr="006F171D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AC63550" w14:textId="321DEA62" w:rsidR="0027421A" w:rsidRPr="006F171D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71D">
              <w:rPr>
                <w:rFonts w:asciiTheme="majorBidi" w:hAnsiTheme="majorBidi" w:cstheme="majorBidi"/>
                <w:sz w:val="30"/>
                <w:szCs w:val="30"/>
              </w:rPr>
              <w:t>19,150</w:t>
            </w:r>
          </w:p>
        </w:tc>
        <w:tc>
          <w:tcPr>
            <w:tcW w:w="270" w:type="dxa"/>
            <w:vAlign w:val="bottom"/>
          </w:tcPr>
          <w:p w14:paraId="30F8108F" w14:textId="77777777" w:rsidR="0027421A" w:rsidRPr="006F171D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A01744" w14:textId="0E715C99" w:rsidR="0027421A" w:rsidRPr="006F171D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71D">
              <w:rPr>
                <w:rFonts w:asciiTheme="majorBidi" w:hAnsiTheme="majorBidi" w:cstheme="majorBidi"/>
                <w:sz w:val="30"/>
                <w:szCs w:val="30"/>
              </w:rPr>
              <w:t>19,150</w:t>
            </w:r>
          </w:p>
        </w:tc>
      </w:tr>
      <w:tr w:rsidR="0027421A" w:rsidRPr="00883355" w14:paraId="25B15D76" w14:textId="77777777" w:rsidTr="008A7455">
        <w:tc>
          <w:tcPr>
            <w:tcW w:w="4050" w:type="dxa"/>
          </w:tcPr>
          <w:p w14:paraId="380F134F" w14:textId="3F7112A4" w:rsidR="0027421A" w:rsidRPr="00883355" w:rsidRDefault="0027421A" w:rsidP="0027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0A9C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3BDFBA86" w14:textId="6C38911A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036D0A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B7AE19D" w14:textId="5B874A04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1,467</w:t>
            </w:r>
          </w:p>
        </w:tc>
        <w:tc>
          <w:tcPr>
            <w:tcW w:w="270" w:type="dxa"/>
            <w:vAlign w:val="bottom"/>
          </w:tcPr>
          <w:p w14:paraId="442E1ABA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C4317B" w14:textId="67575CD5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1,467</w:t>
            </w:r>
          </w:p>
        </w:tc>
      </w:tr>
      <w:tr w:rsidR="0027421A" w:rsidRPr="00883355" w14:paraId="430212A0" w14:textId="77777777" w:rsidTr="008A7455">
        <w:tc>
          <w:tcPr>
            <w:tcW w:w="4050" w:type="dxa"/>
          </w:tcPr>
          <w:p w14:paraId="205B450C" w14:textId="2DD067F3" w:rsidR="0027421A" w:rsidRPr="00883355" w:rsidRDefault="0027421A" w:rsidP="0027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8833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33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69949DD" w14:textId="1D9146A6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1B3A91B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46B5A89" w14:textId="69501E0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20,617</w:t>
            </w:r>
          </w:p>
        </w:tc>
        <w:tc>
          <w:tcPr>
            <w:tcW w:w="270" w:type="dxa"/>
            <w:vAlign w:val="bottom"/>
          </w:tcPr>
          <w:p w14:paraId="757CF8A2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5B47E6" w14:textId="419CD693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20,617</w:t>
            </w:r>
          </w:p>
        </w:tc>
      </w:tr>
      <w:tr w:rsidR="0027421A" w:rsidRPr="00883355" w14:paraId="2226FEAC" w14:textId="77777777" w:rsidTr="008A7455">
        <w:tc>
          <w:tcPr>
            <w:tcW w:w="4050" w:type="dxa"/>
          </w:tcPr>
          <w:p w14:paraId="6FEAAEE8" w14:textId="02DC2F59" w:rsidR="0027421A" w:rsidRPr="00883355" w:rsidRDefault="0027421A" w:rsidP="0027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0A9C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944EC2D" w14:textId="0FB33777" w:rsidR="0027421A" w:rsidRPr="00020A9C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25316D" w14:textId="77777777" w:rsidR="0027421A" w:rsidRPr="00020A9C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1E5C31E" w14:textId="78B8B906" w:rsidR="0027421A" w:rsidRPr="00020A9C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24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270" w:type="dxa"/>
            <w:vAlign w:val="bottom"/>
          </w:tcPr>
          <w:p w14:paraId="067B294C" w14:textId="77777777" w:rsidR="0027421A" w:rsidRPr="00020A9C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EC0274" w14:textId="64C3C1CB" w:rsidR="0027421A" w:rsidRPr="00020A9C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24570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</w:tr>
      <w:tr w:rsidR="0027421A" w:rsidRPr="00883355" w14:paraId="492B58D1" w14:textId="77777777" w:rsidTr="008A7455">
        <w:tc>
          <w:tcPr>
            <w:tcW w:w="4050" w:type="dxa"/>
          </w:tcPr>
          <w:p w14:paraId="5585F2A9" w14:textId="7908AB96" w:rsidR="0027421A" w:rsidRPr="00883355" w:rsidRDefault="0027421A" w:rsidP="0027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B1CA2" w14:textId="2AA763BF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462128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2DF1D" w14:textId="68C08DAF" w:rsidR="0027421A" w:rsidRPr="00F0688B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24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2,061</w:t>
            </w:r>
          </w:p>
        </w:tc>
        <w:tc>
          <w:tcPr>
            <w:tcW w:w="270" w:type="dxa"/>
            <w:vAlign w:val="bottom"/>
          </w:tcPr>
          <w:p w14:paraId="2DE61E5F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7FD3F" w14:textId="2C41879E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74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2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061</w:t>
            </w:r>
          </w:p>
        </w:tc>
      </w:tr>
      <w:tr w:rsidR="0027421A" w:rsidRPr="00883355" w14:paraId="0B543151" w14:textId="77777777" w:rsidTr="00883355">
        <w:tc>
          <w:tcPr>
            <w:tcW w:w="4050" w:type="dxa"/>
          </w:tcPr>
          <w:p w14:paraId="4191568C" w14:textId="77777777" w:rsidR="0027421A" w:rsidRPr="004F10B0" w:rsidRDefault="0027421A" w:rsidP="0027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F7F057F" w14:textId="77777777" w:rsidR="0027421A" w:rsidRPr="004F10B0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702DCA2" w14:textId="77777777" w:rsidR="0027421A" w:rsidRPr="004F10B0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3D72AA9" w14:textId="77777777" w:rsidR="0027421A" w:rsidRPr="004F10B0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08C8052" w14:textId="77777777" w:rsidR="0027421A" w:rsidRPr="004F10B0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384FC" w14:textId="77777777" w:rsidR="0027421A" w:rsidRPr="004F10B0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7421A" w:rsidRPr="00883355" w14:paraId="27653EB1" w14:textId="77777777" w:rsidTr="00883355">
        <w:tc>
          <w:tcPr>
            <w:tcW w:w="4050" w:type="dxa"/>
          </w:tcPr>
          <w:p w14:paraId="37F4A7CC" w14:textId="77777777" w:rsidR="0027421A" w:rsidRPr="00883355" w:rsidRDefault="0027421A" w:rsidP="0027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24E631A8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BCE7A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FCECFF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1CC1D7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145085C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421A" w:rsidRPr="00883355" w14:paraId="68185CE0" w14:textId="77777777" w:rsidTr="00883355">
        <w:tc>
          <w:tcPr>
            <w:tcW w:w="4050" w:type="dxa"/>
          </w:tcPr>
          <w:p w14:paraId="7222DE1F" w14:textId="3C2EAAB1" w:rsidR="0027421A" w:rsidRPr="00883355" w:rsidRDefault="0027421A" w:rsidP="0027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5371347A" w14:textId="7AE7A726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105,552</w:t>
            </w:r>
          </w:p>
        </w:tc>
        <w:tc>
          <w:tcPr>
            <w:tcW w:w="270" w:type="dxa"/>
            <w:vAlign w:val="bottom"/>
          </w:tcPr>
          <w:p w14:paraId="38F7137F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9B3CD8B" w14:textId="5709408B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40,056</w:t>
            </w:r>
          </w:p>
        </w:tc>
        <w:tc>
          <w:tcPr>
            <w:tcW w:w="270" w:type="dxa"/>
            <w:vAlign w:val="bottom"/>
          </w:tcPr>
          <w:p w14:paraId="01E1489B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AAB2692" w14:textId="625F3762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145,608</w:t>
            </w:r>
          </w:p>
        </w:tc>
      </w:tr>
      <w:tr w:rsidR="0027421A" w:rsidRPr="00883355" w14:paraId="76A0CD4D" w14:textId="77777777" w:rsidTr="00883355">
        <w:tc>
          <w:tcPr>
            <w:tcW w:w="4050" w:type="dxa"/>
          </w:tcPr>
          <w:p w14:paraId="09AFF21E" w14:textId="57EE5178" w:rsidR="0027421A" w:rsidRPr="00883355" w:rsidRDefault="0027421A" w:rsidP="0027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18E077" w14:textId="7D7BC8D9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105,552</w:t>
            </w:r>
          </w:p>
        </w:tc>
        <w:tc>
          <w:tcPr>
            <w:tcW w:w="270" w:type="dxa"/>
            <w:vAlign w:val="bottom"/>
          </w:tcPr>
          <w:p w14:paraId="3E682912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FC6A7C" w14:textId="21532BDA" w:rsidR="0027421A" w:rsidRPr="007B231C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</w:t>
            </w:r>
            <w:r w:rsidR="007B23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70" w:type="dxa"/>
            <w:vAlign w:val="bottom"/>
          </w:tcPr>
          <w:p w14:paraId="3A8DF3CF" w14:textId="77777777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CF2117" w14:textId="58D83668" w:rsidR="0027421A" w:rsidRPr="00883355" w:rsidRDefault="0027421A" w:rsidP="002742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</w:t>
            </w:r>
            <w:r w:rsidR="007B23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</w:tr>
    </w:tbl>
    <w:p w14:paraId="57D8706B" w14:textId="77777777" w:rsidR="0033217D" w:rsidRPr="008A7455" w:rsidRDefault="0033217D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1240CE" w14:textId="68239536" w:rsidR="001133D7" w:rsidRPr="00F205C4" w:rsidRDefault="008D683B" w:rsidP="00204B6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B4119E">
        <w:rPr>
          <w:rFonts w:asciiTheme="majorBidi" w:hAnsiTheme="majorBidi" w:cstheme="majorBidi"/>
          <w:sz w:val="30"/>
          <w:szCs w:val="30"/>
        </w:rPr>
        <w:t xml:space="preserve"> </w:t>
      </w:r>
      <w:r w:rsidR="00B4119E" w:rsidRPr="00B4119E">
        <w:rPr>
          <w:rFonts w:asciiTheme="majorBidi" w:hAnsiTheme="majorBidi" w:cs="Angsana New" w:hint="cs"/>
          <w:sz w:val="30"/>
          <w:szCs w:val="30"/>
          <w:cs/>
        </w:rPr>
        <w:t>และสิ่งปลูกสร้าง</w:t>
      </w:r>
      <w:r w:rsidR="00CA4A86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ที่</w:t>
      </w:r>
      <w:r w:rsidR="00A573B1" w:rsidRPr="00F205C4">
        <w:rPr>
          <w:rFonts w:asciiTheme="majorBidi" w:hAnsiTheme="majorBidi" w:cstheme="majorBidi"/>
          <w:sz w:val="30"/>
          <w:szCs w:val="30"/>
          <w:cs/>
        </w:rPr>
        <w:t>บริษัทย่อยยังมิได้ระบุ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วัตถุ</w:t>
      </w:r>
      <w:r w:rsidR="00A573B1" w:rsidRPr="00F205C4">
        <w:rPr>
          <w:rFonts w:asciiTheme="majorBidi" w:hAnsiTheme="majorBidi" w:cstheme="majorBidi"/>
          <w:sz w:val="30"/>
          <w:szCs w:val="30"/>
          <w:cs/>
        </w:rPr>
        <w:t xml:space="preserve">ประสงค์ของการใช้ </w:t>
      </w:r>
      <w:r w:rsidR="0070648E" w:rsidRPr="00F205C4">
        <w:rPr>
          <w:rFonts w:asciiTheme="majorBidi" w:hAnsiTheme="majorBidi" w:cstheme="majorBidi"/>
          <w:sz w:val="30"/>
          <w:szCs w:val="30"/>
          <w:cs/>
        </w:rPr>
        <w:t xml:space="preserve">     </w:t>
      </w:r>
    </w:p>
    <w:p w14:paraId="35969A66" w14:textId="77777777" w:rsidR="001133D7" w:rsidRPr="004F10B0" w:rsidRDefault="001133D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D5779FA" w14:textId="3C06F2F6" w:rsidR="00D62B77" w:rsidRPr="00F205C4" w:rsidRDefault="001A2E2B" w:rsidP="0026129B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87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Pr="00911873">
        <w:rPr>
          <w:rFonts w:asciiTheme="majorBidi" w:hAnsiTheme="majorBidi" w:cstheme="majorBidi"/>
          <w:sz w:val="30"/>
          <w:szCs w:val="30"/>
        </w:rPr>
        <w:t xml:space="preserve"> </w:t>
      </w:r>
      <w:r w:rsidRPr="0091187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</w:t>
      </w:r>
      <w:r w:rsidR="001A7818">
        <w:rPr>
          <w:rFonts w:asciiTheme="majorBidi" w:hAnsiTheme="majorBidi" w:cstheme="majorBidi"/>
          <w:sz w:val="30"/>
          <w:szCs w:val="30"/>
        </w:rPr>
        <w:t>6</w:t>
      </w:r>
      <w:r w:rsidR="003541FF">
        <w:rPr>
          <w:rFonts w:asciiTheme="majorBidi" w:hAnsiTheme="majorBidi" w:cstheme="majorBidi"/>
          <w:sz w:val="30"/>
          <w:szCs w:val="30"/>
        </w:rPr>
        <w:t xml:space="preserve">8 </w:t>
      </w:r>
      <w:r w:rsidR="00940709" w:rsidRPr="00731268">
        <w:rPr>
          <w:rFonts w:asciiTheme="majorBidi" w:hAnsiTheme="majorBidi" w:cstheme="majorBidi"/>
          <w:sz w:val="30"/>
          <w:szCs w:val="30"/>
          <w:cs/>
        </w:rPr>
        <w:t>จำนวน</w:t>
      </w:r>
      <w:r w:rsidR="004A3A2E">
        <w:rPr>
          <w:rFonts w:asciiTheme="majorBidi" w:hAnsiTheme="majorBidi" w:cs="Angsana New"/>
          <w:sz w:val="30"/>
          <w:szCs w:val="30"/>
        </w:rPr>
        <w:t xml:space="preserve"> </w:t>
      </w:r>
      <w:bookmarkStart w:id="1" w:name="_Hlk189225544"/>
      <w:r w:rsidR="00E0044A">
        <w:rPr>
          <w:rFonts w:asciiTheme="majorBidi" w:hAnsiTheme="majorBidi" w:cs="Angsana New"/>
          <w:sz w:val="30"/>
          <w:szCs w:val="30"/>
        </w:rPr>
        <w:t>240.07</w:t>
      </w:r>
      <w:r w:rsidR="00C35241" w:rsidRPr="00731268">
        <w:rPr>
          <w:rFonts w:asciiTheme="majorBidi" w:hAnsiTheme="majorBidi" w:cs="Angsana New"/>
          <w:sz w:val="30"/>
          <w:szCs w:val="30"/>
        </w:rPr>
        <w:t xml:space="preserve"> </w:t>
      </w:r>
      <w:bookmarkEnd w:id="1"/>
      <w:r w:rsidR="008D093B" w:rsidRPr="007312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D093B" w:rsidRPr="009118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64148A" w:rsidRPr="00F4040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541FF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8D093B" w:rsidRPr="00F40409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8D093B" w:rsidRPr="009118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A7818" w:rsidRPr="001A7818">
        <w:rPr>
          <w:rFonts w:asciiTheme="majorBidi" w:hAnsiTheme="majorBidi" w:cstheme="majorBidi"/>
          <w:i/>
          <w:iCs/>
          <w:sz w:val="30"/>
          <w:szCs w:val="30"/>
        </w:rPr>
        <w:t>265.0</w:t>
      </w:r>
      <w:r w:rsidR="00622F10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363FF" w:rsidRPr="009118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1187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D093B" w:rsidRPr="0091187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118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0B9B" w:rsidRPr="00911873">
        <w:rPr>
          <w:rFonts w:asciiTheme="majorBidi" w:hAnsiTheme="majorBidi" w:cstheme="majorBidi"/>
          <w:sz w:val="30"/>
          <w:szCs w:val="30"/>
          <w:cs/>
        </w:rPr>
        <w:t>ประเมินราคาโดย</w:t>
      </w:r>
      <w:r w:rsidR="00A72DB5" w:rsidRPr="00911873">
        <w:rPr>
          <w:rFonts w:asciiTheme="majorBidi" w:hAnsiTheme="majorBidi" w:cstheme="majorBidi"/>
          <w:sz w:val="30"/>
          <w:szCs w:val="30"/>
          <w:cs/>
        </w:rPr>
        <w:t>ผู้ประเมินราคาอิสระโดย</w:t>
      </w:r>
      <w:r w:rsidR="00AA1849" w:rsidRPr="00911873">
        <w:rPr>
          <w:rFonts w:asciiTheme="majorBidi" w:hAnsiTheme="majorBidi" w:cstheme="majorBidi"/>
          <w:sz w:val="30"/>
          <w:szCs w:val="30"/>
          <w:cs/>
        </w:rPr>
        <w:t>ใช้วิธี</w:t>
      </w:r>
      <w:r w:rsidR="001133D7" w:rsidRPr="00911873">
        <w:rPr>
          <w:rFonts w:asciiTheme="majorBidi" w:hAnsiTheme="majorBidi" w:cstheme="majorBidi"/>
          <w:sz w:val="30"/>
          <w:szCs w:val="30"/>
          <w:cs/>
        </w:rPr>
        <w:t>มูลค่าตลาดสำหรับการใช้ประโยชน์ปัจจุบัน</w:t>
      </w:r>
      <w:r w:rsidR="0026129B" w:rsidRPr="009118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B77" w:rsidRPr="0091187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</w:t>
      </w:r>
    </w:p>
    <w:p w14:paraId="1164C81F" w14:textId="77777777" w:rsidR="004F10B0" w:rsidRPr="004F10B0" w:rsidRDefault="004F10B0" w:rsidP="00083351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</w:rPr>
      </w:pPr>
    </w:p>
    <w:p w14:paraId="52174E4C" w14:textId="6DCA9FE3" w:rsidR="00083351" w:rsidRDefault="00083351" w:rsidP="00083351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697C9517" w14:textId="77777777" w:rsidR="00883355" w:rsidRPr="00883355" w:rsidRDefault="00883355" w:rsidP="00083351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69F8C7A0" w14:textId="11EFBBEE" w:rsidR="00D2717F" w:rsidRPr="00F205C4" w:rsidRDefault="00D2717F" w:rsidP="00CB28F5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31D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="005B651E" w:rsidRPr="007631D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256</w:t>
      </w:r>
      <w:r w:rsidR="004A3EDE">
        <w:rPr>
          <w:rFonts w:asciiTheme="majorBidi" w:hAnsiTheme="majorBidi" w:cstheme="majorBidi"/>
          <w:sz w:val="30"/>
          <w:szCs w:val="30"/>
        </w:rPr>
        <w:t>8</w:t>
      </w:r>
      <w:r w:rsidRPr="007631D2">
        <w:rPr>
          <w:rFonts w:asciiTheme="majorBidi" w:hAnsiTheme="majorBidi" w:cstheme="majorBidi"/>
          <w:sz w:val="30"/>
          <w:szCs w:val="30"/>
          <w:cs/>
        </w:rPr>
        <w:t xml:space="preserve"> อสังหาริมทรัพย์เพื่อการลงทุนของกลุ่มบริษัทมูลค่าตามบัญชีจำนวน </w:t>
      </w:r>
      <w:bookmarkStart w:id="2" w:name="_Hlk189225560"/>
      <w:r w:rsidR="00DF17B0">
        <w:rPr>
          <w:rFonts w:asciiTheme="majorBidi" w:hAnsiTheme="majorBidi" w:cs="Angsana New"/>
          <w:sz w:val="30"/>
          <w:szCs w:val="30"/>
        </w:rPr>
        <w:t>55.73</w:t>
      </w:r>
      <w:r w:rsidR="00571050" w:rsidRPr="007631D2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2"/>
      <w:r w:rsidRPr="007631D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B28F5" w:rsidRPr="007631D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400DB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EA7F54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CB28F5" w:rsidRPr="007631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B2B0D">
        <w:rPr>
          <w:rFonts w:asciiTheme="majorBidi" w:hAnsiTheme="majorBidi" w:cstheme="majorBidi"/>
          <w:i/>
          <w:iCs/>
          <w:sz w:val="30"/>
          <w:szCs w:val="30"/>
        </w:rPr>
        <w:t>56.80</w:t>
      </w:r>
      <w:r w:rsidR="00CB28F5" w:rsidRPr="007631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7631D2">
        <w:rPr>
          <w:rFonts w:asciiTheme="majorBidi" w:hAnsiTheme="majorBidi" w:cstheme="majorBidi"/>
          <w:sz w:val="30"/>
          <w:szCs w:val="30"/>
          <w:cs/>
        </w:rPr>
        <w:t xml:space="preserve"> ได้จดจำนองไว้เป็นหลักประกันเงินเบิกเกินบัญชี</w:t>
      </w:r>
      <w:r w:rsidR="008D683B" w:rsidRPr="007631D2">
        <w:rPr>
          <w:rFonts w:asciiTheme="majorBidi" w:hAnsiTheme="majorBidi" w:cstheme="majorBidi"/>
          <w:sz w:val="30"/>
          <w:szCs w:val="30"/>
          <w:cs/>
        </w:rPr>
        <w:t>ธนาคาร</w:t>
      </w:r>
      <w:r w:rsidRPr="007631D2">
        <w:rPr>
          <w:rFonts w:asciiTheme="majorBidi" w:hAnsiTheme="majorBidi" w:cstheme="majorBidi"/>
          <w:sz w:val="30"/>
          <w:szCs w:val="30"/>
          <w:cs/>
        </w:rPr>
        <w:t>และเงินกู้ยืมระยะสั้</w:t>
      </w:r>
      <w:r w:rsidR="00083351" w:rsidRPr="007631D2">
        <w:rPr>
          <w:rFonts w:asciiTheme="majorBidi" w:hAnsiTheme="majorBidi" w:cstheme="majorBidi"/>
          <w:sz w:val="30"/>
          <w:szCs w:val="30"/>
          <w:cs/>
        </w:rPr>
        <w:t>นจากสถาบันการเงินให้กับบริษัทย่อยแห่งหนึ่ง</w:t>
      </w:r>
      <w:r w:rsidR="00571050" w:rsidRPr="007631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648E" w:rsidRPr="007631D2">
        <w:rPr>
          <w:rFonts w:asciiTheme="majorBidi" w:hAnsiTheme="majorBidi" w:cstheme="majorBidi"/>
          <w:sz w:val="30"/>
          <w:szCs w:val="30"/>
          <w:cs/>
        </w:rPr>
        <w:t>(ดูหมาย</w:t>
      </w:r>
      <w:r w:rsidR="0070648E" w:rsidRPr="00677C83">
        <w:rPr>
          <w:rFonts w:asciiTheme="majorBidi" w:hAnsiTheme="majorBidi" w:cstheme="majorBidi"/>
          <w:sz w:val="30"/>
          <w:szCs w:val="30"/>
          <w:cs/>
        </w:rPr>
        <w:t>เหตุ</w:t>
      </w:r>
      <w:r w:rsidR="006B3AEF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="0070648E" w:rsidRPr="004A3A2E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64148A" w:rsidRPr="004A3A2E">
        <w:rPr>
          <w:rFonts w:asciiTheme="majorBidi" w:hAnsiTheme="majorBidi" w:cstheme="majorBidi"/>
          <w:sz w:val="30"/>
          <w:szCs w:val="30"/>
        </w:rPr>
        <w:t>12</w:t>
      </w:r>
      <w:r w:rsidR="0070648E" w:rsidRPr="004A3A2E">
        <w:rPr>
          <w:rFonts w:asciiTheme="majorBidi" w:hAnsiTheme="majorBidi" w:cstheme="majorBidi"/>
          <w:sz w:val="30"/>
          <w:szCs w:val="30"/>
          <w:cs/>
        </w:rPr>
        <w:t>)</w:t>
      </w:r>
    </w:p>
    <w:p w14:paraId="080F452E" w14:textId="77777777" w:rsidR="00B90C8B" w:rsidRPr="00F205C4" w:rsidRDefault="00B9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B90C8B" w:rsidRPr="00F205C4" w:rsidSect="00F54763">
          <w:headerReference w:type="default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CDDB972" w14:textId="77777777" w:rsidR="00F255D1" w:rsidRPr="00DA53C5" w:rsidRDefault="00F255D1" w:rsidP="0047231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A53C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71202C0B" w14:textId="77777777" w:rsidR="00F255D1" w:rsidRPr="00A73577" w:rsidRDefault="00F255D1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3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161"/>
        <w:gridCol w:w="236"/>
        <w:gridCol w:w="1368"/>
        <w:gridCol w:w="236"/>
        <w:gridCol w:w="1492"/>
        <w:gridCol w:w="270"/>
        <w:gridCol w:w="1574"/>
        <w:gridCol w:w="236"/>
        <w:gridCol w:w="1253"/>
        <w:gridCol w:w="236"/>
        <w:gridCol w:w="1469"/>
        <w:gridCol w:w="236"/>
        <w:gridCol w:w="1206"/>
      </w:tblGrid>
      <w:tr w:rsidR="00F255D1" w:rsidRPr="00F205C4" w14:paraId="6CBA0DC5" w14:textId="77777777" w:rsidTr="00D115D0">
        <w:tc>
          <w:tcPr>
            <w:tcW w:w="3330" w:type="dxa"/>
          </w:tcPr>
          <w:p w14:paraId="7A4695D5" w14:textId="77777777" w:rsidR="00F255D1" w:rsidRPr="00F205C4" w:rsidRDefault="00F255D1" w:rsidP="00EE5ADE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3" w:type="dxa"/>
            <w:gridSpan w:val="13"/>
          </w:tcPr>
          <w:p w14:paraId="00EF05B1" w14:textId="77777777" w:rsidR="00F255D1" w:rsidRPr="00F205C4" w:rsidRDefault="00F255D1" w:rsidP="00CB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0CAD" w:rsidRPr="00F205C4" w14:paraId="79DC13BD" w14:textId="77777777" w:rsidTr="00D115D0">
        <w:tc>
          <w:tcPr>
            <w:tcW w:w="3330" w:type="dxa"/>
          </w:tcPr>
          <w:p w14:paraId="38AF40CB" w14:textId="77777777" w:rsidR="00F255D1" w:rsidRPr="00F205C4" w:rsidRDefault="00F255D1" w:rsidP="00EE5ADE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6558549" w14:textId="4E15D106" w:rsidR="00BB2342" w:rsidRPr="00F205C4" w:rsidRDefault="0005654F" w:rsidP="00BB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BB2342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09E71DAF" w14:textId="77777777" w:rsidR="00F255D1" w:rsidRPr="00F205C4" w:rsidRDefault="00BB2342" w:rsidP="00BB2342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36" w:type="dxa"/>
          </w:tcPr>
          <w:p w14:paraId="026A8617" w14:textId="77777777" w:rsidR="00F255D1" w:rsidRPr="00F205C4" w:rsidRDefault="00F255D1" w:rsidP="00EE5ADE">
            <w:pPr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2490670B" w14:textId="77777777" w:rsidR="00422618" w:rsidRDefault="00422618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A6C6B8" w14:textId="553670C0" w:rsidR="00F255D1" w:rsidRPr="00F205C4" w:rsidRDefault="00F255D1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</w:t>
            </w:r>
          </w:p>
        </w:tc>
        <w:tc>
          <w:tcPr>
            <w:tcW w:w="236" w:type="dxa"/>
          </w:tcPr>
          <w:p w14:paraId="58225AAF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2" w:type="dxa"/>
          </w:tcPr>
          <w:p w14:paraId="3EA5FD36" w14:textId="77777777" w:rsidR="00422618" w:rsidRDefault="00422618" w:rsidP="00422618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4BF824" w14:textId="52CDDD0C" w:rsidR="00422618" w:rsidRDefault="00422618" w:rsidP="00422618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</w:t>
            </w:r>
          </w:p>
          <w:p w14:paraId="38FDD440" w14:textId="037B5832" w:rsidR="00F255D1" w:rsidRPr="00F205C4" w:rsidRDefault="00422618" w:rsidP="00422618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7CC46B92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</w:tcPr>
          <w:p w14:paraId="165FB574" w14:textId="58963F27" w:rsidR="00F255D1" w:rsidRPr="00F205C4" w:rsidRDefault="00422618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</w:tcPr>
          <w:p w14:paraId="70C0EEE4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5F8E8C23" w14:textId="77777777" w:rsidR="00381F4B" w:rsidRDefault="00381F4B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325C79" w14:textId="77777777" w:rsidR="00422618" w:rsidRDefault="00422618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99932B" w14:textId="00EFD105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02AFB9A8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86779D7" w14:textId="77777777" w:rsidR="00422618" w:rsidRDefault="00422618" w:rsidP="00BF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721E20" w14:textId="26125584" w:rsidR="00F255D1" w:rsidRPr="00F205C4" w:rsidRDefault="00F255D1" w:rsidP="00BF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="00667848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76FA7F06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2E81261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15B6D5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13C793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6006" w:rsidRPr="00F205C4" w14:paraId="62ACF660" w14:textId="77777777" w:rsidTr="00D115D0">
        <w:tc>
          <w:tcPr>
            <w:tcW w:w="3330" w:type="dxa"/>
          </w:tcPr>
          <w:p w14:paraId="0AEE227D" w14:textId="77777777" w:rsidR="00306006" w:rsidRPr="00F205C4" w:rsidRDefault="00306006" w:rsidP="00EE5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973" w:type="dxa"/>
            <w:gridSpan w:val="13"/>
          </w:tcPr>
          <w:p w14:paraId="6CADCD61" w14:textId="77777777" w:rsidR="00306006" w:rsidRPr="00F205C4" w:rsidRDefault="00306006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28C" w:rsidRPr="00F205C4" w14:paraId="2A0905EC" w14:textId="77777777" w:rsidTr="00D115D0">
        <w:tc>
          <w:tcPr>
            <w:tcW w:w="3330" w:type="dxa"/>
          </w:tcPr>
          <w:p w14:paraId="2074AFB2" w14:textId="77777777" w:rsidR="00A1328C" w:rsidRPr="00F205C4" w:rsidRDefault="00A1328C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1" w:type="dxa"/>
          </w:tcPr>
          <w:p w14:paraId="37850BF1" w14:textId="77777777" w:rsidR="00A1328C" w:rsidRPr="00F205C4" w:rsidRDefault="00A1328C" w:rsidP="00A1328C">
            <w:pPr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27F2F2" w14:textId="77777777" w:rsidR="00A1328C" w:rsidRPr="00F205C4" w:rsidRDefault="00A1328C" w:rsidP="00A132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59FF1F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1CE6C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5A28C23A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FFF5D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</w:tcPr>
          <w:p w14:paraId="42E479E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24D0E8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696F2D25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3CE9D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1DBA45A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0E479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4DC7F35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465D" w:rsidRPr="00F4465D" w14:paraId="52BE15EC" w14:textId="77777777" w:rsidTr="00D115D0">
        <w:tc>
          <w:tcPr>
            <w:tcW w:w="3330" w:type="dxa"/>
          </w:tcPr>
          <w:p w14:paraId="3734F744" w14:textId="2EB7E343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61" w:type="dxa"/>
          </w:tcPr>
          <w:p w14:paraId="05FEBEF4" w14:textId="35718CD0" w:rsidR="00F4465D" w:rsidRPr="00F4465D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860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65D">
              <w:rPr>
                <w:rFonts w:asciiTheme="majorBidi" w:hAnsiTheme="majorBidi" w:cstheme="majorBidi"/>
                <w:sz w:val="30"/>
                <w:szCs w:val="30"/>
              </w:rPr>
              <w:t>247,311</w:t>
            </w:r>
          </w:p>
        </w:tc>
        <w:tc>
          <w:tcPr>
            <w:tcW w:w="236" w:type="dxa"/>
          </w:tcPr>
          <w:p w14:paraId="18F0428D" w14:textId="77777777" w:rsidR="00F4465D" w:rsidRPr="00F4465D" w:rsidRDefault="00F4465D" w:rsidP="00F4465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435DFA2" w14:textId="42A2AF59" w:rsidR="00F4465D" w:rsidRPr="00F4465D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4465D">
              <w:rPr>
                <w:rFonts w:asciiTheme="majorBidi" w:hAnsiTheme="majorBidi" w:cstheme="majorBidi"/>
                <w:sz w:val="30"/>
                <w:szCs w:val="30"/>
              </w:rPr>
              <w:t>466,403</w:t>
            </w:r>
          </w:p>
        </w:tc>
        <w:tc>
          <w:tcPr>
            <w:tcW w:w="236" w:type="dxa"/>
          </w:tcPr>
          <w:p w14:paraId="31D11D79" w14:textId="77777777" w:rsidR="00F4465D" w:rsidRPr="00F4465D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3E6479B5" w14:textId="5329D1BA" w:rsidR="00F4465D" w:rsidRPr="00F4465D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65D">
              <w:rPr>
                <w:rFonts w:asciiTheme="majorBidi" w:hAnsiTheme="majorBidi" w:cstheme="majorBidi"/>
                <w:sz w:val="30"/>
                <w:szCs w:val="30"/>
              </w:rPr>
              <w:t>91,405</w:t>
            </w:r>
          </w:p>
        </w:tc>
        <w:tc>
          <w:tcPr>
            <w:tcW w:w="270" w:type="dxa"/>
          </w:tcPr>
          <w:p w14:paraId="2F9DEAEC" w14:textId="77777777" w:rsidR="00F4465D" w:rsidRPr="00F4465D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</w:tcPr>
          <w:p w14:paraId="584A353A" w14:textId="1F7CD070" w:rsidR="00F4465D" w:rsidRPr="00F4465D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65D">
              <w:rPr>
                <w:rFonts w:asciiTheme="majorBidi" w:hAnsiTheme="majorBidi" w:cstheme="majorBidi"/>
                <w:sz w:val="30"/>
                <w:szCs w:val="30"/>
              </w:rPr>
              <w:t>50,680</w:t>
            </w:r>
          </w:p>
        </w:tc>
        <w:tc>
          <w:tcPr>
            <w:tcW w:w="236" w:type="dxa"/>
          </w:tcPr>
          <w:p w14:paraId="31E8D594" w14:textId="77777777" w:rsidR="00F4465D" w:rsidRPr="00F4465D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4C564AA2" w14:textId="66D4157E" w:rsidR="00F4465D" w:rsidRPr="00F4465D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65D">
              <w:rPr>
                <w:rFonts w:asciiTheme="majorBidi" w:hAnsiTheme="majorBidi" w:cstheme="majorBidi"/>
                <w:sz w:val="30"/>
                <w:szCs w:val="30"/>
              </w:rPr>
              <w:t>32,215</w:t>
            </w:r>
          </w:p>
        </w:tc>
        <w:tc>
          <w:tcPr>
            <w:tcW w:w="236" w:type="dxa"/>
          </w:tcPr>
          <w:p w14:paraId="257A07B6" w14:textId="77777777" w:rsidR="00F4465D" w:rsidRPr="00F4465D" w:rsidRDefault="00F4465D" w:rsidP="00F4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5586A94F" w14:textId="29A31FFB" w:rsidR="00F4465D" w:rsidRPr="00F4465D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65D">
              <w:rPr>
                <w:rFonts w:asciiTheme="majorBidi" w:hAnsiTheme="majorBidi" w:cstheme="majorBidi"/>
                <w:sz w:val="30"/>
                <w:szCs w:val="30"/>
              </w:rPr>
              <w:t>1,085</w:t>
            </w:r>
          </w:p>
        </w:tc>
        <w:tc>
          <w:tcPr>
            <w:tcW w:w="236" w:type="dxa"/>
          </w:tcPr>
          <w:p w14:paraId="2A1A0D86" w14:textId="77777777" w:rsidR="00F4465D" w:rsidRPr="00F4465D" w:rsidRDefault="00F4465D" w:rsidP="00F4465D">
            <w:pPr>
              <w:pStyle w:val="acctfourfigures"/>
              <w:tabs>
                <w:tab w:val="clear" w:pos="765"/>
                <w:tab w:val="left" w:pos="774"/>
                <w:tab w:val="center" w:pos="828"/>
              </w:tabs>
              <w:spacing w:line="240" w:lineRule="auto"/>
              <w:ind w:right="278" w:firstLine="4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44858EA4" w14:textId="370C6BFF" w:rsidR="00F4465D" w:rsidRPr="00F4465D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79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465D">
              <w:rPr>
                <w:rFonts w:asciiTheme="majorBidi" w:hAnsiTheme="majorBidi" w:cstheme="majorBidi"/>
                <w:sz w:val="30"/>
                <w:szCs w:val="30"/>
              </w:rPr>
              <w:t>889,099</w:t>
            </w:r>
          </w:p>
        </w:tc>
      </w:tr>
      <w:tr w:rsidR="00F4465D" w:rsidRPr="00F205C4" w14:paraId="00AF454E" w14:textId="77777777" w:rsidTr="00D115D0">
        <w:tc>
          <w:tcPr>
            <w:tcW w:w="3330" w:type="dxa"/>
          </w:tcPr>
          <w:p w14:paraId="615BF199" w14:textId="1813BD89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1" w:type="dxa"/>
          </w:tcPr>
          <w:p w14:paraId="1F5065E2" w14:textId="461097EE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6146C5" w14:textId="77777777" w:rsidR="00F4465D" w:rsidRPr="00F205C4" w:rsidRDefault="00F4465D" w:rsidP="00F4465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30E4F232" w14:textId="18D7F569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2C40F4" w14:textId="77777777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6EC4B3D8" w14:textId="68C81C6A" w:rsidR="00F4465D" w:rsidRPr="00723E51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1,103</w:t>
            </w:r>
          </w:p>
        </w:tc>
        <w:tc>
          <w:tcPr>
            <w:tcW w:w="270" w:type="dxa"/>
          </w:tcPr>
          <w:p w14:paraId="0B345231" w14:textId="77777777" w:rsidR="00F4465D" w:rsidRPr="00F205C4" w:rsidRDefault="00F4465D" w:rsidP="00F4465D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</w:tcPr>
          <w:p w14:paraId="7141EADA" w14:textId="22C5BBC2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1,082</w:t>
            </w:r>
          </w:p>
        </w:tc>
        <w:tc>
          <w:tcPr>
            <w:tcW w:w="236" w:type="dxa"/>
          </w:tcPr>
          <w:p w14:paraId="08DBB139" w14:textId="77777777" w:rsidR="00F4465D" w:rsidRPr="00F205C4" w:rsidRDefault="00F4465D" w:rsidP="00F4465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6F2A8D47" w14:textId="7D4EDF41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15,532</w:t>
            </w:r>
          </w:p>
        </w:tc>
        <w:tc>
          <w:tcPr>
            <w:tcW w:w="236" w:type="dxa"/>
          </w:tcPr>
          <w:p w14:paraId="4E7AD820" w14:textId="77777777" w:rsidR="00F4465D" w:rsidRPr="00F205C4" w:rsidRDefault="00F4465D" w:rsidP="00F4465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59C21CDD" w14:textId="4E7201AD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36" w:type="dxa"/>
          </w:tcPr>
          <w:p w14:paraId="06DA30F1" w14:textId="77777777" w:rsidR="00F4465D" w:rsidRPr="00F205C4" w:rsidRDefault="00F4465D" w:rsidP="00F4465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7B943B2E" w14:textId="3B680288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79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18,149</w:t>
            </w:r>
          </w:p>
        </w:tc>
      </w:tr>
      <w:tr w:rsidR="00F4465D" w:rsidRPr="00F205C4" w14:paraId="45C4D420" w14:textId="77777777" w:rsidTr="00D115D0">
        <w:tc>
          <w:tcPr>
            <w:tcW w:w="3330" w:type="dxa"/>
          </w:tcPr>
          <w:p w14:paraId="5F0282E6" w14:textId="60CDE3C0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3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61" w:type="dxa"/>
          </w:tcPr>
          <w:p w14:paraId="7E6488EB" w14:textId="50B52791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E5A318" w14:textId="77777777" w:rsidR="00F4465D" w:rsidRPr="00F205C4" w:rsidRDefault="00F4465D" w:rsidP="00F4465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1AEB626" w14:textId="4F83878B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768E8EF7" w14:textId="77777777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560F9EA7" w14:textId="3ADA2A3B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464F80" w14:textId="77777777" w:rsidR="00F4465D" w:rsidRPr="00F205C4" w:rsidRDefault="00F4465D" w:rsidP="00F4465D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</w:tcPr>
          <w:p w14:paraId="1464AB62" w14:textId="44A5CBF5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50F85D2" w14:textId="77777777" w:rsidR="00F4465D" w:rsidRPr="00F205C4" w:rsidRDefault="00F4465D" w:rsidP="00F4465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6F8DC478" w14:textId="1A6BB9B4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B7211D" w14:textId="77777777" w:rsidR="00F4465D" w:rsidRPr="00F205C4" w:rsidRDefault="00F4465D" w:rsidP="00F4465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087E1035" w14:textId="2A20699F" w:rsidR="00F4465D" w:rsidRPr="00F205C4" w:rsidRDefault="00F4465D" w:rsidP="00F4465D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236" w:type="dxa"/>
          </w:tcPr>
          <w:p w14:paraId="67407D58" w14:textId="77777777" w:rsidR="00F4465D" w:rsidRPr="00F205C4" w:rsidRDefault="00F4465D" w:rsidP="00F4465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30158CBC" w14:textId="40B79425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79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465D" w:rsidRPr="00F205C4" w14:paraId="4E353791" w14:textId="77777777" w:rsidTr="00D115D0">
        <w:trPr>
          <w:trHeight w:val="360"/>
        </w:trPr>
        <w:tc>
          <w:tcPr>
            <w:tcW w:w="3330" w:type="dxa"/>
          </w:tcPr>
          <w:p w14:paraId="2B0AA292" w14:textId="05C9F427" w:rsidR="00F4465D" w:rsidRPr="00F205C4" w:rsidRDefault="00F4465D" w:rsidP="00F4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20B97CD" w14:textId="6EB8B182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CB685E" w14:textId="77777777" w:rsidR="00F4465D" w:rsidRPr="00F205C4" w:rsidRDefault="00F4465D" w:rsidP="00F4465D">
            <w:pPr>
              <w:tabs>
                <w:tab w:val="clear" w:pos="227"/>
                <w:tab w:val="decimal" w:pos="96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6FB046" w14:textId="1FF8DFDA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CA23E7" w14:textId="77777777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6BD030C7" w14:textId="715A55BA" w:rsidR="00F4465D" w:rsidRPr="00F205C4" w:rsidRDefault="00F4465D" w:rsidP="00F4465D">
            <w:pPr>
              <w:pStyle w:val="acctfourfigures"/>
              <w:tabs>
                <w:tab w:val="clear" w:pos="765"/>
                <w:tab w:val="decimal" w:pos="447"/>
                <w:tab w:val="decimal" w:pos="91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(1,851)</w:t>
            </w:r>
          </w:p>
        </w:tc>
        <w:tc>
          <w:tcPr>
            <w:tcW w:w="270" w:type="dxa"/>
          </w:tcPr>
          <w:p w14:paraId="2CEC36A8" w14:textId="77777777" w:rsidR="00F4465D" w:rsidRPr="00F205C4" w:rsidRDefault="00F4465D" w:rsidP="00F4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7CF9A850" w14:textId="2521A53C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(1,380)</w:t>
            </w:r>
          </w:p>
        </w:tc>
        <w:tc>
          <w:tcPr>
            <w:tcW w:w="236" w:type="dxa"/>
          </w:tcPr>
          <w:p w14:paraId="10BB0ABD" w14:textId="2FF188C2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297A9EE" w14:textId="455A3381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(6,835)</w:t>
            </w:r>
          </w:p>
        </w:tc>
        <w:tc>
          <w:tcPr>
            <w:tcW w:w="236" w:type="dxa"/>
          </w:tcPr>
          <w:p w14:paraId="3F5F1549" w14:textId="77777777" w:rsidR="00F4465D" w:rsidRPr="00F205C4" w:rsidRDefault="00F4465D" w:rsidP="00F4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3DC054E1" w14:textId="556D68D4" w:rsidR="00F4465D" w:rsidRPr="00F205C4" w:rsidRDefault="00F4465D" w:rsidP="00EF2B17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(741)</w:t>
            </w:r>
          </w:p>
        </w:tc>
        <w:tc>
          <w:tcPr>
            <w:tcW w:w="236" w:type="dxa"/>
          </w:tcPr>
          <w:p w14:paraId="168520E5" w14:textId="77777777" w:rsidR="00F4465D" w:rsidRPr="00F205C4" w:rsidRDefault="00F4465D" w:rsidP="00F4465D">
            <w:pPr>
              <w:pStyle w:val="acctfourfigures"/>
              <w:tabs>
                <w:tab w:val="clear" w:pos="765"/>
                <w:tab w:val="decimal" w:pos="1176"/>
                <w:tab w:val="decimal" w:pos="1371"/>
              </w:tabs>
              <w:spacing w:line="240" w:lineRule="auto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C4BACEA" w14:textId="0C433D30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(10,807)</w:t>
            </w:r>
          </w:p>
        </w:tc>
      </w:tr>
      <w:tr w:rsidR="00F4465D" w:rsidRPr="00F205C4" w14:paraId="2E37098A" w14:textId="77777777" w:rsidTr="00D115D0">
        <w:trPr>
          <w:trHeight w:val="360"/>
        </w:trPr>
        <w:tc>
          <w:tcPr>
            <w:tcW w:w="3330" w:type="dxa"/>
          </w:tcPr>
          <w:p w14:paraId="0028CD5E" w14:textId="250CB2B5" w:rsidR="00F4465D" w:rsidRPr="00F205C4" w:rsidRDefault="00F4465D" w:rsidP="00F4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7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61" w:type="dxa"/>
          </w:tcPr>
          <w:p w14:paraId="385B391C" w14:textId="77777777" w:rsidR="00F4465D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AAB63A" w14:textId="77777777" w:rsidR="00F4465D" w:rsidRPr="00F205C4" w:rsidRDefault="00F4465D" w:rsidP="00F4465D">
            <w:pPr>
              <w:tabs>
                <w:tab w:val="clear" w:pos="227"/>
                <w:tab w:val="decimal" w:pos="96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68" w:type="dxa"/>
          </w:tcPr>
          <w:p w14:paraId="161D82C6" w14:textId="77777777" w:rsidR="00F4465D" w:rsidRPr="007449EE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EA626" w14:textId="77777777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69A8A677" w14:textId="77777777" w:rsidR="00F4465D" w:rsidRPr="007449EE" w:rsidRDefault="00F4465D" w:rsidP="00F4465D">
            <w:pPr>
              <w:pStyle w:val="acctfourfigures"/>
              <w:tabs>
                <w:tab w:val="clear" w:pos="765"/>
                <w:tab w:val="decimal" w:pos="447"/>
                <w:tab w:val="decimal" w:pos="91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0718F2" w14:textId="77777777" w:rsidR="00F4465D" w:rsidRPr="00F205C4" w:rsidRDefault="00F4465D" w:rsidP="00F4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</w:tcPr>
          <w:p w14:paraId="5954BD1A" w14:textId="77777777" w:rsidR="00F4465D" w:rsidRPr="007449EE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E76956" w14:textId="77777777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3" w:type="dxa"/>
          </w:tcPr>
          <w:p w14:paraId="22C0C862" w14:textId="77777777" w:rsidR="00F4465D" w:rsidRPr="007449EE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D41DA9" w14:textId="77777777" w:rsidR="00F4465D" w:rsidRPr="00F205C4" w:rsidRDefault="00F4465D" w:rsidP="00F4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5C82AFDD" w14:textId="77777777" w:rsidR="00F4465D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A19877" w14:textId="77777777" w:rsidR="00F4465D" w:rsidRPr="00F205C4" w:rsidRDefault="00F4465D" w:rsidP="00F4465D">
            <w:pPr>
              <w:pStyle w:val="acctfourfigures"/>
              <w:tabs>
                <w:tab w:val="clear" w:pos="765"/>
                <w:tab w:val="decimal" w:pos="1176"/>
                <w:tab w:val="decimal" w:pos="1371"/>
              </w:tabs>
              <w:spacing w:line="240" w:lineRule="auto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E62C546" w14:textId="77777777" w:rsidR="00F4465D" w:rsidRPr="007449EE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79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F4465D" w:rsidRPr="00F205C4" w14:paraId="570374CE" w14:textId="77777777" w:rsidTr="00D115D0">
        <w:tc>
          <w:tcPr>
            <w:tcW w:w="3330" w:type="dxa"/>
          </w:tcPr>
          <w:p w14:paraId="6AA1961B" w14:textId="268EAE9E" w:rsidR="00F4465D" w:rsidRPr="00F205C4" w:rsidRDefault="00F4465D" w:rsidP="00F4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61" w:type="dxa"/>
          </w:tcPr>
          <w:p w14:paraId="5408813E" w14:textId="23F56DAD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247,311</w:t>
            </w:r>
          </w:p>
        </w:tc>
        <w:tc>
          <w:tcPr>
            <w:tcW w:w="236" w:type="dxa"/>
          </w:tcPr>
          <w:p w14:paraId="655315E4" w14:textId="77777777" w:rsidR="00F4465D" w:rsidRPr="00F205C4" w:rsidRDefault="00F4465D" w:rsidP="00F446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3F7BBB06" w14:textId="197D4444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466,420</w:t>
            </w:r>
          </w:p>
        </w:tc>
        <w:tc>
          <w:tcPr>
            <w:tcW w:w="236" w:type="dxa"/>
          </w:tcPr>
          <w:p w14:paraId="08C29DF0" w14:textId="77777777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2" w:type="dxa"/>
          </w:tcPr>
          <w:p w14:paraId="2D31C1FA" w14:textId="75B0A3F1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90,657</w:t>
            </w:r>
          </w:p>
        </w:tc>
        <w:tc>
          <w:tcPr>
            <w:tcW w:w="270" w:type="dxa"/>
          </w:tcPr>
          <w:p w14:paraId="68EB59BA" w14:textId="77777777" w:rsidR="00F4465D" w:rsidRPr="00F205C4" w:rsidRDefault="00F4465D" w:rsidP="00F4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4" w:type="dxa"/>
          </w:tcPr>
          <w:p w14:paraId="27DE2078" w14:textId="148E3A15" w:rsidR="00F4465D" w:rsidRPr="00C67A3D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50,389</w:t>
            </w:r>
          </w:p>
        </w:tc>
        <w:tc>
          <w:tcPr>
            <w:tcW w:w="236" w:type="dxa"/>
          </w:tcPr>
          <w:p w14:paraId="0F9064A7" w14:textId="77777777" w:rsidR="00F4465D" w:rsidRPr="00F205C4" w:rsidRDefault="00F4465D" w:rsidP="00F4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</w:tcPr>
          <w:p w14:paraId="317211F7" w14:textId="2F56EFE7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40,912</w:t>
            </w:r>
          </w:p>
        </w:tc>
        <w:tc>
          <w:tcPr>
            <w:tcW w:w="236" w:type="dxa"/>
          </w:tcPr>
          <w:p w14:paraId="00280C86" w14:textId="77777777" w:rsidR="00F4465D" w:rsidRPr="00F205C4" w:rsidRDefault="00F4465D" w:rsidP="00F4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</w:tcPr>
          <w:p w14:paraId="1B75115A" w14:textId="353E3434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236" w:type="dxa"/>
          </w:tcPr>
          <w:p w14:paraId="752764AA" w14:textId="77777777" w:rsidR="00F4465D" w:rsidRPr="00F205C4" w:rsidRDefault="00F4465D" w:rsidP="00F4465D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</w:tcPr>
          <w:p w14:paraId="034DB41D" w14:textId="2E658D14" w:rsidR="00F4465D" w:rsidRPr="00F205C4" w:rsidRDefault="00F4465D" w:rsidP="00F4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79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896,441</w:t>
            </w:r>
          </w:p>
        </w:tc>
      </w:tr>
      <w:tr w:rsidR="00E0044A" w:rsidRPr="00F205C4" w14:paraId="32A66F46" w14:textId="77777777" w:rsidTr="00D115D0">
        <w:tc>
          <w:tcPr>
            <w:tcW w:w="3330" w:type="dxa"/>
          </w:tcPr>
          <w:p w14:paraId="3AA4EC7D" w14:textId="77777777" w:rsidR="00E0044A" w:rsidRPr="00F205C4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1" w:type="dxa"/>
          </w:tcPr>
          <w:p w14:paraId="6411463C" w14:textId="252CFBE6" w:rsidR="00E0044A" w:rsidRPr="00F205C4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C048F0" w14:textId="77777777" w:rsidR="00E0044A" w:rsidRPr="00F205C4" w:rsidRDefault="00E0044A" w:rsidP="00E0044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3CBACA32" w14:textId="74E042B7" w:rsidR="00E0044A" w:rsidRPr="008F4C88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4C8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8C4A2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4EBC40B" w14:textId="77777777" w:rsidR="00E0044A" w:rsidRPr="00F205C4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43CCB8B5" w14:textId="2909F5DC" w:rsidR="00E0044A" w:rsidRPr="00F205C4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2,158</w:t>
            </w:r>
          </w:p>
        </w:tc>
        <w:tc>
          <w:tcPr>
            <w:tcW w:w="270" w:type="dxa"/>
          </w:tcPr>
          <w:p w14:paraId="1FD6C203" w14:textId="77777777" w:rsidR="00E0044A" w:rsidRPr="00F205C4" w:rsidRDefault="00E0044A" w:rsidP="00E0044A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</w:tcPr>
          <w:p w14:paraId="0CDDA0CB" w14:textId="7E29CB7D" w:rsidR="00E0044A" w:rsidRPr="00F205C4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236" w:type="dxa"/>
          </w:tcPr>
          <w:p w14:paraId="2D6E4BF6" w14:textId="77777777" w:rsidR="00E0044A" w:rsidRPr="00F205C4" w:rsidRDefault="00E0044A" w:rsidP="00E0044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7B64E964" w14:textId="2470810F" w:rsidR="00E0044A" w:rsidRPr="00F205C4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5A970A" w14:textId="77777777" w:rsidR="00E0044A" w:rsidRPr="00F205C4" w:rsidRDefault="00E0044A" w:rsidP="00E0044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53614242" w14:textId="0B13DFAA" w:rsidR="00E0044A" w:rsidRPr="00F205C4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37BFD5" w14:textId="77777777" w:rsidR="00E0044A" w:rsidRPr="00F205C4" w:rsidRDefault="00E0044A" w:rsidP="00E0044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56C730C2" w14:textId="36F192AB" w:rsidR="00E0044A" w:rsidRPr="00F205C4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79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</w:t>
            </w:r>
            <w:r w:rsidR="008C4A2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0044A" w:rsidRPr="00F205C4" w14:paraId="46CF1C05" w14:textId="77777777" w:rsidTr="00D115D0">
        <w:tc>
          <w:tcPr>
            <w:tcW w:w="3330" w:type="dxa"/>
          </w:tcPr>
          <w:p w14:paraId="33075BD2" w14:textId="12B9C5BB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C5A482D" w14:textId="6A7C4F3B" w:rsidR="00E0044A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8FCBB9" w14:textId="77777777" w:rsidR="00E0044A" w:rsidRPr="00F205C4" w:rsidRDefault="00E0044A" w:rsidP="00E0044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876F32" w14:textId="3DF88D55" w:rsidR="00E0044A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C195B9" w14:textId="77777777" w:rsidR="00E0044A" w:rsidRPr="00F205C4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7099BBC3" w14:textId="0352DC3C" w:rsidR="00E0044A" w:rsidRPr="00911873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378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(1,666)</w:t>
            </w:r>
          </w:p>
        </w:tc>
        <w:tc>
          <w:tcPr>
            <w:tcW w:w="270" w:type="dxa"/>
          </w:tcPr>
          <w:p w14:paraId="54C514DC" w14:textId="77777777" w:rsidR="00E0044A" w:rsidRPr="00F205C4" w:rsidRDefault="00E0044A" w:rsidP="00E0044A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27BE20DA" w14:textId="1CD7A1EC" w:rsidR="00E0044A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(2,066)</w:t>
            </w:r>
          </w:p>
        </w:tc>
        <w:tc>
          <w:tcPr>
            <w:tcW w:w="236" w:type="dxa"/>
          </w:tcPr>
          <w:p w14:paraId="43FF185F" w14:textId="77777777" w:rsidR="00E0044A" w:rsidRPr="00F205C4" w:rsidRDefault="00E0044A" w:rsidP="00E0044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C56D1CD" w14:textId="05350310" w:rsidR="00E0044A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(3,98</w:t>
            </w:r>
            <w:r w:rsidR="0027421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9BB5E6C" w14:textId="77777777" w:rsidR="00E0044A" w:rsidRPr="00F205C4" w:rsidRDefault="00E0044A" w:rsidP="00E0044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4220A82" w14:textId="14837310" w:rsidR="00E0044A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(752)</w:t>
            </w:r>
          </w:p>
        </w:tc>
        <w:tc>
          <w:tcPr>
            <w:tcW w:w="236" w:type="dxa"/>
          </w:tcPr>
          <w:p w14:paraId="68F9FCAF" w14:textId="77777777" w:rsidR="00E0044A" w:rsidRPr="00F205C4" w:rsidRDefault="00E0044A" w:rsidP="00E0044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95FAF26" w14:textId="1AA0F012" w:rsidR="00E0044A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79" w:right="-4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(8,46</w:t>
            </w:r>
            <w:r w:rsidR="0027421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044A" w:rsidRPr="00F205C4" w14:paraId="04CC4729" w14:textId="77777777" w:rsidTr="00D115D0">
        <w:tc>
          <w:tcPr>
            <w:tcW w:w="3330" w:type="dxa"/>
          </w:tcPr>
          <w:p w14:paraId="5E9E7BB6" w14:textId="4CA61B19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0FCDC4C" w14:textId="21C80429" w:rsidR="00E0044A" w:rsidRPr="00F205C4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247,311</w:t>
            </w:r>
          </w:p>
        </w:tc>
        <w:tc>
          <w:tcPr>
            <w:tcW w:w="236" w:type="dxa"/>
          </w:tcPr>
          <w:p w14:paraId="7F9C07A7" w14:textId="77777777" w:rsidR="00E0044A" w:rsidRPr="00F205C4" w:rsidRDefault="00E0044A" w:rsidP="00E0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FDE8CC7" w14:textId="077349F4" w:rsidR="00E0044A" w:rsidRPr="00F205C4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60"/>
                <w:tab w:val="decimal" w:pos="911"/>
              </w:tabs>
              <w:spacing w:after="0" w:line="240" w:lineRule="auto"/>
              <w:ind w:left="-79" w:right="-4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466,57</w:t>
            </w:r>
            <w:r w:rsidR="008C4A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7CB7E18" w14:textId="77777777" w:rsidR="00E0044A" w:rsidRPr="00F205C4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</w:tcPr>
          <w:p w14:paraId="14B1235B" w14:textId="6BF113F0" w:rsidR="00E0044A" w:rsidRPr="00F205C4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91,149</w:t>
            </w:r>
          </w:p>
        </w:tc>
        <w:tc>
          <w:tcPr>
            <w:tcW w:w="270" w:type="dxa"/>
          </w:tcPr>
          <w:p w14:paraId="6AA61C38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01957919" w14:textId="1A96CBA9" w:rsidR="00E0044A" w:rsidRPr="00C67A3D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49,238</w:t>
            </w:r>
          </w:p>
        </w:tc>
        <w:tc>
          <w:tcPr>
            <w:tcW w:w="236" w:type="dxa"/>
          </w:tcPr>
          <w:p w14:paraId="5E536502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4056EF05" w14:textId="236860D5" w:rsidR="00E0044A" w:rsidRPr="00F205C4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36,93</w:t>
            </w:r>
            <w:r w:rsidR="002742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21C6A55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77281EB6" w14:textId="48547498" w:rsidR="00E0044A" w:rsidRPr="00F205C4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2F122B" w14:textId="77777777" w:rsidR="00E0044A" w:rsidRPr="00F205C4" w:rsidRDefault="00E0044A" w:rsidP="00E0044A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7DD8E4BE" w14:textId="6B27D8F6" w:rsidR="00E0044A" w:rsidRPr="00F205C4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79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891,20</w:t>
            </w:r>
            <w:r w:rsidR="002A1C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2BD2A65E" w14:textId="77777777" w:rsidR="00B90C8B" w:rsidRPr="00F205C4" w:rsidRDefault="00B90C8B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B90C8B" w:rsidRPr="00F205C4" w:rsidSect="00C4359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77" w:type="dxa"/>
        <w:tblInd w:w="27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371"/>
        <w:gridCol w:w="180"/>
        <w:gridCol w:w="1329"/>
        <w:gridCol w:w="180"/>
        <w:gridCol w:w="1599"/>
        <w:gridCol w:w="180"/>
        <w:gridCol w:w="1251"/>
        <w:gridCol w:w="184"/>
        <w:gridCol w:w="1464"/>
        <w:gridCol w:w="178"/>
        <w:gridCol w:w="1371"/>
      </w:tblGrid>
      <w:tr w:rsidR="000D202D" w:rsidRPr="0084683F" w14:paraId="60262C91" w14:textId="77777777" w:rsidTr="00737466">
        <w:trPr>
          <w:cantSplit/>
        </w:trPr>
        <w:tc>
          <w:tcPr>
            <w:tcW w:w="4140" w:type="dxa"/>
            <w:vAlign w:val="bottom"/>
          </w:tcPr>
          <w:p w14:paraId="4B454003" w14:textId="77777777" w:rsidR="000D202D" w:rsidRPr="0084683F" w:rsidRDefault="000D202D" w:rsidP="00C23507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7" w:type="dxa"/>
            <w:gridSpan w:val="13"/>
            <w:vAlign w:val="bottom"/>
          </w:tcPr>
          <w:p w14:paraId="3AB58117" w14:textId="77777777" w:rsidR="000D202D" w:rsidRPr="0084683F" w:rsidRDefault="000D202D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3D16" w:rsidRPr="0084683F" w14:paraId="431D8ED6" w14:textId="77777777" w:rsidTr="00DB14CE">
        <w:trPr>
          <w:cantSplit/>
        </w:trPr>
        <w:tc>
          <w:tcPr>
            <w:tcW w:w="4140" w:type="dxa"/>
            <w:vAlign w:val="bottom"/>
          </w:tcPr>
          <w:p w14:paraId="33888F04" w14:textId="77777777" w:rsidR="00173D16" w:rsidRPr="0084683F" w:rsidRDefault="00173D16" w:rsidP="00C23507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CA762F1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  <w:p w14:paraId="225D1405" w14:textId="77777777" w:rsidR="00173D16" w:rsidRDefault="00173D16" w:rsidP="00C23507">
            <w:pPr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  <w:p w14:paraId="1394EA20" w14:textId="21C875D4" w:rsidR="00173D16" w:rsidRPr="0084683F" w:rsidRDefault="00173D16" w:rsidP="00C23507">
            <w:pPr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52E69315" w14:textId="714B7235" w:rsidR="00173D16" w:rsidRPr="0084683F" w:rsidRDefault="00173D16" w:rsidP="00C23507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vAlign w:val="bottom"/>
          </w:tcPr>
          <w:p w14:paraId="72A57514" w14:textId="380D4CE3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5089620C" w14:textId="0F7786AC" w:rsidR="00173D16" w:rsidRPr="0084683F" w:rsidRDefault="00173D16" w:rsidP="00C23507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9" w:type="dxa"/>
            <w:vAlign w:val="bottom"/>
          </w:tcPr>
          <w:p w14:paraId="485EE1CB" w14:textId="77777777" w:rsidR="00DB14CE" w:rsidRDefault="00DB14CE" w:rsidP="00DB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</w:t>
            </w:r>
          </w:p>
          <w:p w14:paraId="418341D9" w14:textId="7B09062E" w:rsidR="00173D16" w:rsidRPr="0084683F" w:rsidRDefault="00DB14CE" w:rsidP="00DB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6B6E0E12" w14:textId="3CAB2213" w:rsidR="00173D16" w:rsidRPr="0084683F" w:rsidRDefault="00173D16" w:rsidP="00C23507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9" w:type="dxa"/>
            <w:vAlign w:val="bottom"/>
          </w:tcPr>
          <w:p w14:paraId="0B61B584" w14:textId="02E1DF0D" w:rsidR="00173D16" w:rsidRPr="0084683F" w:rsidRDefault="00DB14CE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80" w:type="dxa"/>
            <w:vAlign w:val="bottom"/>
          </w:tcPr>
          <w:p w14:paraId="6991DF1B" w14:textId="0CB933E5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  <w:vAlign w:val="bottom"/>
          </w:tcPr>
          <w:p w14:paraId="3E7D390F" w14:textId="769D336D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" w:type="dxa"/>
            <w:vAlign w:val="bottom"/>
          </w:tcPr>
          <w:p w14:paraId="6502BF73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3577982A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78" w:type="dxa"/>
          </w:tcPr>
          <w:p w14:paraId="481540A0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</w:tcPr>
          <w:p w14:paraId="725D0AE5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77EC0C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A7881C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D202D" w:rsidRPr="0084683F" w14:paraId="75DA6A23" w14:textId="77777777" w:rsidTr="00737466">
        <w:trPr>
          <w:cantSplit/>
        </w:trPr>
        <w:tc>
          <w:tcPr>
            <w:tcW w:w="4140" w:type="dxa"/>
            <w:vAlign w:val="bottom"/>
          </w:tcPr>
          <w:p w14:paraId="5FFD7A89" w14:textId="77777777" w:rsidR="000D202D" w:rsidRPr="0084683F" w:rsidRDefault="000D202D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637" w:type="dxa"/>
            <w:gridSpan w:val="13"/>
            <w:vAlign w:val="bottom"/>
          </w:tcPr>
          <w:p w14:paraId="1A52CEF6" w14:textId="77777777" w:rsidR="000D202D" w:rsidRPr="0084683F" w:rsidRDefault="000D202D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02D" w:rsidRPr="0084683F" w14:paraId="38F5867C" w14:textId="77777777" w:rsidTr="00FD7C22">
        <w:trPr>
          <w:cantSplit/>
          <w:trHeight w:val="380"/>
        </w:trPr>
        <w:tc>
          <w:tcPr>
            <w:tcW w:w="4140" w:type="dxa"/>
            <w:vAlign w:val="bottom"/>
          </w:tcPr>
          <w:p w14:paraId="5726B873" w14:textId="548F426F" w:rsidR="000D202D" w:rsidRPr="00516CD8" w:rsidRDefault="000D202D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637" w:type="dxa"/>
            <w:gridSpan w:val="13"/>
            <w:vAlign w:val="bottom"/>
          </w:tcPr>
          <w:p w14:paraId="037EF7D0" w14:textId="77777777" w:rsidR="000D202D" w:rsidRPr="0084683F" w:rsidRDefault="000D202D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2B17" w:rsidRPr="0047231E" w14:paraId="79F96C31" w14:textId="77777777" w:rsidTr="00976FA4">
        <w:trPr>
          <w:cantSplit/>
          <w:trHeight w:val="317"/>
        </w:trPr>
        <w:tc>
          <w:tcPr>
            <w:tcW w:w="4140" w:type="dxa"/>
            <w:vAlign w:val="bottom"/>
          </w:tcPr>
          <w:p w14:paraId="3E35050F" w14:textId="337BCBBE" w:rsidR="00EF2B17" w:rsidRPr="0084683F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68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130FEB44" w14:textId="54AD23E0" w:rsidR="00EF2B17" w:rsidRPr="00EF2B17" w:rsidRDefault="00EC7FB6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7FB6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EF2B17" w:rsidRPr="00EF2B17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 w:rsidRPr="00EC7FB6">
              <w:rPr>
                <w:rFonts w:asciiTheme="majorBidi" w:hAnsiTheme="majorBidi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64C148DF" w14:textId="77777777" w:rsidR="00EF2B17" w:rsidRPr="00EF2B17" w:rsidRDefault="00EF2B17" w:rsidP="00EF2B1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6615838D" w14:textId="2AF75289" w:rsidR="00EF2B17" w:rsidRPr="00EF2B17" w:rsidRDefault="00EC7FB6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7FB6">
              <w:rPr>
                <w:rFonts w:asciiTheme="majorBidi" w:hAnsiTheme="majorBidi" w:cs="Angsana New"/>
                <w:sz w:val="30"/>
                <w:szCs w:val="30"/>
              </w:rPr>
              <w:t>152</w:t>
            </w:r>
            <w:r w:rsidR="00EF2B17" w:rsidRPr="00EF2B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FB6">
              <w:rPr>
                <w:rFonts w:asciiTheme="majorBidi" w:hAnsiTheme="majorBidi" w:cs="Angsana New"/>
                <w:sz w:val="30"/>
                <w:szCs w:val="30"/>
              </w:rPr>
              <w:t>541</w:t>
            </w:r>
          </w:p>
        </w:tc>
        <w:tc>
          <w:tcPr>
            <w:tcW w:w="180" w:type="dxa"/>
            <w:vAlign w:val="bottom"/>
          </w:tcPr>
          <w:p w14:paraId="6264B1AE" w14:textId="77777777" w:rsidR="00EF2B17" w:rsidRPr="00EF2B17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4C014AE9" w14:textId="2825E52A" w:rsidR="00EF2B17" w:rsidRPr="00EF2B17" w:rsidRDefault="00EC7FB6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decimal" w:pos="717"/>
                <w:tab w:val="decimal" w:pos="911"/>
                <w:tab w:val="left" w:pos="1070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7FB6">
              <w:rPr>
                <w:rFonts w:asciiTheme="majorBidi" w:hAnsiTheme="majorBidi" w:cs="Angsana New"/>
                <w:sz w:val="30"/>
                <w:szCs w:val="30"/>
              </w:rPr>
              <w:t>52</w:t>
            </w:r>
            <w:r w:rsidR="00EF2B17" w:rsidRPr="00EF2B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FB6">
              <w:rPr>
                <w:rFonts w:asciiTheme="majorBidi" w:hAnsiTheme="majorBidi" w:cs="Angsana New"/>
                <w:sz w:val="30"/>
                <w:szCs w:val="30"/>
              </w:rPr>
              <w:t>772</w:t>
            </w:r>
          </w:p>
        </w:tc>
        <w:tc>
          <w:tcPr>
            <w:tcW w:w="180" w:type="dxa"/>
            <w:vAlign w:val="bottom"/>
          </w:tcPr>
          <w:p w14:paraId="68A3994B" w14:textId="77777777" w:rsidR="00EF2B17" w:rsidRPr="00EF2B17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after="0"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vAlign w:val="bottom"/>
          </w:tcPr>
          <w:p w14:paraId="673CCB7A" w14:textId="35B59275" w:rsidR="00EF2B17" w:rsidRPr="00EF2B17" w:rsidRDefault="00EC7FB6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7FB6">
              <w:rPr>
                <w:rFonts w:asciiTheme="majorBidi" w:hAnsiTheme="majorBidi" w:cs="Angsana New"/>
                <w:sz w:val="30"/>
                <w:szCs w:val="30"/>
              </w:rPr>
              <w:t>37</w:t>
            </w:r>
            <w:r w:rsidR="00EF2B17" w:rsidRPr="00EF2B17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EC7FB6">
              <w:rPr>
                <w:rFonts w:asciiTheme="majorBidi" w:hAnsiTheme="majorBidi" w:cs="Angsana New"/>
                <w:sz w:val="30"/>
                <w:szCs w:val="30"/>
              </w:rPr>
              <w:t>715</w:t>
            </w:r>
          </w:p>
        </w:tc>
        <w:tc>
          <w:tcPr>
            <w:tcW w:w="180" w:type="dxa"/>
            <w:vAlign w:val="bottom"/>
          </w:tcPr>
          <w:p w14:paraId="2257037B" w14:textId="77777777" w:rsidR="00EF2B17" w:rsidRPr="00EF2B17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after="0"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vAlign w:val="bottom"/>
          </w:tcPr>
          <w:p w14:paraId="7F2D3855" w14:textId="6298180E" w:rsidR="00EF2B17" w:rsidRPr="00EF2B17" w:rsidRDefault="00EC7FB6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7FB6">
              <w:rPr>
                <w:rFonts w:asciiTheme="majorBidi" w:hAnsiTheme="majorBidi" w:cs="Angsana New"/>
                <w:sz w:val="30"/>
                <w:szCs w:val="30"/>
              </w:rPr>
              <w:t>22</w:t>
            </w:r>
            <w:r w:rsidR="00EF2B17" w:rsidRPr="00EF2B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FB6">
              <w:rPr>
                <w:rFonts w:asciiTheme="majorBidi" w:hAnsiTheme="majorBidi" w:cs="Angsana New"/>
                <w:sz w:val="30"/>
                <w:szCs w:val="30"/>
              </w:rPr>
              <w:t>06</w:t>
            </w:r>
            <w:r w:rsidR="00EF2B17" w:rsidRPr="00EF2B17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</w:p>
        </w:tc>
        <w:tc>
          <w:tcPr>
            <w:tcW w:w="184" w:type="dxa"/>
            <w:vAlign w:val="bottom"/>
          </w:tcPr>
          <w:p w14:paraId="04D70CFE" w14:textId="77777777" w:rsidR="00EF2B17" w:rsidRPr="00EF2B17" w:rsidRDefault="00EF2B17" w:rsidP="00EF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"/>
              </w:tabs>
              <w:spacing w:line="360" w:lineRule="exact"/>
              <w:ind w:left="-79"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91A2658" w14:textId="23D90E8A" w:rsidR="00EF2B17" w:rsidRPr="00EF2B17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2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B3DCF0B" w14:textId="77777777" w:rsidR="00EF2B17" w:rsidRPr="00EF2B17" w:rsidRDefault="00EF2B17" w:rsidP="00EF2B17">
            <w:pPr>
              <w:pStyle w:val="acctfourfigures"/>
              <w:tabs>
                <w:tab w:val="clear" w:pos="765"/>
                <w:tab w:val="left" w:pos="774"/>
                <w:tab w:val="center" w:pos="828"/>
              </w:tabs>
              <w:spacing w:line="360" w:lineRule="exact"/>
              <w:ind w:right="278" w:firstLine="4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1" w:type="dxa"/>
            <w:vAlign w:val="bottom"/>
          </w:tcPr>
          <w:p w14:paraId="5D3CA100" w14:textId="465D3471" w:rsidR="00EF2B17" w:rsidRPr="00EF2B17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2B17">
              <w:rPr>
                <w:rFonts w:asciiTheme="majorBidi" w:hAnsiTheme="majorBidi" w:cstheme="majorBidi"/>
                <w:sz w:val="30"/>
                <w:szCs w:val="30"/>
              </w:rPr>
              <w:t>265,384</w:t>
            </w:r>
          </w:p>
        </w:tc>
      </w:tr>
      <w:tr w:rsidR="00EF2B17" w:rsidRPr="0084683F" w14:paraId="6F37FFF4" w14:textId="77777777" w:rsidTr="00976FA4">
        <w:trPr>
          <w:cantSplit/>
        </w:trPr>
        <w:tc>
          <w:tcPr>
            <w:tcW w:w="4140" w:type="dxa"/>
            <w:vAlign w:val="bottom"/>
          </w:tcPr>
          <w:p w14:paraId="70B882EB" w14:textId="6387446B" w:rsidR="00EF2B17" w:rsidRPr="0084683F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71835998" w14:textId="39AA4ADD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80" w:type="dxa"/>
            <w:vAlign w:val="bottom"/>
          </w:tcPr>
          <w:p w14:paraId="57110F88" w14:textId="77777777" w:rsidR="00EF2B17" w:rsidRPr="00FD7C22" w:rsidRDefault="00EF2B17" w:rsidP="00EF2B1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48DC33A" w14:textId="044F4ABA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23,500</w:t>
            </w:r>
          </w:p>
        </w:tc>
        <w:tc>
          <w:tcPr>
            <w:tcW w:w="180" w:type="dxa"/>
            <w:vAlign w:val="bottom"/>
          </w:tcPr>
          <w:p w14:paraId="0D87545A" w14:textId="77777777" w:rsidR="00EF2B17" w:rsidRPr="00FD7C22" w:rsidRDefault="00EF2B17" w:rsidP="00EF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1BBBB0BA" w14:textId="2324A0A4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8,194</w:t>
            </w:r>
          </w:p>
        </w:tc>
        <w:tc>
          <w:tcPr>
            <w:tcW w:w="180" w:type="dxa"/>
            <w:vAlign w:val="bottom"/>
          </w:tcPr>
          <w:p w14:paraId="0A77939C" w14:textId="77777777" w:rsidR="00EF2B17" w:rsidRPr="00FD7C22" w:rsidRDefault="00EF2B17" w:rsidP="00EF2B1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28667874" w14:textId="064F645C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4,964</w:t>
            </w:r>
          </w:p>
        </w:tc>
        <w:tc>
          <w:tcPr>
            <w:tcW w:w="180" w:type="dxa"/>
            <w:vAlign w:val="bottom"/>
          </w:tcPr>
          <w:p w14:paraId="7E27B721" w14:textId="77777777" w:rsidR="00EF2B17" w:rsidRPr="00FD7C22" w:rsidRDefault="00EF2B17" w:rsidP="00EF2B1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54A967A5" w14:textId="0F1ADC55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4,496</w:t>
            </w:r>
          </w:p>
        </w:tc>
        <w:tc>
          <w:tcPr>
            <w:tcW w:w="184" w:type="dxa"/>
            <w:vAlign w:val="bottom"/>
          </w:tcPr>
          <w:p w14:paraId="01FA0C1F" w14:textId="77777777" w:rsidR="00EF2B17" w:rsidRPr="00FD7C22" w:rsidRDefault="00EF2B17" w:rsidP="00EF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70AFB94E" w14:textId="11BC7B3B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064E073" w14:textId="77777777" w:rsidR="00EF2B17" w:rsidRPr="00FD7C22" w:rsidRDefault="00EF2B17" w:rsidP="00EF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5903509A" w14:textId="7C58FC2D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41,211</w:t>
            </w:r>
          </w:p>
        </w:tc>
      </w:tr>
      <w:tr w:rsidR="00EF2B17" w:rsidRPr="0084683F" w14:paraId="4D6DBD51" w14:textId="77777777" w:rsidTr="00976FA4">
        <w:trPr>
          <w:cantSplit/>
          <w:trHeight w:val="360"/>
        </w:trPr>
        <w:tc>
          <w:tcPr>
            <w:tcW w:w="4140" w:type="dxa"/>
            <w:vAlign w:val="bottom"/>
          </w:tcPr>
          <w:p w14:paraId="526335F1" w14:textId="7FF8EEFD" w:rsidR="00EF2B17" w:rsidRPr="0084683F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193398" w14:textId="377D1432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DD2E47" w14:textId="77777777" w:rsidR="00EF2B17" w:rsidRPr="00FD7C22" w:rsidRDefault="00EF2B17" w:rsidP="00EF2B1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8452E64" w14:textId="48C20355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0"/>
                <w:tab w:val="left" w:pos="1080"/>
              </w:tabs>
              <w:spacing w:after="0" w:line="360" w:lineRule="exac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1116894" w14:textId="77777777" w:rsidR="00EF2B17" w:rsidRPr="00FD7C22" w:rsidRDefault="00EF2B17" w:rsidP="00EF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03E5BCBA" w14:textId="592C3E8D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(1,573)</w:t>
            </w:r>
          </w:p>
        </w:tc>
        <w:tc>
          <w:tcPr>
            <w:tcW w:w="180" w:type="dxa"/>
            <w:vAlign w:val="bottom"/>
          </w:tcPr>
          <w:p w14:paraId="1F85DF93" w14:textId="77777777" w:rsidR="00EF2B17" w:rsidRPr="00FD7C22" w:rsidRDefault="00EF2B17" w:rsidP="00EF2B1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vAlign w:val="bottom"/>
          </w:tcPr>
          <w:p w14:paraId="6DDEC020" w14:textId="704BDE92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(1,350)</w:t>
            </w:r>
          </w:p>
        </w:tc>
        <w:tc>
          <w:tcPr>
            <w:tcW w:w="180" w:type="dxa"/>
            <w:vAlign w:val="bottom"/>
          </w:tcPr>
          <w:p w14:paraId="157D6E89" w14:textId="77777777" w:rsidR="00EF2B17" w:rsidRPr="00FD7C22" w:rsidRDefault="00EF2B17" w:rsidP="00EF2B1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08062842" w14:textId="70FBD12B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(4,969)</w:t>
            </w:r>
          </w:p>
        </w:tc>
        <w:tc>
          <w:tcPr>
            <w:tcW w:w="184" w:type="dxa"/>
            <w:vAlign w:val="bottom"/>
          </w:tcPr>
          <w:p w14:paraId="6F431F13" w14:textId="77777777" w:rsidR="00EF2B17" w:rsidRPr="00FD7C22" w:rsidRDefault="00EF2B17" w:rsidP="00EF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7D0C1775" w14:textId="61E13827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3ECD193" w14:textId="77777777" w:rsidR="00EF2B17" w:rsidRPr="00FD7C22" w:rsidRDefault="00EF2B17" w:rsidP="00EF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F30C7CC" w14:textId="23BDAEDE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(7,892)</w:t>
            </w:r>
          </w:p>
        </w:tc>
      </w:tr>
      <w:tr w:rsidR="00EF2B17" w:rsidRPr="0084683F" w14:paraId="639BB1DB" w14:textId="77777777" w:rsidTr="00830565">
        <w:trPr>
          <w:cantSplit/>
          <w:trHeight w:val="360"/>
        </w:trPr>
        <w:tc>
          <w:tcPr>
            <w:tcW w:w="4140" w:type="dxa"/>
          </w:tcPr>
          <w:p w14:paraId="206E31C5" w14:textId="5CF050B0" w:rsidR="00EF2B17" w:rsidRPr="0084683F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7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vAlign w:val="bottom"/>
          </w:tcPr>
          <w:p w14:paraId="3E782729" w14:textId="77777777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2832C82" w14:textId="77777777" w:rsidR="00EF2B17" w:rsidRPr="00FD7C22" w:rsidRDefault="00EF2B17" w:rsidP="00EF2B1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1D4F3E30" w14:textId="77777777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4116B71" w14:textId="77777777" w:rsidR="00EF2B17" w:rsidRPr="00FD7C22" w:rsidRDefault="00EF2B17" w:rsidP="00EF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2B5383C7" w14:textId="77777777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3DF325D6" w14:textId="77777777" w:rsidR="00EF2B17" w:rsidRPr="00FD7C22" w:rsidRDefault="00EF2B17" w:rsidP="00EF2B1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33FF5397" w14:textId="77777777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6536A151" w14:textId="77777777" w:rsidR="00EF2B17" w:rsidRPr="00FD7C22" w:rsidRDefault="00EF2B17" w:rsidP="00EF2B1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7BD79BFB" w14:textId="77777777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84" w:type="dxa"/>
            <w:vAlign w:val="bottom"/>
          </w:tcPr>
          <w:p w14:paraId="1987DA2E" w14:textId="77777777" w:rsidR="00EF2B17" w:rsidRPr="00FD7C22" w:rsidRDefault="00EF2B17" w:rsidP="00EF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0BC9E311" w14:textId="77777777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B18BA2C" w14:textId="77777777" w:rsidR="00EF2B17" w:rsidRPr="00FD7C22" w:rsidRDefault="00EF2B17" w:rsidP="00EF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5EAB1043" w14:textId="77777777" w:rsidR="00EF2B17" w:rsidRPr="00FD7C22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2B17" w:rsidRPr="0084683F" w14:paraId="0138BD48" w14:textId="77777777" w:rsidTr="00830565">
        <w:trPr>
          <w:cantSplit/>
          <w:trHeight w:val="50"/>
        </w:trPr>
        <w:tc>
          <w:tcPr>
            <w:tcW w:w="4140" w:type="dxa"/>
          </w:tcPr>
          <w:p w14:paraId="0604AEF6" w14:textId="3DEC4007" w:rsidR="00EF2B17" w:rsidRPr="00516CD8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7CB8C15F" w14:textId="7BF84762" w:rsidR="00EF2B17" w:rsidRPr="0084683F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180" w:type="dxa"/>
            <w:vAlign w:val="bottom"/>
          </w:tcPr>
          <w:p w14:paraId="56DF4795" w14:textId="77777777" w:rsidR="00EF2B17" w:rsidRPr="0084683F" w:rsidRDefault="00EF2B17" w:rsidP="00EF2B1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EC9F286" w14:textId="7ED77901" w:rsidR="00EF2B17" w:rsidRPr="0084683F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176,041</w:t>
            </w:r>
          </w:p>
        </w:tc>
        <w:tc>
          <w:tcPr>
            <w:tcW w:w="180" w:type="dxa"/>
            <w:vAlign w:val="bottom"/>
          </w:tcPr>
          <w:p w14:paraId="3469DEE3" w14:textId="77777777" w:rsidR="00EF2B17" w:rsidRPr="0084683F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5C988CFE" w14:textId="2B4A05B0" w:rsidR="00EF2B17" w:rsidRPr="0084683F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59,393</w:t>
            </w:r>
          </w:p>
        </w:tc>
        <w:tc>
          <w:tcPr>
            <w:tcW w:w="180" w:type="dxa"/>
            <w:vAlign w:val="bottom"/>
          </w:tcPr>
          <w:p w14:paraId="6365E701" w14:textId="77777777" w:rsidR="00EF2B17" w:rsidRPr="0084683F" w:rsidRDefault="00EF2B17" w:rsidP="00EF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vAlign w:val="bottom"/>
          </w:tcPr>
          <w:p w14:paraId="575BFF6F" w14:textId="51C9012F" w:rsidR="00EF2B17" w:rsidRPr="0084683F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41,329</w:t>
            </w:r>
          </w:p>
        </w:tc>
        <w:tc>
          <w:tcPr>
            <w:tcW w:w="180" w:type="dxa"/>
            <w:vAlign w:val="bottom"/>
          </w:tcPr>
          <w:p w14:paraId="7F6318A4" w14:textId="77777777" w:rsidR="00EF2B17" w:rsidRPr="0084683F" w:rsidRDefault="00EF2B17" w:rsidP="00EF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vAlign w:val="bottom"/>
          </w:tcPr>
          <w:p w14:paraId="17B54B2F" w14:textId="273F5685" w:rsidR="00EF2B17" w:rsidRPr="0084683F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21,596</w:t>
            </w:r>
          </w:p>
        </w:tc>
        <w:tc>
          <w:tcPr>
            <w:tcW w:w="184" w:type="dxa"/>
            <w:vAlign w:val="bottom"/>
          </w:tcPr>
          <w:p w14:paraId="21120A71" w14:textId="77777777" w:rsidR="00EF2B17" w:rsidRPr="0084683F" w:rsidRDefault="00EF2B17" w:rsidP="00EF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</w:tcPr>
          <w:p w14:paraId="4C2745A6" w14:textId="43E6FC1D" w:rsidR="00EF2B17" w:rsidRPr="0084683F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9A7DEC7" w14:textId="77777777" w:rsidR="00EF2B17" w:rsidRPr="0084683F" w:rsidRDefault="00EF2B17" w:rsidP="00EF2B17">
            <w:pPr>
              <w:pStyle w:val="acctfourfigures"/>
              <w:tabs>
                <w:tab w:val="clear" w:pos="765"/>
                <w:tab w:val="decimal" w:pos="13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</w:tcPr>
          <w:p w14:paraId="581A3A3B" w14:textId="0F62CF89" w:rsidR="00EF2B17" w:rsidRPr="0084683F" w:rsidRDefault="00EF2B17" w:rsidP="00EF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298,703</w:t>
            </w:r>
          </w:p>
        </w:tc>
      </w:tr>
      <w:tr w:rsidR="00E0044A" w:rsidRPr="0084683F" w14:paraId="35255B6F" w14:textId="77777777" w:rsidTr="00DB14CE">
        <w:trPr>
          <w:cantSplit/>
        </w:trPr>
        <w:tc>
          <w:tcPr>
            <w:tcW w:w="4140" w:type="dxa"/>
            <w:vAlign w:val="bottom"/>
          </w:tcPr>
          <w:p w14:paraId="78C23072" w14:textId="77777777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4CC97595" w14:textId="01EEBE67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3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7421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67B0B75C" w14:textId="77777777" w:rsidR="00E0044A" w:rsidRPr="0084683F" w:rsidRDefault="00E0044A" w:rsidP="00E0044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01772349" w14:textId="59EA19F0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4F1FAA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180" w:type="dxa"/>
            <w:vAlign w:val="bottom"/>
          </w:tcPr>
          <w:p w14:paraId="52915959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2D1D7D28" w14:textId="28D3BA63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7,73</w:t>
            </w:r>
            <w:r w:rsidR="0027421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5F5733F5" w14:textId="77777777" w:rsidR="00E0044A" w:rsidRPr="0084683F" w:rsidRDefault="00E0044A" w:rsidP="00E0044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2F712256" w14:textId="4C8C96F9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3,849</w:t>
            </w:r>
          </w:p>
        </w:tc>
        <w:tc>
          <w:tcPr>
            <w:tcW w:w="180" w:type="dxa"/>
            <w:vAlign w:val="bottom"/>
          </w:tcPr>
          <w:p w14:paraId="223EF90A" w14:textId="77777777" w:rsidR="00E0044A" w:rsidRPr="0084683F" w:rsidRDefault="00E0044A" w:rsidP="00E0044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64E4A629" w14:textId="48889CFB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5,150</w:t>
            </w:r>
          </w:p>
        </w:tc>
        <w:tc>
          <w:tcPr>
            <w:tcW w:w="184" w:type="dxa"/>
            <w:vAlign w:val="bottom"/>
          </w:tcPr>
          <w:p w14:paraId="32C74F35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233675B4" w14:textId="3BFB30CF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B4E3EDF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03CEF1F8" w14:textId="0780E06A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1A157C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E0044A" w:rsidRPr="0084683F" w14:paraId="3F36BE5C" w14:textId="77777777" w:rsidTr="00DB14CE">
        <w:trPr>
          <w:cantSplit/>
        </w:trPr>
        <w:tc>
          <w:tcPr>
            <w:tcW w:w="4140" w:type="dxa"/>
            <w:vAlign w:val="bottom"/>
          </w:tcPr>
          <w:p w14:paraId="75318ED5" w14:textId="77777777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9417599" w14:textId="58F49677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F491792" w14:textId="77777777" w:rsidR="00E0044A" w:rsidRPr="0084683F" w:rsidRDefault="00E0044A" w:rsidP="00E0044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2219FD3B" w14:textId="3A3D4007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  <w:tab w:val="left" w:pos="1075"/>
              </w:tabs>
              <w:spacing w:after="0" w:line="360" w:lineRule="exact"/>
              <w:ind w:left="-7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1474F5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5DD7C181" w14:textId="761B90AD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(1,45</w:t>
            </w:r>
            <w:r w:rsidR="003A7D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9275E49" w14:textId="77777777" w:rsidR="00E0044A" w:rsidRPr="0084683F" w:rsidRDefault="00E0044A" w:rsidP="00E0044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3658E9FE" w14:textId="3027E059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60"/>
                <w:tab w:val="decimal" w:pos="717"/>
              </w:tabs>
              <w:spacing w:after="0" w:line="360" w:lineRule="exact"/>
              <w:ind w:left="-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(2,052)</w:t>
            </w:r>
          </w:p>
        </w:tc>
        <w:tc>
          <w:tcPr>
            <w:tcW w:w="180" w:type="dxa"/>
            <w:vAlign w:val="bottom"/>
          </w:tcPr>
          <w:p w14:paraId="0C157617" w14:textId="77777777" w:rsidR="00E0044A" w:rsidRPr="0084683F" w:rsidRDefault="00E0044A" w:rsidP="00E0044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2E600867" w14:textId="52C40D5A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(2,45</w:t>
            </w:r>
            <w:r w:rsidR="005D285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352F2C2A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6DBE0B71" w14:textId="319D30C0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EC9D321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0FB5742E" w14:textId="4F0F6604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(5,9</w:t>
            </w:r>
            <w:r w:rsidR="003B6F3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044A" w:rsidRPr="0084683F" w14:paraId="5A3CD3E5" w14:textId="77777777" w:rsidTr="00DB14CE">
        <w:trPr>
          <w:cantSplit/>
        </w:trPr>
        <w:tc>
          <w:tcPr>
            <w:tcW w:w="4140" w:type="dxa"/>
            <w:vAlign w:val="bottom"/>
          </w:tcPr>
          <w:p w14:paraId="3231AB5C" w14:textId="470AA64B" w:rsidR="00E0044A" w:rsidRPr="00516CD8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7BD64" w14:textId="4A59C33E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0503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10797E6C" w14:textId="77777777" w:rsidR="00E0044A" w:rsidRPr="0084683F" w:rsidRDefault="00E0044A" w:rsidP="00E0044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3A797" w14:textId="5AD03BC7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</w:t>
            </w:r>
            <w:r w:rsidR="00FC18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180" w:type="dxa"/>
            <w:vAlign w:val="bottom"/>
          </w:tcPr>
          <w:p w14:paraId="617101BA" w14:textId="77777777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C2D6A" w14:textId="562FC05A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65,67</w:t>
            </w:r>
            <w:r w:rsidR="004D28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3647041D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5A6BF" w14:textId="3F6047D4" w:rsidR="00E0044A" w:rsidRPr="0084683F" w:rsidRDefault="00553EC8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43,126</w:t>
            </w:r>
          </w:p>
        </w:tc>
        <w:tc>
          <w:tcPr>
            <w:tcW w:w="180" w:type="dxa"/>
            <w:vAlign w:val="bottom"/>
          </w:tcPr>
          <w:p w14:paraId="058AE1E7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91FB4" w14:textId="11BF49B5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80"/>
                <w:tab w:val="decimal" w:pos="717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</w:t>
            </w:r>
            <w:r w:rsidR="00ED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84" w:type="dxa"/>
            <w:vAlign w:val="bottom"/>
          </w:tcPr>
          <w:p w14:paraId="45120C7D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</w:tcPr>
          <w:p w14:paraId="6075F7EB" w14:textId="7BE4293C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8B4CA6A" w14:textId="77777777" w:rsidR="00E0044A" w:rsidRPr="0084683F" w:rsidRDefault="00E0044A" w:rsidP="00E0044A">
            <w:pPr>
              <w:pStyle w:val="acctfourfigures"/>
              <w:tabs>
                <w:tab w:val="clear" w:pos="765"/>
                <w:tab w:val="decimal" w:pos="13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3AC60865" w14:textId="15B79688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504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2,916</w:t>
            </w:r>
          </w:p>
        </w:tc>
      </w:tr>
      <w:tr w:rsidR="00E0044A" w:rsidRPr="0084683F" w14:paraId="70D6C8CB" w14:textId="77777777" w:rsidTr="00DB14CE">
        <w:trPr>
          <w:cantSplit/>
        </w:trPr>
        <w:tc>
          <w:tcPr>
            <w:tcW w:w="4140" w:type="dxa"/>
            <w:vAlign w:val="bottom"/>
          </w:tcPr>
          <w:p w14:paraId="6A99E3C9" w14:textId="77777777" w:rsidR="00E0044A" w:rsidRPr="001A4937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CC48FEE" w14:textId="77777777" w:rsidR="00E0044A" w:rsidRPr="001A4937" w:rsidRDefault="00E0044A" w:rsidP="00E0044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BD2653F" w14:textId="77777777" w:rsidR="00E0044A" w:rsidRPr="001A4937" w:rsidRDefault="00E0044A" w:rsidP="00E0044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  <w:vAlign w:val="bottom"/>
          </w:tcPr>
          <w:p w14:paraId="2182D5D0" w14:textId="77777777" w:rsidR="00E0044A" w:rsidRPr="001A4937" w:rsidRDefault="00E0044A" w:rsidP="00E0044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5161AF" w14:textId="77777777" w:rsidR="00E0044A" w:rsidRPr="001A4937" w:rsidRDefault="00E0044A" w:rsidP="00E0044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vAlign w:val="bottom"/>
          </w:tcPr>
          <w:p w14:paraId="541D373D" w14:textId="77777777" w:rsidR="00E0044A" w:rsidRPr="001A4937" w:rsidRDefault="00E0044A" w:rsidP="00E0044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DCEFA1" w14:textId="77777777" w:rsidR="00E0044A" w:rsidRPr="001A4937" w:rsidRDefault="00E0044A" w:rsidP="00E0044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99" w:type="dxa"/>
            <w:tcBorders>
              <w:top w:val="double" w:sz="4" w:space="0" w:color="auto"/>
            </w:tcBorders>
            <w:vAlign w:val="bottom"/>
          </w:tcPr>
          <w:p w14:paraId="59E1F6D6" w14:textId="77777777" w:rsidR="00E0044A" w:rsidRPr="001A4937" w:rsidRDefault="00E0044A" w:rsidP="00E0044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CC7599E" w14:textId="77777777" w:rsidR="00E0044A" w:rsidRPr="001A4937" w:rsidRDefault="00E0044A" w:rsidP="00E0044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vAlign w:val="bottom"/>
          </w:tcPr>
          <w:p w14:paraId="16C5CF21" w14:textId="77777777" w:rsidR="00E0044A" w:rsidRPr="001A4937" w:rsidRDefault="00E0044A" w:rsidP="00E0044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DA7D877" w14:textId="77777777" w:rsidR="00E0044A" w:rsidRPr="001A4937" w:rsidRDefault="00E0044A" w:rsidP="00E0044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14:paraId="6B281EE6" w14:textId="77777777" w:rsidR="00E0044A" w:rsidRPr="001A4937" w:rsidRDefault="00E0044A" w:rsidP="00E0044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D365D4E" w14:textId="77777777" w:rsidR="00E0044A" w:rsidRPr="001A4937" w:rsidRDefault="00E0044A" w:rsidP="00E0044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</w:tcPr>
          <w:p w14:paraId="29A66E00" w14:textId="77777777" w:rsidR="00E0044A" w:rsidRPr="001A4937" w:rsidRDefault="00E0044A" w:rsidP="00E0044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044A" w:rsidRPr="0084683F" w14:paraId="7FF1DE09" w14:textId="77777777" w:rsidTr="00DB14CE">
        <w:trPr>
          <w:cantSplit/>
        </w:trPr>
        <w:tc>
          <w:tcPr>
            <w:tcW w:w="4140" w:type="dxa"/>
            <w:vAlign w:val="bottom"/>
          </w:tcPr>
          <w:p w14:paraId="7AE208EE" w14:textId="77777777" w:rsidR="00E0044A" w:rsidRPr="00516CD8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C7D95F6" w14:textId="77777777" w:rsidR="00E0044A" w:rsidRPr="0084683F" w:rsidRDefault="00E0044A" w:rsidP="00E0044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EECFD1" w14:textId="77777777" w:rsidR="00E0044A" w:rsidRPr="0084683F" w:rsidRDefault="00E0044A" w:rsidP="00E0044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CA74969" w14:textId="77777777" w:rsidR="00E0044A" w:rsidRPr="0084683F" w:rsidRDefault="00E0044A" w:rsidP="00E0044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B81BBC" w14:textId="77777777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5A0CC5ED" w14:textId="77777777" w:rsidR="00E0044A" w:rsidRPr="0084683F" w:rsidRDefault="00E0044A" w:rsidP="00E0044A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711EBA4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vAlign w:val="bottom"/>
          </w:tcPr>
          <w:p w14:paraId="4589C48D" w14:textId="77777777" w:rsidR="00E0044A" w:rsidRPr="0084683F" w:rsidRDefault="00E0044A" w:rsidP="00E0044A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9" w:firstLine="27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46241F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vAlign w:val="bottom"/>
          </w:tcPr>
          <w:p w14:paraId="0AE49D5F" w14:textId="77777777" w:rsidR="00E0044A" w:rsidRPr="0084683F" w:rsidRDefault="00E0044A" w:rsidP="00E0044A">
            <w:pPr>
              <w:pStyle w:val="acctfourfigures"/>
              <w:tabs>
                <w:tab w:val="clear" w:pos="765"/>
                <w:tab w:val="decimal" w:pos="11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F75EC65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9FAE94E" w14:textId="77777777" w:rsidR="00E0044A" w:rsidRPr="0084683F" w:rsidRDefault="00E0044A" w:rsidP="00E0044A">
            <w:pPr>
              <w:pStyle w:val="acctfourfigures"/>
              <w:tabs>
                <w:tab w:val="clear" w:pos="765"/>
                <w:tab w:val="decimal" w:pos="1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9D55709" w14:textId="77777777" w:rsidR="00E0044A" w:rsidRPr="0084683F" w:rsidRDefault="00E0044A" w:rsidP="00E0044A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</w:tcPr>
          <w:p w14:paraId="6878DE37" w14:textId="77777777" w:rsidR="00E0044A" w:rsidRPr="0084683F" w:rsidRDefault="00E0044A" w:rsidP="00E0044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0044A" w:rsidRPr="0084683F" w14:paraId="2C9E65D4" w14:textId="77777777" w:rsidTr="00DB14CE">
        <w:trPr>
          <w:cantSplit/>
        </w:trPr>
        <w:tc>
          <w:tcPr>
            <w:tcW w:w="4140" w:type="dxa"/>
            <w:vAlign w:val="bottom"/>
          </w:tcPr>
          <w:p w14:paraId="594875A9" w14:textId="04C5C76D" w:rsidR="00E0044A" w:rsidRPr="00516CD8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BD6B5F3" w14:textId="1801C145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246,967</w:t>
            </w:r>
          </w:p>
        </w:tc>
        <w:tc>
          <w:tcPr>
            <w:tcW w:w="180" w:type="dxa"/>
            <w:vAlign w:val="bottom"/>
          </w:tcPr>
          <w:p w14:paraId="070F1827" w14:textId="77777777" w:rsidR="00E0044A" w:rsidRPr="0084683F" w:rsidRDefault="00E0044A" w:rsidP="00E0044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double" w:sz="4" w:space="0" w:color="auto"/>
            </w:tcBorders>
            <w:vAlign w:val="bottom"/>
          </w:tcPr>
          <w:p w14:paraId="691E40B8" w14:textId="041017B2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290,379</w:t>
            </w:r>
          </w:p>
        </w:tc>
        <w:tc>
          <w:tcPr>
            <w:tcW w:w="180" w:type="dxa"/>
            <w:vAlign w:val="bottom"/>
          </w:tcPr>
          <w:p w14:paraId="48A5C7A8" w14:textId="77777777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  <w:vAlign w:val="bottom"/>
          </w:tcPr>
          <w:p w14:paraId="1AE958B1" w14:textId="0A3D5143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31,264</w:t>
            </w:r>
          </w:p>
        </w:tc>
        <w:tc>
          <w:tcPr>
            <w:tcW w:w="180" w:type="dxa"/>
            <w:vAlign w:val="bottom"/>
          </w:tcPr>
          <w:p w14:paraId="04FC3DEB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tcBorders>
              <w:bottom w:val="double" w:sz="4" w:space="0" w:color="auto"/>
            </w:tcBorders>
            <w:vAlign w:val="bottom"/>
          </w:tcPr>
          <w:p w14:paraId="5BE01C03" w14:textId="13990121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9,060</w:t>
            </w:r>
          </w:p>
        </w:tc>
        <w:tc>
          <w:tcPr>
            <w:tcW w:w="180" w:type="dxa"/>
            <w:vAlign w:val="bottom"/>
          </w:tcPr>
          <w:p w14:paraId="3F9F8F68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674D6D55" w14:textId="2AE3B2DD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19,316</w:t>
            </w:r>
          </w:p>
        </w:tc>
        <w:tc>
          <w:tcPr>
            <w:tcW w:w="184" w:type="dxa"/>
            <w:vAlign w:val="bottom"/>
          </w:tcPr>
          <w:p w14:paraId="20684CF1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14:paraId="5C5C8514" w14:textId="615587D9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178" w:type="dxa"/>
          </w:tcPr>
          <w:p w14:paraId="646A2DB3" w14:textId="77777777" w:rsidR="00E0044A" w:rsidRPr="0084683F" w:rsidRDefault="00E0044A" w:rsidP="00E0044A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bottom w:val="double" w:sz="4" w:space="0" w:color="auto"/>
            </w:tcBorders>
          </w:tcPr>
          <w:p w14:paraId="58681946" w14:textId="04AC0C04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597,738</w:t>
            </w:r>
          </w:p>
        </w:tc>
      </w:tr>
      <w:tr w:rsidR="00E0044A" w:rsidRPr="0084683F" w14:paraId="5F8814F3" w14:textId="77777777" w:rsidTr="00DB14CE">
        <w:trPr>
          <w:cantSplit/>
        </w:trPr>
        <w:tc>
          <w:tcPr>
            <w:tcW w:w="4140" w:type="dxa"/>
            <w:vAlign w:val="bottom"/>
          </w:tcPr>
          <w:p w14:paraId="53B52FDC" w14:textId="0003B021" w:rsidR="00E0044A" w:rsidRPr="00516CD8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F9ED73" w14:textId="7EB909FD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246,9</w:t>
            </w:r>
            <w:r w:rsidR="002742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80" w:type="dxa"/>
            <w:vAlign w:val="bottom"/>
          </w:tcPr>
          <w:p w14:paraId="57174F82" w14:textId="77777777" w:rsidR="00E0044A" w:rsidRPr="0084683F" w:rsidRDefault="00E0044A" w:rsidP="00E0044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521C4C" w14:textId="150EB3F8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FC18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7,147</w:t>
            </w:r>
          </w:p>
        </w:tc>
        <w:tc>
          <w:tcPr>
            <w:tcW w:w="180" w:type="dxa"/>
            <w:vAlign w:val="bottom"/>
          </w:tcPr>
          <w:p w14:paraId="4D1462EE" w14:textId="77777777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241DB4" w14:textId="2C3DE5BD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25,47</w:t>
            </w:r>
            <w:r w:rsidR="004B60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5E9442AD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CEE134" w14:textId="14D786D6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6,112</w:t>
            </w:r>
          </w:p>
        </w:tc>
        <w:tc>
          <w:tcPr>
            <w:tcW w:w="180" w:type="dxa"/>
            <w:vAlign w:val="bottom"/>
          </w:tcPr>
          <w:p w14:paraId="33A2797C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1B4B9B" w14:textId="0344C678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12,64</w:t>
            </w:r>
            <w:r w:rsidR="00ED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4" w:type="dxa"/>
            <w:vAlign w:val="bottom"/>
          </w:tcPr>
          <w:p w14:paraId="61307709" w14:textId="77777777" w:rsidR="00E0044A" w:rsidRPr="0084683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538CAF" w14:textId="161BAD3E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F48C514" w14:textId="77777777" w:rsidR="00E0044A" w:rsidRPr="0084683F" w:rsidRDefault="00E0044A" w:rsidP="00E0044A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</w:tcBorders>
          </w:tcPr>
          <w:p w14:paraId="55BD703F" w14:textId="72ACB080" w:rsidR="00E0044A" w:rsidRPr="0084683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1A15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A008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A15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</w:tr>
    </w:tbl>
    <w:p w14:paraId="085F60B4" w14:textId="77777777" w:rsidR="000D202D" w:rsidRPr="00F205C4" w:rsidRDefault="000D202D" w:rsidP="00782903">
      <w:pPr>
        <w:rPr>
          <w:rFonts w:asciiTheme="majorBidi" w:hAnsiTheme="majorBidi" w:cstheme="majorBidi"/>
          <w:sz w:val="30"/>
          <w:szCs w:val="30"/>
          <w:cs/>
        </w:rPr>
        <w:sectPr w:rsidR="000D202D" w:rsidRPr="00F205C4" w:rsidSect="00F54763">
          <w:pgSz w:w="16834" w:h="11909" w:orient="landscape" w:code="9"/>
          <w:pgMar w:top="691" w:right="1152" w:bottom="576" w:left="1152" w:header="720" w:footer="576" w:gutter="0"/>
          <w:cols w:space="720"/>
          <w:docGrid w:linePitch="245"/>
        </w:sectPr>
      </w:pPr>
    </w:p>
    <w:p w14:paraId="6169BDFF" w14:textId="52DF7F69" w:rsidR="00AB256E" w:rsidRPr="002B2A42" w:rsidRDefault="00AB256E" w:rsidP="00AB256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B2A42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30AAD700" w14:textId="77777777" w:rsidR="00E2708F" w:rsidRPr="00380184" w:rsidRDefault="00E2708F" w:rsidP="00D2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06DC0A" w14:textId="13B7544F" w:rsidR="00AB256E" w:rsidRPr="001E0C38" w:rsidRDefault="00AB256E" w:rsidP="00AB256E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0C3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5B651E" w:rsidRPr="001E0C3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B651E" w:rsidRPr="001E0C38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64148A" w:rsidRPr="00590DE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30598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265CDD" w:rsidRPr="00590DE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90DE6">
        <w:rPr>
          <w:rFonts w:asciiTheme="majorBidi" w:hAnsiTheme="majorBidi" w:cstheme="majorBidi"/>
          <w:spacing w:val="-2"/>
          <w:sz w:val="30"/>
          <w:szCs w:val="30"/>
          <w:cs/>
        </w:rPr>
        <w:t>ทรัพย์สินของกลุ่มบริษัทมูลค่าตามบัญชี</w:t>
      </w:r>
      <w:r w:rsidRPr="002819DD">
        <w:rPr>
          <w:rFonts w:asciiTheme="majorBidi" w:hAnsiTheme="majorBidi" w:cstheme="majorBidi"/>
          <w:spacing w:val="-2"/>
          <w:sz w:val="30"/>
          <w:szCs w:val="30"/>
          <w:cs/>
        </w:rPr>
        <w:t>จำ</w:t>
      </w:r>
      <w:r w:rsidR="0013512D" w:rsidRPr="002819DD">
        <w:rPr>
          <w:rFonts w:asciiTheme="majorBidi" w:hAnsiTheme="majorBidi" w:cstheme="majorBidi"/>
          <w:spacing w:val="-2"/>
          <w:sz w:val="30"/>
          <w:szCs w:val="30"/>
          <w:cs/>
        </w:rPr>
        <w:t>นวน</w:t>
      </w:r>
      <w:r w:rsidR="008B2C7B" w:rsidRPr="002819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73A44">
        <w:rPr>
          <w:rFonts w:asciiTheme="majorBidi" w:hAnsiTheme="majorBidi" w:cstheme="majorBidi"/>
          <w:spacing w:val="-2"/>
          <w:sz w:val="30"/>
          <w:szCs w:val="30"/>
        </w:rPr>
        <w:t>270.57</w:t>
      </w:r>
      <w:r w:rsidR="00230598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2819DD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590DE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B3AE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64148A" w:rsidRPr="00590DE6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230598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590DE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5D48CE" w:rsidRPr="005D48CE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="00230598">
        <w:rPr>
          <w:rFonts w:asciiTheme="majorBidi" w:hAnsiTheme="majorBidi" w:cstheme="majorBidi"/>
          <w:i/>
          <w:iCs/>
          <w:spacing w:val="-2"/>
          <w:sz w:val="30"/>
          <w:szCs w:val="30"/>
        </w:rPr>
        <w:t>76</w:t>
      </w:r>
      <w:r w:rsidR="00FD7C22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23059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27 </w:t>
      </w:r>
      <w:r w:rsidRPr="00590DE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</w:t>
      </w:r>
      <w:r w:rsidRPr="001E0C3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บาท</w:t>
      </w:r>
      <w:r w:rsidRPr="006B3AE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) </w:t>
      </w:r>
      <w:r w:rsidRPr="001E0C38">
        <w:rPr>
          <w:rFonts w:asciiTheme="majorBidi" w:hAnsiTheme="majorBidi" w:cstheme="majorBidi"/>
          <w:sz w:val="30"/>
          <w:szCs w:val="30"/>
          <w:cs/>
        </w:rPr>
        <w:t>ได้จด</w:t>
      </w:r>
      <w:r w:rsidR="00CA0689" w:rsidRPr="001E0C38">
        <w:rPr>
          <w:rFonts w:asciiTheme="majorBidi" w:hAnsiTheme="majorBidi" w:cstheme="majorBidi"/>
          <w:sz w:val="30"/>
          <w:szCs w:val="30"/>
          <w:cs/>
        </w:rPr>
        <w:t>จำนองไว้เป็นหลักประกันเงิน</w:t>
      </w:r>
      <w:r w:rsidR="004A2CFE">
        <w:rPr>
          <w:rFonts w:asciiTheme="majorBidi" w:hAnsiTheme="majorBidi" w:cstheme="majorBidi" w:hint="cs"/>
          <w:sz w:val="30"/>
          <w:szCs w:val="30"/>
          <w:cs/>
        </w:rPr>
        <w:t>เบิก</w:t>
      </w:r>
      <w:r w:rsidR="00CA0689" w:rsidRPr="001E0C38">
        <w:rPr>
          <w:rFonts w:asciiTheme="majorBidi" w:hAnsiTheme="majorBidi" w:cstheme="majorBidi"/>
          <w:sz w:val="30"/>
          <w:szCs w:val="30"/>
          <w:cs/>
        </w:rPr>
        <w:t>เกินบัญชี</w:t>
      </w:r>
      <w:r w:rsidR="00DF3A01" w:rsidRPr="001E0C38">
        <w:rPr>
          <w:rFonts w:asciiTheme="majorBidi" w:hAnsiTheme="majorBidi" w:cstheme="majorBidi"/>
          <w:sz w:val="30"/>
          <w:szCs w:val="30"/>
          <w:cs/>
        </w:rPr>
        <w:t>ธนาคาร</w:t>
      </w:r>
      <w:r w:rsidR="00CA0689" w:rsidRPr="001E0C38">
        <w:rPr>
          <w:rFonts w:asciiTheme="majorBidi" w:hAnsiTheme="majorBidi" w:cstheme="majorBidi"/>
          <w:sz w:val="30"/>
          <w:szCs w:val="30"/>
          <w:cs/>
        </w:rPr>
        <w:t>และสินเชื่ออื่นจาก</w:t>
      </w:r>
      <w:r w:rsidR="00141423" w:rsidRPr="001E0C38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1E0C38">
        <w:rPr>
          <w:rFonts w:asciiTheme="majorBidi" w:hAnsiTheme="majorBidi" w:cstheme="majorBidi"/>
          <w:sz w:val="30"/>
          <w:szCs w:val="30"/>
          <w:cs/>
        </w:rPr>
        <w:t xml:space="preserve"> (ดูหมายเหตุ</w:t>
      </w:r>
      <w:r w:rsidR="006B3AEF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1E0C38">
        <w:rPr>
          <w:rFonts w:asciiTheme="majorBidi" w:hAnsiTheme="majorBidi" w:cstheme="majorBidi"/>
          <w:sz w:val="30"/>
          <w:szCs w:val="30"/>
          <w:cs/>
        </w:rPr>
        <w:t>ข้</w:t>
      </w:r>
      <w:r w:rsidRPr="00DE17E2">
        <w:rPr>
          <w:rFonts w:asciiTheme="majorBidi" w:hAnsiTheme="majorBidi" w:cstheme="majorBidi"/>
          <w:sz w:val="30"/>
          <w:szCs w:val="30"/>
          <w:cs/>
        </w:rPr>
        <w:t xml:space="preserve">อ </w:t>
      </w:r>
      <w:r w:rsidR="0064148A" w:rsidRPr="00DE17E2">
        <w:rPr>
          <w:rFonts w:asciiTheme="majorBidi" w:hAnsiTheme="majorBidi" w:cstheme="majorBidi"/>
          <w:sz w:val="30"/>
          <w:szCs w:val="30"/>
        </w:rPr>
        <w:t>12</w:t>
      </w:r>
      <w:r w:rsidRPr="00DE17E2">
        <w:rPr>
          <w:rFonts w:asciiTheme="majorBidi" w:hAnsiTheme="majorBidi" w:cstheme="majorBidi"/>
          <w:sz w:val="30"/>
          <w:szCs w:val="30"/>
          <w:cs/>
        </w:rPr>
        <w:t>)</w:t>
      </w:r>
    </w:p>
    <w:p w14:paraId="13343896" w14:textId="77777777" w:rsidR="00A573B1" w:rsidRPr="00380184" w:rsidRDefault="00A573B1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56B9ADF" w14:textId="56BC29A9" w:rsidR="004E18B5" w:rsidRPr="00D17BAF" w:rsidRDefault="0001125B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D17BAF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สัญญาเช่า</w:t>
      </w:r>
    </w:p>
    <w:p w14:paraId="4EAB0324" w14:textId="6EDDC636" w:rsidR="0001125B" w:rsidRPr="00380184" w:rsidRDefault="0001125B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56"/>
        <w:gridCol w:w="1483"/>
        <w:gridCol w:w="247"/>
        <w:gridCol w:w="1360"/>
      </w:tblGrid>
      <w:tr w:rsidR="006B3AEF" w:rsidRPr="00065A19" w14:paraId="586081CA" w14:textId="77777777" w:rsidTr="006B3AEF">
        <w:trPr>
          <w:cantSplit/>
          <w:trHeight w:val="416"/>
          <w:tblHeader/>
        </w:trPr>
        <w:tc>
          <w:tcPr>
            <w:tcW w:w="6056" w:type="dxa"/>
            <w:vAlign w:val="bottom"/>
          </w:tcPr>
          <w:p w14:paraId="6C24E099" w14:textId="7B7209CD" w:rsidR="006B3AEF" w:rsidRPr="00952CA6" w:rsidRDefault="006B3AEF" w:rsidP="00952CA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7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090" w:type="dxa"/>
            <w:gridSpan w:val="3"/>
          </w:tcPr>
          <w:p w14:paraId="5DC947A4" w14:textId="77777777" w:rsidR="006B3AEF" w:rsidRPr="00065A19" w:rsidRDefault="006B3AEF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B3AEF" w:rsidRPr="00065A19" w14:paraId="2E9B94AF" w14:textId="77777777" w:rsidTr="00230598">
        <w:trPr>
          <w:cantSplit/>
          <w:trHeight w:val="427"/>
          <w:tblHeader/>
        </w:trPr>
        <w:tc>
          <w:tcPr>
            <w:tcW w:w="6056" w:type="dxa"/>
          </w:tcPr>
          <w:p w14:paraId="096002BF" w14:textId="0AAE9ABC" w:rsidR="006B3AEF" w:rsidRPr="00065A19" w:rsidRDefault="006B3AEF" w:rsidP="006B3AEF">
            <w:pPr>
              <w:pStyle w:val="acctfourfigures"/>
              <w:tabs>
                <w:tab w:val="clear" w:pos="765"/>
              </w:tabs>
              <w:spacing w:line="240" w:lineRule="atLeast"/>
              <w:ind w:firstLine="2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75F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B75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B75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75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83" w:type="dxa"/>
          </w:tcPr>
          <w:p w14:paraId="4355FD21" w14:textId="023ABEEA" w:rsidR="006B3AEF" w:rsidRPr="00D82D80" w:rsidRDefault="006B3AEF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82D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3059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47" w:type="dxa"/>
          </w:tcPr>
          <w:p w14:paraId="54DCA71D" w14:textId="77777777" w:rsidR="006B3AEF" w:rsidRPr="00D82D80" w:rsidRDefault="006B3AEF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60" w:type="dxa"/>
          </w:tcPr>
          <w:p w14:paraId="3003F25B" w14:textId="744439B7" w:rsidR="006B3AEF" w:rsidRPr="00D82D80" w:rsidRDefault="006B3AEF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2D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3059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6B3AEF" w:rsidRPr="00065A19" w14:paraId="7BCA28F8" w14:textId="77777777" w:rsidTr="006B3AEF">
        <w:trPr>
          <w:cantSplit/>
          <w:trHeight w:val="416"/>
          <w:tblHeader/>
        </w:trPr>
        <w:tc>
          <w:tcPr>
            <w:tcW w:w="6056" w:type="dxa"/>
          </w:tcPr>
          <w:p w14:paraId="21A3D205" w14:textId="77777777" w:rsidR="006B3AEF" w:rsidRPr="00065A19" w:rsidRDefault="006B3AEF" w:rsidP="0044221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90" w:type="dxa"/>
            <w:gridSpan w:val="3"/>
          </w:tcPr>
          <w:p w14:paraId="5E749EA4" w14:textId="77777777" w:rsidR="006B3AEF" w:rsidRPr="00D82D80" w:rsidRDefault="006B3AEF" w:rsidP="0044221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82D8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82D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2D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82D8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0044A" w:rsidRPr="00065A19" w14:paraId="167991CD" w14:textId="77777777" w:rsidTr="00230598">
        <w:trPr>
          <w:cantSplit/>
          <w:trHeight w:val="394"/>
        </w:trPr>
        <w:tc>
          <w:tcPr>
            <w:tcW w:w="6056" w:type="dxa"/>
          </w:tcPr>
          <w:p w14:paraId="334D1E5C" w14:textId="70673067" w:rsidR="00E0044A" w:rsidRPr="00065A19" w:rsidRDefault="00E0044A" w:rsidP="00E0044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09284FE" w14:textId="5777A9F7" w:rsidR="00E0044A" w:rsidRPr="00D82D80" w:rsidRDefault="00E0044A" w:rsidP="00E0044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141,913</w:t>
            </w:r>
          </w:p>
        </w:tc>
        <w:tc>
          <w:tcPr>
            <w:tcW w:w="247" w:type="dxa"/>
            <w:vAlign w:val="bottom"/>
          </w:tcPr>
          <w:p w14:paraId="0004C863" w14:textId="77777777" w:rsidR="00E0044A" w:rsidRPr="00D82D80" w:rsidRDefault="00E0044A" w:rsidP="00E004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528835B6" w14:textId="09997B6A" w:rsidR="00E0044A" w:rsidRPr="00D82D80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156,856</w:t>
            </w:r>
          </w:p>
        </w:tc>
      </w:tr>
      <w:tr w:rsidR="00E0044A" w:rsidRPr="00065A19" w14:paraId="0A3DDB1F" w14:textId="77777777" w:rsidTr="00230598">
        <w:trPr>
          <w:cantSplit/>
          <w:trHeight w:val="416"/>
        </w:trPr>
        <w:tc>
          <w:tcPr>
            <w:tcW w:w="6056" w:type="dxa"/>
          </w:tcPr>
          <w:p w14:paraId="5B5BBD22" w14:textId="74C17780" w:rsidR="00E0044A" w:rsidRPr="00065A19" w:rsidRDefault="00E0044A" w:rsidP="00E0044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69739F62" w14:textId="24C0433F" w:rsidR="00E0044A" w:rsidRPr="00D82D80" w:rsidRDefault="00E0044A" w:rsidP="00E0044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141,913</w:t>
            </w:r>
          </w:p>
        </w:tc>
        <w:tc>
          <w:tcPr>
            <w:tcW w:w="247" w:type="dxa"/>
            <w:vAlign w:val="bottom"/>
          </w:tcPr>
          <w:p w14:paraId="13B6713C" w14:textId="77777777" w:rsidR="00E0044A" w:rsidRPr="00D82D80" w:rsidRDefault="00E0044A" w:rsidP="00E004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5922BD39" w14:textId="51C100AF" w:rsidR="00E0044A" w:rsidRPr="00D82D80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156,856</w:t>
            </w:r>
          </w:p>
        </w:tc>
      </w:tr>
    </w:tbl>
    <w:p w14:paraId="39A438D4" w14:textId="77777777" w:rsidR="00952CA6" w:rsidRPr="00380184" w:rsidRDefault="00952CA6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D160604" w14:textId="1D2B963E" w:rsidR="00AE2F47" w:rsidRDefault="00AE2F47" w:rsidP="004A2CFE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กลุ่มบริษัทเช่าที่ดินหลายแห่งเป็นระยะเวลา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6A682E" w:rsidRPr="005D161E">
        <w:rPr>
          <w:rFonts w:asciiTheme="majorBidi" w:hAnsiTheme="majorBidi" w:cs="Angsana New"/>
          <w:sz w:val="30"/>
          <w:szCs w:val="30"/>
        </w:rPr>
        <w:t>9</w:t>
      </w:r>
      <w:r w:rsidR="00945FA6" w:rsidRPr="005D161E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5D161E">
        <w:rPr>
          <w:rFonts w:asciiTheme="majorBidi" w:hAnsiTheme="majorBidi" w:cs="Angsana New"/>
          <w:sz w:val="30"/>
          <w:szCs w:val="30"/>
          <w:cs/>
        </w:rPr>
        <w:t>-</w:t>
      </w:r>
      <w:r w:rsidR="00945FA6" w:rsidRPr="005D161E">
        <w:rPr>
          <w:rFonts w:asciiTheme="majorBidi" w:hAnsiTheme="majorBidi" w:cs="Angsana New"/>
          <w:sz w:val="30"/>
          <w:szCs w:val="30"/>
        </w:rPr>
        <w:t xml:space="preserve"> </w:t>
      </w:r>
      <w:r w:rsidR="0064148A" w:rsidRPr="005D161E">
        <w:rPr>
          <w:rFonts w:asciiTheme="majorBidi" w:hAnsiTheme="majorBidi" w:cs="Angsana New"/>
          <w:sz w:val="30"/>
          <w:szCs w:val="30"/>
        </w:rPr>
        <w:t>3</w:t>
      </w:r>
      <w:r w:rsidR="006A682E" w:rsidRPr="005D161E">
        <w:rPr>
          <w:rFonts w:asciiTheme="majorBidi" w:hAnsiTheme="majorBidi" w:cs="Angsana New"/>
          <w:sz w:val="30"/>
          <w:szCs w:val="30"/>
        </w:rPr>
        <w:t>6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ปี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โดยมีสิทธิต่ออายุสัญญาเช่าเมื่อสิ้นสุดอายุสัญญา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ค่าเช่ากำหนดชำระเป็นรายเดือนตามอัตราที่ระบุไว้ในสัญญา</w:t>
      </w:r>
    </w:p>
    <w:p w14:paraId="2875BBA0" w14:textId="47ABA49E" w:rsidR="00AE2F47" w:rsidRPr="00380184" w:rsidRDefault="00AE2F4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D723C8" w14:textId="2C5F6D79" w:rsidR="00AE2F47" w:rsidRPr="00AE2F47" w:rsidRDefault="00AE2F47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AE2F47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สิทธิเลือกในการขยายอายุสัญญาเช่า</w:t>
      </w:r>
    </w:p>
    <w:p w14:paraId="3F5525D7" w14:textId="63F780DD" w:rsidR="00AE2F47" w:rsidRPr="00380184" w:rsidRDefault="00AE2F4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E58CFCE" w14:textId="65EE07B1" w:rsidR="00CA4A86" w:rsidRDefault="001147E4" w:rsidP="000B341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กลุ่มบริษัทมีสิทธิเลือกขยายอายุสัญญาเช่าที่ดินสำหรับบางสัญญาภายใน</w:t>
      </w:r>
      <w:r w:rsidR="00D06260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64148A" w:rsidRPr="0064148A">
        <w:rPr>
          <w:rFonts w:asciiTheme="majorBidi" w:hAnsiTheme="majorBidi" w:cs="Angsana New" w:hint="cs"/>
          <w:sz w:val="30"/>
          <w:szCs w:val="30"/>
        </w:rPr>
        <w:t>30</w:t>
      </w:r>
      <w:r w:rsidR="00D06260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วันก่อน</w:t>
      </w:r>
      <w:r w:rsidR="00AE2F47"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สิ้นสุดระยะเวลาเช่า</w:t>
      </w:r>
      <w:r w:rsidR="00D645BD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ซึ่ง</w:t>
      </w:r>
      <w:r w:rsidR="006B3AEF">
        <w:rPr>
          <w:rFonts w:asciiTheme="majorBidi" w:hAnsiTheme="majorBidi" w:cs="Angsana New"/>
          <w:sz w:val="30"/>
          <w:szCs w:val="30"/>
          <w:cs/>
          <w:lang w:val="th-TH"/>
        </w:rPr>
        <w:br/>
      </w:r>
      <w:r w:rsidR="00D645BD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จะประเมินตั้งแต่วันที่สัญญาเช่า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3B1F16A7" w14:textId="77777777" w:rsidR="004D0B88" w:rsidRPr="00380184" w:rsidRDefault="004D0B88" w:rsidP="000B341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25"/>
        <w:gridCol w:w="1080"/>
        <w:gridCol w:w="180"/>
        <w:gridCol w:w="1080"/>
      </w:tblGrid>
      <w:tr w:rsidR="004D0B88" w:rsidRPr="00065A19" w14:paraId="09A2FAED" w14:textId="77777777" w:rsidTr="003A479B">
        <w:trPr>
          <w:cantSplit/>
          <w:tblHeader/>
        </w:trPr>
        <w:tc>
          <w:tcPr>
            <w:tcW w:w="4140" w:type="dxa"/>
            <w:vAlign w:val="bottom"/>
          </w:tcPr>
          <w:p w14:paraId="16A50992" w14:textId="77777777" w:rsidR="004D0B88" w:rsidRPr="00065A19" w:rsidRDefault="004D0B88" w:rsidP="003A4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546CF10B" w14:textId="77777777" w:rsidR="004D0B88" w:rsidRPr="00065A19" w:rsidRDefault="004D0B88" w:rsidP="003A479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5" w:type="dxa"/>
          </w:tcPr>
          <w:p w14:paraId="72680604" w14:textId="77777777" w:rsidR="004D0B88" w:rsidRPr="00065A19" w:rsidRDefault="004D0B88" w:rsidP="003A479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BBBAB2F" w14:textId="77777777" w:rsidR="004D0B88" w:rsidRPr="00065A19" w:rsidRDefault="004D0B88" w:rsidP="003A479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58C8" w:rsidRPr="00065A19" w14:paraId="129054E3" w14:textId="77777777" w:rsidTr="003A479B">
        <w:trPr>
          <w:cantSplit/>
          <w:tblHeader/>
        </w:trPr>
        <w:tc>
          <w:tcPr>
            <w:tcW w:w="4140" w:type="dxa"/>
          </w:tcPr>
          <w:p w14:paraId="4C810933" w14:textId="77777777" w:rsidR="00CB58C8" w:rsidRPr="00065A19" w:rsidRDefault="00CB58C8" w:rsidP="00CB58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0D4ABEB9" w14:textId="6B3685C5" w:rsidR="00CB58C8" w:rsidRPr="00065A19" w:rsidRDefault="00CB58C8" w:rsidP="00CB58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078386D8" w14:textId="77777777" w:rsidR="00CB58C8" w:rsidRPr="00065A19" w:rsidRDefault="00CB58C8" w:rsidP="00CB58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D8B275" w14:textId="6F8895B2" w:rsidR="00CB58C8" w:rsidRPr="00065A19" w:rsidRDefault="00CB58C8" w:rsidP="00CB58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25" w:type="dxa"/>
          </w:tcPr>
          <w:p w14:paraId="23430FDE" w14:textId="77777777" w:rsidR="00CB58C8" w:rsidRPr="00065A19" w:rsidRDefault="00CB58C8" w:rsidP="00CB58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C47790" w14:textId="6BEC3C6C" w:rsidR="00CB58C8" w:rsidRPr="00065A19" w:rsidRDefault="00CB58C8" w:rsidP="00CB58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22BA6D4" w14:textId="77777777" w:rsidR="00CB58C8" w:rsidRPr="00065A19" w:rsidRDefault="00CB58C8" w:rsidP="00CB58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ABF2D9" w14:textId="2DA7A0FE" w:rsidR="00CB58C8" w:rsidRPr="00065A19" w:rsidRDefault="00CB58C8" w:rsidP="00CB58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4D0B88" w:rsidRPr="00065A19" w14:paraId="7B201802" w14:textId="77777777" w:rsidTr="003A479B">
        <w:trPr>
          <w:cantSplit/>
          <w:tblHeader/>
        </w:trPr>
        <w:tc>
          <w:tcPr>
            <w:tcW w:w="4140" w:type="dxa"/>
          </w:tcPr>
          <w:p w14:paraId="46154B13" w14:textId="77777777" w:rsidR="004D0B88" w:rsidRPr="00065A19" w:rsidRDefault="004D0B88" w:rsidP="003A479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95" w:type="dxa"/>
            <w:gridSpan w:val="7"/>
          </w:tcPr>
          <w:p w14:paraId="39EE0419" w14:textId="77777777" w:rsidR="004D0B88" w:rsidRPr="00065A19" w:rsidRDefault="004D0B88" w:rsidP="003A4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5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D0B88" w:rsidRPr="00065A19" w14:paraId="5F0CBE02" w14:textId="77777777" w:rsidTr="003A479B">
        <w:trPr>
          <w:cantSplit/>
        </w:trPr>
        <w:tc>
          <w:tcPr>
            <w:tcW w:w="4140" w:type="dxa"/>
          </w:tcPr>
          <w:p w14:paraId="1945F845" w14:textId="77777777" w:rsidR="004D0B88" w:rsidRPr="00065A19" w:rsidRDefault="004D0B88" w:rsidP="003A479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65A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C522624" w14:textId="77777777" w:rsidR="004D0B88" w:rsidRPr="00065A19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8DF9F5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B25C3" w14:textId="77777777" w:rsidR="004D0B88" w:rsidRPr="00065A19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" w:type="dxa"/>
          </w:tcPr>
          <w:p w14:paraId="79A48A0B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50D0E4" w14:textId="77777777" w:rsidR="004D0B88" w:rsidRPr="00065A19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6A8F47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073F1C" w14:textId="77777777" w:rsidR="004D0B88" w:rsidRPr="00065A19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0B88" w:rsidRPr="00065A19" w14:paraId="50B9A079" w14:textId="77777777" w:rsidTr="003A479B">
        <w:trPr>
          <w:cantSplit/>
        </w:trPr>
        <w:tc>
          <w:tcPr>
            <w:tcW w:w="4140" w:type="dxa"/>
          </w:tcPr>
          <w:p w14:paraId="06E22C58" w14:textId="77777777" w:rsidR="004D0B88" w:rsidRPr="00065A19" w:rsidRDefault="004D0B88" w:rsidP="003A479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2DCBE8BD" w14:textId="77777777" w:rsidR="004D0B88" w:rsidRPr="00065A19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AC5A0E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771D3" w14:textId="77777777" w:rsidR="004D0B88" w:rsidRPr="00065A19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" w:type="dxa"/>
          </w:tcPr>
          <w:p w14:paraId="1DA681F9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D50188" w14:textId="77777777" w:rsidR="004D0B88" w:rsidRPr="00065A19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A86A3D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089F8" w14:textId="77777777" w:rsidR="004D0B88" w:rsidRPr="00065A19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44A" w:rsidRPr="00065A19" w14:paraId="4DD19505" w14:textId="77777777" w:rsidTr="003A479B">
        <w:trPr>
          <w:cantSplit/>
        </w:trPr>
        <w:tc>
          <w:tcPr>
            <w:tcW w:w="4140" w:type="dxa"/>
          </w:tcPr>
          <w:p w14:paraId="7C4E1054" w14:textId="77777777" w:rsidR="00E0044A" w:rsidRPr="00065A19" w:rsidRDefault="00E0044A" w:rsidP="00E0044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59D56691" w14:textId="567FC69B" w:rsidR="00E0044A" w:rsidRPr="004F3D12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15,012</w:t>
            </w:r>
          </w:p>
        </w:tc>
        <w:tc>
          <w:tcPr>
            <w:tcW w:w="270" w:type="dxa"/>
            <w:vAlign w:val="bottom"/>
          </w:tcPr>
          <w:p w14:paraId="6ACCB2D9" w14:textId="77777777" w:rsidR="00E0044A" w:rsidRPr="00065A19" w:rsidRDefault="00E0044A" w:rsidP="00E004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F6176F" w14:textId="4CFC4E16" w:rsidR="00E0044A" w:rsidRPr="00065A19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25" w:type="dxa"/>
            <w:vAlign w:val="bottom"/>
          </w:tcPr>
          <w:p w14:paraId="00EDC6AF" w14:textId="77777777" w:rsidR="00E0044A" w:rsidRPr="00065A19" w:rsidRDefault="00E0044A" w:rsidP="00E004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BD462" w14:textId="064C83C7" w:rsidR="00E0044A" w:rsidRPr="00065A19" w:rsidRDefault="00E0044A" w:rsidP="00E0044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50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E3F7EE8" w14:textId="77777777" w:rsidR="00E0044A" w:rsidRPr="00065A19" w:rsidRDefault="00E0044A" w:rsidP="00E004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F45E47" w14:textId="7560E085" w:rsidR="00E0044A" w:rsidRPr="00065A19" w:rsidRDefault="00E0044A" w:rsidP="00E0044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0044A" w:rsidRPr="00065A19" w14:paraId="5682D72D" w14:textId="77777777" w:rsidTr="003A479B">
        <w:trPr>
          <w:cantSplit/>
        </w:trPr>
        <w:tc>
          <w:tcPr>
            <w:tcW w:w="4140" w:type="dxa"/>
          </w:tcPr>
          <w:p w14:paraId="7C4EC8BD" w14:textId="77777777" w:rsidR="00E0044A" w:rsidRPr="00B67EE8" w:rsidRDefault="00E0044A" w:rsidP="00E0044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E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7577F863" w14:textId="20924441" w:rsidR="00E0044A" w:rsidRPr="004F3D12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7,939</w:t>
            </w:r>
          </w:p>
        </w:tc>
        <w:tc>
          <w:tcPr>
            <w:tcW w:w="270" w:type="dxa"/>
            <w:vAlign w:val="bottom"/>
          </w:tcPr>
          <w:p w14:paraId="1680E661" w14:textId="77777777" w:rsidR="00E0044A" w:rsidRPr="00065A19" w:rsidRDefault="00E0044A" w:rsidP="00E004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12C6D1" w14:textId="173E7906" w:rsidR="00E0044A" w:rsidRPr="0078130E" w:rsidRDefault="00E0044A" w:rsidP="00E0044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8,344</w:t>
            </w:r>
          </w:p>
        </w:tc>
        <w:tc>
          <w:tcPr>
            <w:tcW w:w="225" w:type="dxa"/>
            <w:vAlign w:val="bottom"/>
          </w:tcPr>
          <w:p w14:paraId="6D6226E0" w14:textId="77777777" w:rsidR="00E0044A" w:rsidRPr="00065A19" w:rsidRDefault="00E0044A" w:rsidP="00E004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7A4F3E" w14:textId="52B59433" w:rsidR="00E0044A" w:rsidRPr="0078130E" w:rsidRDefault="00E0044A" w:rsidP="00E0044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50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3EDEB5" w14:textId="77777777" w:rsidR="00E0044A" w:rsidRPr="00065A19" w:rsidRDefault="00E0044A" w:rsidP="00E004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F28FC8" w14:textId="686632B0" w:rsidR="00E0044A" w:rsidRPr="0078130E" w:rsidRDefault="00E0044A" w:rsidP="00E0044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0044A" w:rsidRPr="00065A19" w14:paraId="7DA66C09" w14:textId="77777777" w:rsidTr="003A479B">
        <w:trPr>
          <w:cantSplit/>
        </w:trPr>
        <w:tc>
          <w:tcPr>
            <w:tcW w:w="4140" w:type="dxa"/>
          </w:tcPr>
          <w:p w14:paraId="7485CC49" w14:textId="77777777" w:rsidR="00E0044A" w:rsidRPr="00DF3FB6" w:rsidRDefault="00E0044A" w:rsidP="00E0044A">
            <w:pPr>
              <w:tabs>
                <w:tab w:val="clear" w:pos="680"/>
                <w:tab w:val="clear" w:pos="907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ค่าเช่าจ่ายสัญญาเช่าระยะสั้น</w:t>
            </w:r>
          </w:p>
        </w:tc>
        <w:tc>
          <w:tcPr>
            <w:tcW w:w="1080" w:type="dxa"/>
          </w:tcPr>
          <w:p w14:paraId="4BFAFEC9" w14:textId="33B373E3" w:rsidR="00E0044A" w:rsidRPr="006A682E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270" w:type="dxa"/>
            <w:vAlign w:val="bottom"/>
          </w:tcPr>
          <w:p w14:paraId="770D3F01" w14:textId="77777777" w:rsidR="00E0044A" w:rsidRPr="00065A19" w:rsidRDefault="00E0044A" w:rsidP="00E004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370F56" w14:textId="4FF3BD9D" w:rsidR="00E0044A" w:rsidRDefault="00E0044A" w:rsidP="00E0044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225" w:type="dxa"/>
            <w:vAlign w:val="bottom"/>
          </w:tcPr>
          <w:p w14:paraId="25542764" w14:textId="77777777" w:rsidR="00E0044A" w:rsidRPr="00065A19" w:rsidRDefault="00E0044A" w:rsidP="00E004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77F64E" w14:textId="54BE0215" w:rsidR="00E0044A" w:rsidRPr="0078130E" w:rsidRDefault="00E0044A" w:rsidP="00E0044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50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D30D30C" w14:textId="77777777" w:rsidR="00E0044A" w:rsidRPr="00065A19" w:rsidRDefault="00E0044A" w:rsidP="00E004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1D3C7D" w14:textId="1DD9A91F" w:rsidR="00E0044A" w:rsidRPr="0078130E" w:rsidRDefault="00E0044A" w:rsidP="00E0044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0044A" w:rsidRPr="00065A19" w14:paraId="39FE2843" w14:textId="77777777" w:rsidTr="003A479B">
        <w:trPr>
          <w:cantSplit/>
        </w:trPr>
        <w:tc>
          <w:tcPr>
            <w:tcW w:w="4140" w:type="dxa"/>
          </w:tcPr>
          <w:p w14:paraId="748B935F" w14:textId="77777777" w:rsidR="00E0044A" w:rsidRPr="00B67EE8" w:rsidRDefault="00E0044A" w:rsidP="00E0044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FB6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29A19854" w14:textId="4239D7E3" w:rsidR="00E0044A" w:rsidRPr="006A682E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648</w:t>
            </w:r>
          </w:p>
        </w:tc>
        <w:tc>
          <w:tcPr>
            <w:tcW w:w="270" w:type="dxa"/>
            <w:vAlign w:val="bottom"/>
          </w:tcPr>
          <w:p w14:paraId="375D88E3" w14:textId="77777777" w:rsidR="00E0044A" w:rsidRPr="00065A19" w:rsidRDefault="00E0044A" w:rsidP="00E004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59330D" w14:textId="0D406B1D" w:rsidR="00E0044A" w:rsidRPr="0078130E" w:rsidRDefault="00E0044A" w:rsidP="00E0044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225" w:type="dxa"/>
            <w:vAlign w:val="bottom"/>
          </w:tcPr>
          <w:p w14:paraId="6B08313E" w14:textId="77777777" w:rsidR="00E0044A" w:rsidRPr="00065A19" w:rsidRDefault="00E0044A" w:rsidP="00E004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560837" w14:textId="7B59EF0E" w:rsidR="00E0044A" w:rsidRPr="0078130E" w:rsidRDefault="00E0044A" w:rsidP="00E0044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50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2,440</w:t>
            </w:r>
          </w:p>
        </w:tc>
        <w:tc>
          <w:tcPr>
            <w:tcW w:w="180" w:type="dxa"/>
            <w:vAlign w:val="bottom"/>
          </w:tcPr>
          <w:p w14:paraId="63860703" w14:textId="77777777" w:rsidR="00E0044A" w:rsidRPr="00065A19" w:rsidRDefault="00E0044A" w:rsidP="00E004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7E08C" w14:textId="57D3EA12" w:rsidR="00E0044A" w:rsidRPr="0078130E" w:rsidRDefault="00E0044A" w:rsidP="00E0044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</w:t>
            </w:r>
            <w:r w:rsidR="00BC452F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E0044A" w:rsidRPr="00065A19" w14:paraId="0ABF617C" w14:textId="77777777" w:rsidTr="003A479B">
        <w:trPr>
          <w:cantSplit/>
        </w:trPr>
        <w:tc>
          <w:tcPr>
            <w:tcW w:w="4140" w:type="dxa"/>
          </w:tcPr>
          <w:p w14:paraId="708486B4" w14:textId="1EF74650" w:rsidR="00E0044A" w:rsidRPr="00DF3FB6" w:rsidRDefault="00E0044A" w:rsidP="00E0044A">
            <w:pPr>
              <w:tabs>
                <w:tab w:val="clear" w:pos="680"/>
                <w:tab w:val="clear" w:pos="907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80184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ขาดทุนจากการเปลี่ยนแปลงสัญญาเช่า</w:t>
            </w:r>
          </w:p>
        </w:tc>
        <w:tc>
          <w:tcPr>
            <w:tcW w:w="1080" w:type="dxa"/>
          </w:tcPr>
          <w:p w14:paraId="273097B6" w14:textId="081B159D" w:rsidR="00E0044A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38DF63" w14:textId="77777777" w:rsidR="00E0044A" w:rsidRPr="00065A19" w:rsidRDefault="00E0044A" w:rsidP="00E004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DE8A45" w14:textId="5CCCD7BA" w:rsidR="00E0044A" w:rsidRPr="006A682E" w:rsidRDefault="00E0044A" w:rsidP="00E0044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912</w:t>
            </w:r>
          </w:p>
        </w:tc>
        <w:tc>
          <w:tcPr>
            <w:tcW w:w="225" w:type="dxa"/>
            <w:vAlign w:val="bottom"/>
          </w:tcPr>
          <w:p w14:paraId="126B407A" w14:textId="77777777" w:rsidR="00E0044A" w:rsidRPr="00065A19" w:rsidRDefault="00E0044A" w:rsidP="00E004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953FC5" w14:textId="397CF3E1" w:rsidR="00E0044A" w:rsidRDefault="00E0044A" w:rsidP="00E0044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50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3BC2BED" w14:textId="77777777" w:rsidR="00E0044A" w:rsidRPr="00065A19" w:rsidRDefault="00E0044A" w:rsidP="00E004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E0841" w14:textId="14859266" w:rsidR="00E0044A" w:rsidRDefault="00E0044A" w:rsidP="00E0044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6166E046" w14:textId="77777777" w:rsidR="004D0B88" w:rsidRPr="00380184" w:rsidRDefault="004D0B88" w:rsidP="000B341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0C16A7F8" w14:textId="46B2678D" w:rsidR="00065A19" w:rsidRPr="00065A19" w:rsidRDefault="00065A19" w:rsidP="00065A19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06A70">
        <w:rPr>
          <w:rFonts w:asciiTheme="majorBidi" w:hAnsiTheme="majorBidi" w:cs="Angsana New" w:hint="cs"/>
          <w:sz w:val="30"/>
          <w:szCs w:val="30"/>
          <w:cs/>
          <w:lang w:val="th-TH"/>
        </w:rPr>
        <w:t>ในปี</w:t>
      </w:r>
      <w:r w:rsidRPr="00106A70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256</w:t>
      </w:r>
      <w:r w:rsidR="00CB58C8">
        <w:rPr>
          <w:rFonts w:asciiTheme="majorBidi" w:hAnsiTheme="majorBidi" w:cs="Angsana New"/>
          <w:sz w:val="30"/>
          <w:szCs w:val="30"/>
        </w:rPr>
        <w:t>8</w:t>
      </w:r>
      <w:r w:rsidRPr="00106A70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106A70">
        <w:rPr>
          <w:rFonts w:asciiTheme="majorBidi" w:hAnsiTheme="majorBidi" w:cs="Angsana New" w:hint="cs"/>
          <w:sz w:val="30"/>
          <w:szCs w:val="30"/>
          <w:cs/>
          <w:lang w:val="th-TH"/>
        </w:rPr>
        <w:t>กระแสเงินสดจ่ายทั้งหมดของสัญญาเช่าของกลุ่มบริษัทมีจำนวน</w:t>
      </w:r>
      <w:r w:rsidR="00BA58FD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E0044A">
        <w:rPr>
          <w:rFonts w:asciiTheme="majorBidi" w:hAnsiTheme="majorBidi" w:cs="Angsana New"/>
          <w:sz w:val="30"/>
          <w:szCs w:val="30"/>
        </w:rPr>
        <w:t>1</w:t>
      </w:r>
      <w:r w:rsidR="00E31E63">
        <w:rPr>
          <w:rFonts w:asciiTheme="majorBidi" w:hAnsiTheme="majorBidi" w:cs="Angsana New"/>
          <w:sz w:val="30"/>
          <w:szCs w:val="30"/>
        </w:rPr>
        <w:t>7</w:t>
      </w:r>
      <w:r w:rsidR="00E0044A">
        <w:rPr>
          <w:rFonts w:asciiTheme="majorBidi" w:hAnsiTheme="majorBidi" w:cs="Angsana New"/>
          <w:sz w:val="30"/>
          <w:szCs w:val="30"/>
        </w:rPr>
        <w:t>.</w:t>
      </w:r>
      <w:r w:rsidR="005D0D09">
        <w:rPr>
          <w:rFonts w:asciiTheme="majorBidi" w:hAnsiTheme="majorBidi" w:cs="Angsana New"/>
          <w:sz w:val="30"/>
          <w:szCs w:val="30"/>
        </w:rPr>
        <w:t>46</w:t>
      </w:r>
      <w:r w:rsidR="004F3D12" w:rsidRPr="006A682E">
        <w:rPr>
          <w:rFonts w:asciiTheme="majorBidi" w:hAnsiTheme="majorBidi" w:cs="Angsana New"/>
          <w:sz w:val="30"/>
          <w:szCs w:val="30"/>
        </w:rPr>
        <w:t xml:space="preserve"> </w:t>
      </w:r>
      <w:r w:rsidRPr="006A682E">
        <w:rPr>
          <w:rFonts w:asciiTheme="majorBidi" w:hAnsiTheme="majorBidi" w:cs="Angsana New" w:hint="cs"/>
          <w:sz w:val="30"/>
          <w:szCs w:val="30"/>
          <w:cs/>
          <w:lang w:val="th-TH"/>
        </w:rPr>
        <w:t>ล้</w:t>
      </w:r>
      <w:r w:rsidRPr="00106A70">
        <w:rPr>
          <w:rFonts w:asciiTheme="majorBidi" w:hAnsiTheme="majorBidi" w:cs="Angsana New" w:hint="cs"/>
          <w:sz w:val="30"/>
          <w:szCs w:val="30"/>
          <w:cs/>
          <w:lang w:val="th-TH"/>
        </w:rPr>
        <w:t>านบาท</w:t>
      </w:r>
      <w:r w:rsidR="00D645BD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D645BD" w:rsidRPr="0052362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B58C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645BD" w:rsidRPr="0052362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A58FD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B58C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BA58FD">
        <w:rPr>
          <w:rFonts w:asciiTheme="majorBidi" w:hAnsiTheme="majorBidi" w:cstheme="majorBidi"/>
          <w:i/>
          <w:iCs/>
          <w:sz w:val="30"/>
          <w:szCs w:val="30"/>
        </w:rPr>
        <w:t>.8</w:t>
      </w:r>
      <w:r w:rsidR="00CB58C8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645BD" w:rsidRPr="0052362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645BD" w:rsidRPr="00523629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D645BD" w:rsidRPr="0052362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38E8F4BA" w14:textId="5975E85D" w:rsidR="0001125B" w:rsidRPr="00D115D0" w:rsidRDefault="0001125B" w:rsidP="0001125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115D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1C2148B0" w14:textId="4248B890" w:rsidR="00262719" w:rsidRPr="00D115D0" w:rsidRDefault="00262719" w:rsidP="00262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</w:tblGrid>
      <w:tr w:rsidR="001C5A51" w:rsidRPr="00D115D0" w14:paraId="6D93D7EA" w14:textId="77777777" w:rsidTr="003A479B">
        <w:trPr>
          <w:trHeight w:val="20"/>
          <w:tblHeader/>
        </w:trPr>
        <w:tc>
          <w:tcPr>
            <w:tcW w:w="2700" w:type="dxa"/>
          </w:tcPr>
          <w:p w14:paraId="64E0AE08" w14:textId="77777777" w:rsidR="001C5A51" w:rsidRPr="00D115D0" w:rsidRDefault="001C5A51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1A814DD6" w14:textId="77777777" w:rsidR="001C5A51" w:rsidRPr="00D115D0" w:rsidRDefault="001C5A51" w:rsidP="003A479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5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C5A51" w:rsidRPr="00D115D0" w14:paraId="553423F6" w14:textId="77777777" w:rsidTr="003A479B">
        <w:trPr>
          <w:trHeight w:val="20"/>
          <w:tblHeader/>
        </w:trPr>
        <w:tc>
          <w:tcPr>
            <w:tcW w:w="2700" w:type="dxa"/>
            <w:vMerge w:val="restart"/>
            <w:vAlign w:val="bottom"/>
          </w:tcPr>
          <w:p w14:paraId="5BCF2FA8" w14:textId="3E05DEFA" w:rsidR="001C5A51" w:rsidRPr="00D115D0" w:rsidRDefault="001C5A51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36641F6A" w14:textId="7F0DB945" w:rsidR="001C5A51" w:rsidRPr="00D115D0" w:rsidRDefault="001C5A51" w:rsidP="003A4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5DB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A16081D" w14:textId="77777777" w:rsidR="001C5A51" w:rsidRPr="00D115D0" w:rsidRDefault="001C5A51" w:rsidP="003A4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7A421BDF" w14:textId="507E6B5A" w:rsidR="001C5A51" w:rsidRPr="00D115D0" w:rsidRDefault="001C5A51" w:rsidP="003A479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5DB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1C5A51" w:rsidRPr="00D115D0" w14:paraId="1D8ED197" w14:textId="77777777" w:rsidTr="003A479B">
        <w:trPr>
          <w:trHeight w:val="20"/>
          <w:tblHeader/>
        </w:trPr>
        <w:tc>
          <w:tcPr>
            <w:tcW w:w="2700" w:type="dxa"/>
            <w:vMerge/>
          </w:tcPr>
          <w:p w14:paraId="4C546836" w14:textId="77777777" w:rsidR="001C5A51" w:rsidRPr="00D115D0" w:rsidRDefault="001C5A51" w:rsidP="001C5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061E3B" w14:textId="2B2B7A77" w:rsidR="001C5A51" w:rsidRPr="00D115D0" w:rsidRDefault="001C5A51" w:rsidP="001C5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ส่วนที่หมุนเวียน</w:t>
            </w:r>
          </w:p>
        </w:tc>
        <w:tc>
          <w:tcPr>
            <w:tcW w:w="180" w:type="dxa"/>
            <w:vAlign w:val="bottom"/>
          </w:tcPr>
          <w:p w14:paraId="13C2BA6B" w14:textId="77777777" w:rsidR="001C5A51" w:rsidRPr="00D115D0" w:rsidRDefault="001C5A51" w:rsidP="001C5A5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85FF8E" w14:textId="44736044" w:rsidR="001C5A51" w:rsidRPr="00D115D0" w:rsidRDefault="001C5A51" w:rsidP="001C5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80" w:type="dxa"/>
            <w:vAlign w:val="bottom"/>
          </w:tcPr>
          <w:p w14:paraId="40A9CF11" w14:textId="77777777" w:rsidR="001C5A51" w:rsidRPr="00D115D0" w:rsidRDefault="001C5A51" w:rsidP="001C5A5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85FBEE" w14:textId="61D15359" w:rsidR="001C5A51" w:rsidRPr="00D115D0" w:rsidRDefault="001C5A51" w:rsidP="001C5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111EB686" w14:textId="77777777" w:rsidR="001C5A51" w:rsidRPr="00D115D0" w:rsidRDefault="001C5A51" w:rsidP="001C5A5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95F6A1" w14:textId="72DC2914" w:rsidR="001C5A51" w:rsidRPr="00D115D0" w:rsidRDefault="001C5A51" w:rsidP="001C5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ส่วนที่หมุนเวียน</w:t>
            </w:r>
          </w:p>
        </w:tc>
        <w:tc>
          <w:tcPr>
            <w:tcW w:w="180" w:type="dxa"/>
            <w:vAlign w:val="bottom"/>
          </w:tcPr>
          <w:p w14:paraId="1A235CD3" w14:textId="77777777" w:rsidR="001C5A51" w:rsidRPr="00D115D0" w:rsidRDefault="001C5A51" w:rsidP="001C5A5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F7BC44" w14:textId="1D23A136" w:rsidR="001C5A51" w:rsidRPr="00D115D0" w:rsidRDefault="001C5A51" w:rsidP="001C5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80" w:type="dxa"/>
            <w:vAlign w:val="bottom"/>
          </w:tcPr>
          <w:p w14:paraId="78FE6167" w14:textId="77777777" w:rsidR="001C5A51" w:rsidRPr="00D115D0" w:rsidRDefault="001C5A51" w:rsidP="001C5A5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02193B" w14:textId="589626DD" w:rsidR="001C5A51" w:rsidRPr="00D115D0" w:rsidRDefault="001C5A51" w:rsidP="001C5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bidi="th-TH"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C5A51" w:rsidRPr="00D115D0" w14:paraId="1A931996" w14:textId="77777777" w:rsidTr="003A479B">
        <w:trPr>
          <w:trHeight w:val="20"/>
          <w:tblHeader/>
        </w:trPr>
        <w:tc>
          <w:tcPr>
            <w:tcW w:w="2700" w:type="dxa"/>
          </w:tcPr>
          <w:p w14:paraId="0B0B4994" w14:textId="77777777" w:rsidR="001C5A51" w:rsidRPr="00D115D0" w:rsidRDefault="001C5A51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4B125D53" w14:textId="77777777" w:rsidR="001C5A51" w:rsidRPr="00D115D0" w:rsidRDefault="001C5A51" w:rsidP="003A4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5D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115D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115D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115D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0044A" w:rsidRPr="00D115D0" w14:paraId="11DBF968" w14:textId="77777777" w:rsidTr="001C5A51">
        <w:trPr>
          <w:cantSplit/>
          <w:trHeight w:val="695"/>
        </w:trPr>
        <w:tc>
          <w:tcPr>
            <w:tcW w:w="2700" w:type="dxa"/>
          </w:tcPr>
          <w:p w14:paraId="18496091" w14:textId="3235F927" w:rsidR="00E0044A" w:rsidRPr="00D115D0" w:rsidRDefault="00E0044A" w:rsidP="00E0044A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D115D0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ที่มีหลักประกัน</w:t>
            </w:r>
          </w:p>
        </w:tc>
        <w:tc>
          <w:tcPr>
            <w:tcW w:w="990" w:type="dxa"/>
            <w:vAlign w:val="bottom"/>
          </w:tcPr>
          <w:p w14:paraId="520A62AE" w14:textId="54D960A5" w:rsidR="00E0044A" w:rsidRPr="00D115D0" w:rsidRDefault="00E0044A" w:rsidP="00E004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120,000</w:t>
            </w:r>
          </w:p>
        </w:tc>
        <w:tc>
          <w:tcPr>
            <w:tcW w:w="180" w:type="dxa"/>
            <w:vAlign w:val="bottom"/>
          </w:tcPr>
          <w:p w14:paraId="73789C67" w14:textId="77777777" w:rsidR="00E0044A" w:rsidRPr="00D115D0" w:rsidRDefault="00E0044A" w:rsidP="00E0044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5150A89" w14:textId="325D7EA5" w:rsidR="00E0044A" w:rsidRPr="00D115D0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4211FF" w14:textId="77777777" w:rsidR="00E0044A" w:rsidRPr="00D115D0" w:rsidRDefault="00E0044A" w:rsidP="00E0044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B93096" w14:textId="47D05E93" w:rsidR="00E0044A" w:rsidRPr="00D115D0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120,000</w:t>
            </w:r>
          </w:p>
        </w:tc>
        <w:tc>
          <w:tcPr>
            <w:tcW w:w="180" w:type="dxa"/>
            <w:vAlign w:val="bottom"/>
          </w:tcPr>
          <w:p w14:paraId="5389D93C" w14:textId="77777777" w:rsidR="00E0044A" w:rsidRPr="00D115D0" w:rsidRDefault="00E0044A" w:rsidP="00E0044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5FBE77" w14:textId="2B10C0AF" w:rsidR="00E0044A" w:rsidRPr="00D115D0" w:rsidRDefault="00EC7FB6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7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220</w:t>
            </w:r>
            <w:r w:rsidR="00E0044A"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C7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61ADC1B" w14:textId="77777777" w:rsidR="00E0044A" w:rsidRPr="00D115D0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F7AE1D4" w14:textId="13DA4CA2" w:rsidR="00E0044A" w:rsidRPr="00D115D0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36831E" w14:textId="77777777" w:rsidR="00E0044A" w:rsidRPr="00D115D0" w:rsidRDefault="00E0044A" w:rsidP="00E0044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E50EE8A" w14:textId="4250F585" w:rsidR="00E0044A" w:rsidRPr="00D115D0" w:rsidRDefault="00EC7FB6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7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220</w:t>
            </w:r>
            <w:r w:rsidR="00E0044A"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C7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E0044A" w:rsidRPr="00D115D0" w14:paraId="0A58EA8A" w14:textId="77777777" w:rsidTr="001C5A51">
        <w:trPr>
          <w:cantSplit/>
          <w:trHeight w:val="695"/>
        </w:trPr>
        <w:tc>
          <w:tcPr>
            <w:tcW w:w="2700" w:type="dxa"/>
          </w:tcPr>
          <w:p w14:paraId="2EE2B4BB" w14:textId="6870F815" w:rsidR="00E0044A" w:rsidRPr="00D115D0" w:rsidRDefault="00E0044A" w:rsidP="00E0044A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D115D0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ที่มีหลักประกัน</w:t>
            </w:r>
          </w:p>
        </w:tc>
        <w:tc>
          <w:tcPr>
            <w:tcW w:w="990" w:type="dxa"/>
            <w:vAlign w:val="bottom"/>
          </w:tcPr>
          <w:p w14:paraId="4A3C2FB1" w14:textId="1FC9170E" w:rsidR="00E0044A" w:rsidRPr="00D115D0" w:rsidRDefault="00E0044A" w:rsidP="00E004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FE7744" w14:textId="77777777" w:rsidR="00E0044A" w:rsidRPr="00D115D0" w:rsidRDefault="00E0044A" w:rsidP="00E0044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3216A4" w14:textId="00862BE9" w:rsidR="00E0044A" w:rsidRPr="00D115D0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9B4822" w14:textId="77777777" w:rsidR="00E0044A" w:rsidRPr="00D115D0" w:rsidRDefault="00E0044A" w:rsidP="00E0044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62AED75" w14:textId="364F497C" w:rsidR="00E0044A" w:rsidRPr="00D115D0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E488AE" w14:textId="77777777" w:rsidR="00E0044A" w:rsidRPr="00D115D0" w:rsidRDefault="00E0044A" w:rsidP="00E0044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55C59B2" w14:textId="737E7AB2" w:rsidR="00E0044A" w:rsidRPr="00D115D0" w:rsidRDefault="00EC7FB6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7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E0044A"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C7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80" w:type="dxa"/>
            <w:vAlign w:val="bottom"/>
          </w:tcPr>
          <w:p w14:paraId="02E9DD61" w14:textId="77777777" w:rsidR="00E0044A" w:rsidRPr="00D115D0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DE924D" w14:textId="1ED0882B" w:rsidR="00E0044A" w:rsidRPr="00D115D0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9F796D" w14:textId="77777777" w:rsidR="00E0044A" w:rsidRPr="00D115D0" w:rsidRDefault="00E0044A" w:rsidP="00E0044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2023931" w14:textId="6F1DCC3A" w:rsidR="00E0044A" w:rsidRPr="00D115D0" w:rsidRDefault="00EC7FB6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7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E0044A"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C7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</w:t>
            </w:r>
          </w:p>
        </w:tc>
      </w:tr>
      <w:tr w:rsidR="00E0044A" w:rsidRPr="00D115D0" w14:paraId="35DCA511" w14:textId="77777777" w:rsidTr="00AC4687">
        <w:trPr>
          <w:cantSplit/>
          <w:trHeight w:val="695"/>
        </w:trPr>
        <w:tc>
          <w:tcPr>
            <w:tcW w:w="2700" w:type="dxa"/>
          </w:tcPr>
          <w:p w14:paraId="615A1595" w14:textId="4583C3DA" w:rsidR="00E0044A" w:rsidRPr="00D115D0" w:rsidRDefault="00E0044A" w:rsidP="00E0044A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D115D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D115D0">
              <w:rPr>
                <w:rFonts w:ascii="Angsana New" w:hAnsi="Angsana New" w:cs="Angsana New" w:hint="cs"/>
                <w:sz w:val="30"/>
                <w:szCs w:val="30"/>
                <w:cs/>
              </w:rPr>
              <w:t>ที่ไม่มีหลักประกัน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FAE871" w14:textId="1AC2EA99" w:rsidR="00E0044A" w:rsidRPr="00D115D0" w:rsidRDefault="00E0044A" w:rsidP="00E004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10,511</w:t>
            </w:r>
          </w:p>
        </w:tc>
        <w:tc>
          <w:tcPr>
            <w:tcW w:w="180" w:type="dxa"/>
            <w:vAlign w:val="bottom"/>
          </w:tcPr>
          <w:p w14:paraId="4FB425CB" w14:textId="77777777" w:rsidR="00E0044A" w:rsidRPr="00D115D0" w:rsidRDefault="00E0044A" w:rsidP="00E0044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1AC86B" w14:textId="42AEB8A3" w:rsidR="00E0044A" w:rsidRPr="00D115D0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157,620</w:t>
            </w:r>
          </w:p>
        </w:tc>
        <w:tc>
          <w:tcPr>
            <w:tcW w:w="180" w:type="dxa"/>
            <w:vAlign w:val="bottom"/>
          </w:tcPr>
          <w:p w14:paraId="17878B63" w14:textId="77777777" w:rsidR="00E0044A" w:rsidRPr="00D115D0" w:rsidRDefault="00E0044A" w:rsidP="00E0044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FB18A0" w14:textId="43EE22E0" w:rsidR="00E0044A" w:rsidRPr="00D115D0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168,131</w:t>
            </w:r>
          </w:p>
        </w:tc>
        <w:tc>
          <w:tcPr>
            <w:tcW w:w="180" w:type="dxa"/>
            <w:vAlign w:val="bottom"/>
          </w:tcPr>
          <w:p w14:paraId="4CEC8CCA" w14:textId="77777777" w:rsidR="00E0044A" w:rsidRPr="00D115D0" w:rsidRDefault="00E0044A" w:rsidP="00E0044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E1F2FB" w14:textId="72D26F95" w:rsidR="00E0044A" w:rsidRPr="00D115D0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</w:t>
            </w: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7FB6" w:rsidRPr="00EC7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180" w:type="dxa"/>
            <w:vAlign w:val="bottom"/>
          </w:tcPr>
          <w:p w14:paraId="5C33599A" w14:textId="77777777" w:rsidR="00E0044A" w:rsidRPr="00D115D0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0161A8" w14:textId="45E8F286" w:rsidR="00E0044A" w:rsidRPr="00D115D0" w:rsidRDefault="00EC7FB6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7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E0044A"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="00E0044A"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C7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E0044A"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Pr="00EC7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50C356A" w14:textId="77777777" w:rsidR="00E0044A" w:rsidRPr="00D115D0" w:rsidRDefault="00E0044A" w:rsidP="00E0044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69CCA5" w14:textId="42063A7A" w:rsidR="00E0044A" w:rsidRPr="00D115D0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177,086</w:t>
            </w:r>
          </w:p>
        </w:tc>
      </w:tr>
      <w:tr w:rsidR="00E0044A" w:rsidRPr="00D115D0" w14:paraId="7656EE46" w14:textId="77777777" w:rsidTr="00AC4687">
        <w:trPr>
          <w:cantSplit/>
          <w:trHeight w:val="20"/>
        </w:trPr>
        <w:tc>
          <w:tcPr>
            <w:tcW w:w="2700" w:type="dxa"/>
          </w:tcPr>
          <w:p w14:paraId="3EFBB305" w14:textId="3739655E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5D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F8F0C" w14:textId="21BCC72A" w:rsidR="00E0044A" w:rsidRPr="00D115D0" w:rsidRDefault="00E0044A" w:rsidP="00E004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130,511</w:t>
            </w:r>
          </w:p>
        </w:tc>
        <w:tc>
          <w:tcPr>
            <w:tcW w:w="180" w:type="dxa"/>
            <w:vAlign w:val="bottom"/>
          </w:tcPr>
          <w:p w14:paraId="44EF9D18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A847A" w14:textId="62315D4A" w:rsidR="00E0044A" w:rsidRPr="00D115D0" w:rsidRDefault="00E0044A" w:rsidP="00E004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157,620</w:t>
            </w:r>
          </w:p>
        </w:tc>
        <w:tc>
          <w:tcPr>
            <w:tcW w:w="180" w:type="dxa"/>
            <w:vAlign w:val="bottom"/>
          </w:tcPr>
          <w:p w14:paraId="0C68FF3C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45C24" w14:textId="1AD4C138" w:rsidR="00E0044A" w:rsidRPr="00D115D0" w:rsidRDefault="00E0044A" w:rsidP="00E0044A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288,131</w:t>
            </w:r>
          </w:p>
        </w:tc>
        <w:tc>
          <w:tcPr>
            <w:tcW w:w="180" w:type="dxa"/>
            <w:vAlign w:val="bottom"/>
          </w:tcPr>
          <w:p w14:paraId="2F1FA586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DD45A" w14:textId="493B050B" w:rsidR="00E0044A" w:rsidRPr="00D115D0" w:rsidRDefault="00E0044A" w:rsidP="00E0044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240,152</w:t>
            </w:r>
          </w:p>
        </w:tc>
        <w:tc>
          <w:tcPr>
            <w:tcW w:w="180" w:type="dxa"/>
            <w:vAlign w:val="bottom"/>
          </w:tcPr>
          <w:p w14:paraId="4F687642" w14:textId="77777777" w:rsidR="00E0044A" w:rsidRPr="00D115D0" w:rsidRDefault="00E0044A" w:rsidP="00E0044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D9BAA" w14:textId="6189E7FA" w:rsidR="00E0044A" w:rsidRPr="00D115D0" w:rsidRDefault="00E0044A" w:rsidP="00E004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168,084</w:t>
            </w:r>
          </w:p>
        </w:tc>
        <w:tc>
          <w:tcPr>
            <w:tcW w:w="180" w:type="dxa"/>
            <w:vAlign w:val="bottom"/>
          </w:tcPr>
          <w:p w14:paraId="5499B2DB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F5D31" w14:textId="32860F69" w:rsidR="00E0044A" w:rsidRPr="00D115D0" w:rsidRDefault="00E0044A" w:rsidP="00E0044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408,236</w:t>
            </w:r>
          </w:p>
        </w:tc>
      </w:tr>
    </w:tbl>
    <w:p w14:paraId="07C8033D" w14:textId="77777777" w:rsidR="001C5A51" w:rsidRPr="00D115D0" w:rsidRDefault="001C5A51" w:rsidP="00262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</w:rPr>
      </w:pPr>
    </w:p>
    <w:p w14:paraId="1D5E9DDA" w14:textId="3EE22D6A" w:rsidR="001E00C6" w:rsidRPr="00A666F6" w:rsidRDefault="001E00C6" w:rsidP="001E00C6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6F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666F6">
        <w:rPr>
          <w:rFonts w:asciiTheme="majorBidi" w:hAnsiTheme="majorBidi" w:cstheme="majorBidi"/>
          <w:sz w:val="30"/>
          <w:szCs w:val="30"/>
        </w:rPr>
        <w:t xml:space="preserve">31 </w:t>
      </w:r>
      <w:r w:rsidRPr="00A666F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666F6">
        <w:rPr>
          <w:rFonts w:asciiTheme="majorBidi" w:hAnsiTheme="majorBidi" w:cstheme="majorBidi"/>
          <w:sz w:val="30"/>
          <w:szCs w:val="30"/>
        </w:rPr>
        <w:t>256</w:t>
      </w:r>
      <w:r w:rsidR="00516431">
        <w:rPr>
          <w:rFonts w:asciiTheme="majorBidi" w:hAnsiTheme="majorBidi" w:cstheme="majorBidi"/>
          <w:sz w:val="30"/>
          <w:szCs w:val="30"/>
        </w:rPr>
        <w:t>8</w:t>
      </w:r>
      <w:r w:rsidRPr="00A666F6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กลุ่มบริษัทมีวงเงินสินเชื่อซึ่งยังมิได้เบิกใช้เป็นจำนวนเงินรวม </w:t>
      </w:r>
      <w:r w:rsidR="00E0044A">
        <w:rPr>
          <w:rFonts w:asciiTheme="majorBidi" w:hAnsiTheme="majorBidi" w:cs="Angsana New"/>
          <w:sz w:val="30"/>
          <w:szCs w:val="30"/>
        </w:rPr>
        <w:t>421.00</w:t>
      </w:r>
      <w:r w:rsidRPr="00A666F6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A666F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A666F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16431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A666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516431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A666F6">
        <w:rPr>
          <w:rFonts w:asciiTheme="majorBidi" w:hAnsiTheme="majorBidi" w:cstheme="majorBidi"/>
          <w:i/>
          <w:iCs/>
          <w:sz w:val="30"/>
          <w:szCs w:val="30"/>
        </w:rPr>
        <w:t>21.00</w:t>
      </w:r>
      <w:r w:rsidR="00A666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66F6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Pr="00A666F6">
        <w:rPr>
          <w:rFonts w:asciiTheme="majorBidi" w:hAnsiTheme="majorBidi" w:cstheme="majorBidi" w:hint="cs"/>
          <w:i/>
          <w:iCs/>
          <w:sz w:val="30"/>
          <w:szCs w:val="30"/>
          <w:cs/>
        </w:rPr>
        <w:t>บ</w:t>
      </w:r>
      <w:r w:rsidRPr="00A666F6">
        <w:rPr>
          <w:rFonts w:asciiTheme="majorBidi" w:hAnsiTheme="majorBidi" w:cstheme="majorBidi"/>
          <w:i/>
          <w:iCs/>
          <w:sz w:val="30"/>
          <w:szCs w:val="30"/>
          <w:cs/>
        </w:rPr>
        <w:t>าท)</w:t>
      </w:r>
    </w:p>
    <w:p w14:paraId="19897B54" w14:textId="77777777" w:rsidR="001E00C6" w:rsidRPr="00D115D0" w:rsidRDefault="001E00C6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AFE7C9" w14:textId="4A4D14B7" w:rsidR="006B3AEF" w:rsidRPr="00D115D0" w:rsidRDefault="006B3AEF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115D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8F37893" w14:textId="77777777" w:rsidR="006B3AEF" w:rsidRPr="00D115D0" w:rsidRDefault="006B3AEF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94F4A4" w14:textId="71B2819B" w:rsidR="00670B21" w:rsidRPr="00D115D0" w:rsidRDefault="00670B21" w:rsidP="00D115D0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148A" w:rsidRPr="00D115D0">
        <w:rPr>
          <w:rFonts w:asciiTheme="majorBidi" w:hAnsiTheme="majorBidi" w:cstheme="majorBidi"/>
          <w:sz w:val="30"/>
          <w:szCs w:val="30"/>
        </w:rPr>
        <w:t>31</w:t>
      </w:r>
      <w:r w:rsidRPr="00D115D0">
        <w:rPr>
          <w:rFonts w:asciiTheme="majorBidi" w:hAnsiTheme="majorBidi" w:cstheme="majorBidi"/>
          <w:sz w:val="30"/>
          <w:szCs w:val="30"/>
        </w:rPr>
        <w:t xml:space="preserve"> 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D115D0">
        <w:rPr>
          <w:rFonts w:asciiTheme="majorBidi" w:hAnsiTheme="majorBidi" w:cstheme="majorBidi"/>
          <w:sz w:val="30"/>
          <w:szCs w:val="30"/>
        </w:rPr>
        <w:t>256</w:t>
      </w:r>
      <w:r w:rsidR="00516431">
        <w:rPr>
          <w:rFonts w:asciiTheme="majorBidi" w:hAnsiTheme="majorBidi" w:cstheme="majorBidi"/>
          <w:sz w:val="30"/>
          <w:szCs w:val="30"/>
        </w:rPr>
        <w:t>8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กลุ่มบริษัทมีเงินกู้ยืมระยะสั้น</w:t>
      </w:r>
      <w:r w:rsidR="006B3AEF" w:rsidRPr="00D115D0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D115D0">
        <w:rPr>
          <w:rFonts w:asciiTheme="majorBidi" w:hAnsiTheme="majorBidi" w:cstheme="majorBidi"/>
          <w:sz w:val="30"/>
          <w:szCs w:val="30"/>
          <w:cs/>
        </w:rPr>
        <w:t>กับสถาบันการเงินใน</w:t>
      </w:r>
      <w:r w:rsidR="001E0C38" w:rsidRPr="00D115D0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D115D0">
        <w:rPr>
          <w:rFonts w:asciiTheme="majorBidi" w:hAnsiTheme="majorBidi" w:cstheme="majorBidi"/>
          <w:sz w:val="30"/>
          <w:szCs w:val="30"/>
          <w:cs/>
        </w:rPr>
        <w:t>แห่ง</w:t>
      </w:r>
      <w:r w:rsidR="00823390" w:rsidRPr="00D115D0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D115D0">
        <w:rPr>
          <w:rFonts w:asciiTheme="majorBidi" w:hAnsiTheme="majorBidi" w:cstheme="majorBidi"/>
          <w:sz w:val="30"/>
          <w:szCs w:val="30"/>
          <w:cs/>
        </w:rPr>
        <w:t>เป็น</w:t>
      </w:r>
      <w:r w:rsidR="00D115D0" w:rsidRPr="00D115D0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จำนวนเงินรวม </w:t>
      </w:r>
      <w:r w:rsidR="00E0044A">
        <w:rPr>
          <w:rFonts w:asciiTheme="majorBidi" w:hAnsiTheme="majorBidi" w:cs="Angsana New"/>
          <w:sz w:val="30"/>
          <w:szCs w:val="30"/>
        </w:rPr>
        <w:t>120.00</w:t>
      </w:r>
      <w:r w:rsidR="009147AF" w:rsidRPr="00D115D0">
        <w:rPr>
          <w:rFonts w:asciiTheme="majorBidi" w:hAnsiTheme="majorBidi" w:cs="Angsana New"/>
          <w:sz w:val="30"/>
          <w:szCs w:val="30"/>
        </w:rPr>
        <w:t xml:space="preserve"> 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115D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64148A" w:rsidRPr="00D115D0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516431">
        <w:rPr>
          <w:rFonts w:asciiTheme="majorBidi" w:hAnsiTheme="majorBidi" w:cstheme="majorBidi"/>
          <w:i/>
          <w:iCs/>
          <w:sz w:val="30"/>
          <w:szCs w:val="30"/>
        </w:rPr>
        <w:t>67</w:t>
      </w:r>
      <w:r w:rsidRPr="00D115D0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2F4225" w:rsidRPr="00D115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16431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FD7C22" w:rsidRPr="00D115D0">
        <w:rPr>
          <w:rFonts w:asciiTheme="majorBidi" w:hAnsiTheme="majorBidi" w:cstheme="majorBidi"/>
          <w:i/>
          <w:iCs/>
          <w:sz w:val="30"/>
          <w:szCs w:val="30"/>
        </w:rPr>
        <w:t>20</w:t>
      </w:r>
      <w:r w:rsidR="000B341A" w:rsidRPr="00D115D0">
        <w:rPr>
          <w:rFonts w:asciiTheme="majorBidi" w:hAnsiTheme="majorBidi" w:cstheme="majorBidi"/>
          <w:i/>
          <w:iCs/>
          <w:sz w:val="30"/>
          <w:szCs w:val="30"/>
        </w:rPr>
        <w:t>.00</w:t>
      </w:r>
      <w:r w:rsidRPr="00D115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D115D0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D115D0">
        <w:rPr>
          <w:rFonts w:asciiTheme="majorBidi" w:hAnsiTheme="majorBidi" w:cstheme="majorBidi"/>
          <w:sz w:val="30"/>
          <w:szCs w:val="30"/>
          <w:cs/>
        </w:rPr>
        <w:t>โดย</w:t>
      </w:r>
      <w:r w:rsidR="00C07D55" w:rsidRPr="00D115D0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7356B3" w:rsidRPr="00D115D0">
        <w:rPr>
          <w:rFonts w:asciiTheme="majorBidi" w:hAnsiTheme="majorBidi" w:cstheme="majorBidi"/>
          <w:sz w:val="30"/>
          <w:szCs w:val="30"/>
          <w:cs/>
        </w:rPr>
        <w:t>อัตรา</w:t>
      </w:r>
      <w:r w:rsidR="00B82268" w:rsidRPr="00D115D0">
        <w:rPr>
          <w:rFonts w:asciiTheme="majorBidi" w:hAnsiTheme="majorBidi" w:cstheme="majorBidi" w:hint="cs"/>
          <w:sz w:val="30"/>
          <w:szCs w:val="30"/>
          <w:cs/>
        </w:rPr>
        <w:t>ดอกเบี้ย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E0044A">
        <w:rPr>
          <w:rFonts w:asciiTheme="majorBidi" w:hAnsiTheme="majorBidi" w:cs="Angsana New"/>
          <w:sz w:val="30"/>
          <w:szCs w:val="30"/>
        </w:rPr>
        <w:t>3.60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45DD" w:rsidRPr="00D115D0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15D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64148A" w:rsidRPr="00D115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16431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D115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D7C22" w:rsidRPr="00D115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516431">
        <w:rPr>
          <w:rFonts w:asciiTheme="majorBidi" w:hAnsiTheme="majorBidi" w:cs="Angsana New"/>
          <w:i/>
          <w:iCs/>
          <w:sz w:val="30"/>
          <w:szCs w:val="30"/>
        </w:rPr>
        <w:t>3.99</w:t>
      </w:r>
      <w:r w:rsidR="00FD7C22" w:rsidRPr="00D115D0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FD7C22" w:rsidRPr="00D115D0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D115D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3685709" w14:textId="77777777" w:rsidR="006B3AEF" w:rsidRPr="00D115D0" w:rsidRDefault="006B3AEF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DA03AA" w14:textId="3036DE84" w:rsidR="006B3AEF" w:rsidRPr="00D115D0" w:rsidRDefault="006B3AEF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115D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1DEB59D" w14:textId="77777777" w:rsidR="007E11DB" w:rsidRPr="00A666F6" w:rsidRDefault="007E11DB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71AAA4" w14:textId="1846BF7A" w:rsidR="007E11DB" w:rsidRPr="006C702D" w:rsidRDefault="007E11DB" w:rsidP="006B3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A666F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64148A" w:rsidRPr="00A666F6">
        <w:rPr>
          <w:rFonts w:asciiTheme="majorBidi" w:hAnsiTheme="majorBidi" w:cstheme="majorBidi"/>
          <w:sz w:val="30"/>
          <w:szCs w:val="30"/>
        </w:rPr>
        <w:t>2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64148A" w:rsidRPr="00A666F6">
        <w:rPr>
          <w:rFonts w:asciiTheme="majorBidi" w:hAnsiTheme="majorBidi" w:cstheme="majorBidi"/>
          <w:sz w:val="30"/>
          <w:szCs w:val="30"/>
        </w:rPr>
        <w:t>2563</w:t>
      </w:r>
      <w:r w:rsidRPr="00A666F6">
        <w:rPr>
          <w:rFonts w:asciiTheme="majorBidi" w:hAnsiTheme="majorBidi" w:cstheme="majorBidi"/>
          <w:sz w:val="30"/>
          <w:szCs w:val="30"/>
        </w:rPr>
        <w:t xml:space="preserve"> 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บริษัทย่อยแห่งหนึ่งได้ทำสัญญาเงินกู้ยืมระยะยาวกับธ</w:t>
      </w:r>
      <w:r w:rsidRPr="00A666F6">
        <w:rPr>
          <w:rFonts w:asciiTheme="majorBidi" w:hAnsiTheme="majorBidi" w:cstheme="majorBidi"/>
          <w:sz w:val="30"/>
          <w:szCs w:val="30"/>
          <w:cs/>
        </w:rPr>
        <w:t xml:space="preserve">นาคารในประเทศแห่งหนึ่งเป็นจำนวนเงิน </w:t>
      </w:r>
      <w:r w:rsidR="0064148A" w:rsidRPr="00A666F6">
        <w:rPr>
          <w:rFonts w:asciiTheme="majorBidi" w:hAnsiTheme="majorBidi" w:cs="Angsana New"/>
          <w:sz w:val="30"/>
          <w:szCs w:val="30"/>
        </w:rPr>
        <w:t>80</w:t>
      </w:r>
      <w:r w:rsidR="00206D9C" w:rsidRPr="00A666F6">
        <w:rPr>
          <w:rFonts w:asciiTheme="majorBidi" w:hAnsiTheme="majorBidi" w:cs="Angsana New"/>
          <w:sz w:val="30"/>
          <w:szCs w:val="30"/>
        </w:rPr>
        <w:t>.00</w:t>
      </w:r>
      <w:r w:rsidRPr="00A666F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666F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บริษัทย่อยได้รับเงินกู้ดังกล่าวในวันที่ </w:t>
      </w:r>
      <w:r w:rsidR="0064148A" w:rsidRPr="00A666F6">
        <w:rPr>
          <w:rFonts w:asciiTheme="majorBidi" w:hAnsiTheme="majorBidi" w:cstheme="majorBidi"/>
          <w:sz w:val="30"/>
          <w:szCs w:val="30"/>
        </w:rPr>
        <w:t>25</w:t>
      </w:r>
      <w:r w:rsidRPr="00A666F6">
        <w:rPr>
          <w:rFonts w:asciiTheme="majorBidi" w:hAnsiTheme="majorBidi" w:cstheme="majorBidi"/>
          <w:sz w:val="30"/>
          <w:szCs w:val="30"/>
        </w:rPr>
        <w:t xml:space="preserve"> 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666F6">
        <w:rPr>
          <w:rFonts w:asciiTheme="majorBidi" w:hAnsiTheme="majorBidi" w:cstheme="majorBidi"/>
          <w:sz w:val="30"/>
          <w:szCs w:val="30"/>
        </w:rPr>
        <w:t xml:space="preserve"> </w:t>
      </w:r>
      <w:r w:rsidR="0064148A" w:rsidRPr="00A666F6">
        <w:rPr>
          <w:rFonts w:asciiTheme="majorBidi" w:hAnsiTheme="majorBidi" w:cstheme="majorBidi"/>
          <w:sz w:val="30"/>
          <w:szCs w:val="30"/>
        </w:rPr>
        <w:t>2563</w:t>
      </w:r>
      <w:r w:rsidRPr="00A666F6">
        <w:rPr>
          <w:rFonts w:asciiTheme="majorBidi" w:hAnsiTheme="majorBidi" w:cstheme="majorBidi"/>
          <w:sz w:val="30"/>
          <w:szCs w:val="30"/>
        </w:rPr>
        <w:t xml:space="preserve"> </w:t>
      </w:r>
      <w:r w:rsidRPr="00A666F6">
        <w:rPr>
          <w:rFonts w:asciiTheme="majorBidi" w:hAnsiTheme="majorBidi" w:cstheme="majorBidi"/>
          <w:sz w:val="30"/>
          <w:szCs w:val="30"/>
          <w:cs/>
        </w:rPr>
        <w:t>โดยมีดอกเบี้ยในอัตรา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66F6">
        <w:rPr>
          <w:rFonts w:asciiTheme="majorBidi" w:hAnsiTheme="majorBidi" w:cstheme="majorBidi"/>
          <w:sz w:val="30"/>
          <w:szCs w:val="30"/>
        </w:rPr>
        <w:t xml:space="preserve">MLR 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>ลบร้อยละ</w:t>
      </w:r>
      <w:r w:rsidRPr="00A666F6">
        <w:rPr>
          <w:rFonts w:asciiTheme="majorBidi" w:hAnsiTheme="majorBidi" w:cstheme="majorBidi"/>
          <w:sz w:val="30"/>
          <w:szCs w:val="30"/>
        </w:rPr>
        <w:t xml:space="preserve"> </w:t>
      </w:r>
      <w:r w:rsidR="0064148A" w:rsidRPr="00A666F6">
        <w:rPr>
          <w:rFonts w:asciiTheme="majorBidi" w:hAnsiTheme="majorBidi" w:cstheme="majorBidi"/>
          <w:sz w:val="30"/>
          <w:szCs w:val="30"/>
        </w:rPr>
        <w:t>1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 xml:space="preserve"> ต่อปี สัญญากู้ยืมเงินดังกล่าวมีอายุ </w:t>
      </w:r>
      <w:r w:rsidR="00D115D0" w:rsidRPr="00A666F6">
        <w:rPr>
          <w:rFonts w:asciiTheme="majorBidi" w:hAnsiTheme="majorBidi" w:cstheme="majorBidi"/>
          <w:sz w:val="30"/>
          <w:szCs w:val="30"/>
        </w:rPr>
        <w:t>5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 xml:space="preserve"> ปี ซึ่งมีกำหนดชำระคืนเงินต้นเป็นงวดเดือนรวม </w:t>
      </w:r>
      <w:r w:rsidR="0064148A" w:rsidRPr="00A666F6">
        <w:rPr>
          <w:rFonts w:asciiTheme="majorBidi" w:hAnsiTheme="majorBidi" w:cstheme="majorBidi"/>
          <w:sz w:val="30"/>
          <w:szCs w:val="30"/>
        </w:rPr>
        <w:t>60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 xml:space="preserve"> งวด เริ่มตั้งแต่เดือนตุลาคม </w:t>
      </w:r>
      <w:r w:rsidR="0064148A" w:rsidRPr="00A666F6">
        <w:rPr>
          <w:rFonts w:asciiTheme="majorBidi" w:hAnsiTheme="majorBidi" w:cstheme="majorBidi"/>
          <w:sz w:val="30"/>
          <w:szCs w:val="30"/>
        </w:rPr>
        <w:t>2563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66F6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A666F6">
        <w:rPr>
          <w:rFonts w:asciiTheme="majorBidi" w:hAnsiTheme="majorBidi" w:cstheme="majorBidi" w:hint="cs"/>
          <w:sz w:val="30"/>
          <w:szCs w:val="30"/>
          <w:cs/>
          <w:lang w:val="en-GB"/>
        </w:rPr>
        <w:t>ย่อยดังกล่าว</w:t>
      </w:r>
      <w:r w:rsidRPr="00A666F6">
        <w:rPr>
          <w:rFonts w:asciiTheme="majorBidi" w:hAnsiTheme="majorBidi" w:cstheme="majorBidi"/>
          <w:sz w:val="30"/>
          <w:szCs w:val="30"/>
          <w:cs/>
          <w:lang w:val="en-GB"/>
        </w:rPr>
        <w:t>ต้องปฏิบัติตามเงื่อนไขบางประการเกี่ยวกับการรักษาอัตราส่วนทางการเงินต่าง</w:t>
      </w:r>
      <w:r w:rsidR="00B47739" w:rsidRPr="00A666F6">
        <w:rPr>
          <w:rFonts w:asciiTheme="majorBidi" w:hAnsiTheme="majorBidi" w:cstheme="majorBidi"/>
          <w:sz w:val="30"/>
          <w:szCs w:val="30"/>
          <w:cs/>
          <w:lang w:val="en-GB"/>
        </w:rPr>
        <w:t>ๆ</w:t>
      </w:r>
      <w:r w:rsidRPr="00A666F6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และเงื่อนไขอื่นตามที่ระบุไว้ในสัญญา</w:t>
      </w:r>
      <w:r w:rsidR="005B1E2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โดยบริษัทย่อย</w:t>
      </w:r>
      <w:r w:rsidR="00012EE2">
        <w:rPr>
          <w:rFonts w:asciiTheme="majorBidi" w:hAnsiTheme="majorBidi" w:cstheme="majorBidi" w:hint="cs"/>
          <w:sz w:val="30"/>
          <w:szCs w:val="30"/>
          <w:cs/>
          <w:lang w:val="en-GB"/>
        </w:rPr>
        <w:t>ดังกล่าวได้จ่ายชำระคืนเงินกู้ยืมระยะยาวจากสถาบันการเงิน</w:t>
      </w:r>
      <w:r w:rsidR="006C702D">
        <w:rPr>
          <w:rFonts w:asciiTheme="majorBidi" w:hAnsiTheme="majorBidi" w:cstheme="majorBidi"/>
          <w:sz w:val="30"/>
          <w:szCs w:val="30"/>
          <w:lang w:val="en-GB"/>
        </w:rPr>
        <w:br/>
      </w:r>
      <w:r w:rsidR="00012EE2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ทั้งจำนวน</w:t>
      </w:r>
      <w:r w:rsidR="006C702D">
        <w:rPr>
          <w:rFonts w:asciiTheme="majorBidi" w:hAnsiTheme="majorBidi" w:cstheme="majorBidi" w:hint="cs"/>
          <w:sz w:val="30"/>
          <w:szCs w:val="30"/>
          <w:cs/>
          <w:lang w:val="en-GB"/>
        </w:rPr>
        <w:t>แล้วในเดือนกันยายน</w:t>
      </w:r>
      <w:r w:rsidR="006C702D">
        <w:rPr>
          <w:rFonts w:asciiTheme="majorBidi" w:hAnsiTheme="majorBidi" w:cstheme="majorBidi"/>
          <w:sz w:val="30"/>
          <w:szCs w:val="30"/>
        </w:rPr>
        <w:t xml:space="preserve"> 2568</w:t>
      </w:r>
    </w:p>
    <w:tbl>
      <w:tblPr>
        <w:tblW w:w="9278" w:type="dxa"/>
        <w:tblInd w:w="450" w:type="dxa"/>
        <w:tblLook w:val="01E0" w:firstRow="1" w:lastRow="1" w:firstColumn="1" w:lastColumn="1" w:noHBand="0" w:noVBand="0"/>
      </w:tblPr>
      <w:tblGrid>
        <w:gridCol w:w="4730"/>
        <w:gridCol w:w="1385"/>
        <w:gridCol w:w="1395"/>
        <w:gridCol w:w="372"/>
        <w:gridCol w:w="1396"/>
      </w:tblGrid>
      <w:tr w:rsidR="006B3AEF" w:rsidRPr="00D115D0" w14:paraId="08295AB9" w14:textId="77777777" w:rsidTr="006B3AEF">
        <w:trPr>
          <w:trHeight w:val="428"/>
          <w:tblHeader/>
        </w:trPr>
        <w:tc>
          <w:tcPr>
            <w:tcW w:w="4730" w:type="dxa"/>
            <w:vMerge w:val="restart"/>
          </w:tcPr>
          <w:p w14:paraId="6C7642A2" w14:textId="77777777" w:rsidR="006B3AEF" w:rsidRPr="00D115D0" w:rsidRDefault="006B3AEF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FE72662" w14:textId="1B6B4ACC" w:rsidR="006B3AEF" w:rsidRPr="00D115D0" w:rsidRDefault="006B3AEF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D11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11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115D0">
              <w:rPr>
                <w:rFonts w:asciiTheme="majorBidi" w:hAnsiTheme="majorBidi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5" w:type="dxa"/>
          </w:tcPr>
          <w:p w14:paraId="31B835E0" w14:textId="77777777" w:rsidR="006B3AEF" w:rsidRPr="00D115D0" w:rsidRDefault="006B3AEF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3" w:type="dxa"/>
            <w:gridSpan w:val="3"/>
          </w:tcPr>
          <w:p w14:paraId="02F795AA" w14:textId="2D99D173" w:rsidR="006B3AEF" w:rsidRPr="00D115D0" w:rsidRDefault="006B3AEF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3AEF" w:rsidRPr="00D115D0" w14:paraId="41467B78" w14:textId="77777777" w:rsidTr="001E00C6">
        <w:trPr>
          <w:trHeight w:val="144"/>
          <w:tblHeader/>
        </w:trPr>
        <w:tc>
          <w:tcPr>
            <w:tcW w:w="4730" w:type="dxa"/>
            <w:vMerge/>
          </w:tcPr>
          <w:p w14:paraId="358A26C7" w14:textId="77777777" w:rsidR="006B3AEF" w:rsidRPr="00D115D0" w:rsidRDefault="006B3AEF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5" w:type="dxa"/>
          </w:tcPr>
          <w:p w14:paraId="0FFE6348" w14:textId="77777777" w:rsidR="006B3AEF" w:rsidRPr="00D115D0" w:rsidRDefault="006B3AEF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95" w:type="dxa"/>
            <w:vAlign w:val="center"/>
          </w:tcPr>
          <w:p w14:paraId="2D338378" w14:textId="35C9AC9A" w:rsidR="006B3AEF" w:rsidRPr="00D115D0" w:rsidRDefault="006B3AEF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516431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372" w:type="dxa"/>
            <w:vAlign w:val="center"/>
          </w:tcPr>
          <w:p w14:paraId="2C4762EB" w14:textId="77777777" w:rsidR="006B3AEF" w:rsidRPr="00D115D0" w:rsidRDefault="006B3AEF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96" w:type="dxa"/>
            <w:vAlign w:val="center"/>
          </w:tcPr>
          <w:p w14:paraId="49AAA06C" w14:textId="40FC0735" w:rsidR="006B3AEF" w:rsidRPr="00D115D0" w:rsidRDefault="006B3AEF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516431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6B3AEF" w:rsidRPr="00D115D0" w14:paraId="1A4AF996" w14:textId="77777777" w:rsidTr="006B3AEF">
        <w:trPr>
          <w:trHeight w:val="415"/>
          <w:tblHeader/>
        </w:trPr>
        <w:tc>
          <w:tcPr>
            <w:tcW w:w="4730" w:type="dxa"/>
          </w:tcPr>
          <w:p w14:paraId="47FB8A47" w14:textId="77777777" w:rsidR="006B3AEF" w:rsidRPr="00D115D0" w:rsidRDefault="006B3AEF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5" w:type="dxa"/>
          </w:tcPr>
          <w:p w14:paraId="17F49DE9" w14:textId="77777777" w:rsidR="006B3AEF" w:rsidRPr="00D115D0" w:rsidRDefault="006B3AEF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3" w:type="dxa"/>
            <w:gridSpan w:val="3"/>
          </w:tcPr>
          <w:p w14:paraId="37FF1649" w14:textId="77777777" w:rsidR="006B3AEF" w:rsidRPr="00D115D0" w:rsidRDefault="006B3AEF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D115D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11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044A" w:rsidRPr="00D115D0" w14:paraId="4BE5A904" w14:textId="77777777" w:rsidTr="001E00C6">
        <w:trPr>
          <w:trHeight w:val="415"/>
        </w:trPr>
        <w:tc>
          <w:tcPr>
            <w:tcW w:w="4730" w:type="dxa"/>
          </w:tcPr>
          <w:p w14:paraId="1F541AB5" w14:textId="156D3D27" w:rsidR="00E0044A" w:rsidRPr="00D115D0" w:rsidRDefault="00E0044A" w:rsidP="000D59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85" w:type="dxa"/>
          </w:tcPr>
          <w:p w14:paraId="7891618D" w14:textId="2515764E" w:rsidR="00E0044A" w:rsidRPr="00D115D0" w:rsidRDefault="00E0044A" w:rsidP="000D5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115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95" w:type="dxa"/>
          </w:tcPr>
          <w:p w14:paraId="7C584938" w14:textId="336A7AFF" w:rsidR="00E0044A" w:rsidRPr="00D115D0" w:rsidRDefault="0061644A" w:rsidP="000D5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E004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372" w:type="dxa"/>
          </w:tcPr>
          <w:p w14:paraId="61FDD1DE" w14:textId="77777777" w:rsidR="00E0044A" w:rsidRPr="00D115D0" w:rsidRDefault="00E0044A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61691A79" w14:textId="4B1520AE" w:rsidR="00E0044A" w:rsidRPr="00D115D0" w:rsidRDefault="00054504" w:rsidP="000D598C">
            <w:pPr>
              <w:pStyle w:val="acctfourfigures"/>
              <w:tabs>
                <w:tab w:val="clear" w:pos="765"/>
                <w:tab w:val="left" w:pos="113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56,799</w:t>
            </w:r>
          </w:p>
        </w:tc>
      </w:tr>
      <w:tr w:rsidR="00E0044A" w:rsidRPr="00D115D0" w14:paraId="1468B07B" w14:textId="77777777" w:rsidTr="001E00C6">
        <w:trPr>
          <w:trHeight w:val="415"/>
        </w:trPr>
        <w:tc>
          <w:tcPr>
            <w:tcW w:w="4730" w:type="dxa"/>
          </w:tcPr>
          <w:p w14:paraId="148A3E17" w14:textId="56C3ECB7" w:rsidR="00E0044A" w:rsidRPr="00D115D0" w:rsidRDefault="00E0044A" w:rsidP="000D59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385" w:type="dxa"/>
          </w:tcPr>
          <w:p w14:paraId="167CB2F4" w14:textId="02FB03B5" w:rsidR="00E0044A" w:rsidRPr="00D115D0" w:rsidRDefault="00E0044A" w:rsidP="000D5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115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1395" w:type="dxa"/>
          </w:tcPr>
          <w:p w14:paraId="48E9EFC4" w14:textId="3E083A2F" w:rsidR="00E0044A" w:rsidRPr="00D115D0" w:rsidRDefault="00E0044A" w:rsidP="000D5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850D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164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574</w:t>
            </w:r>
          </w:p>
        </w:tc>
        <w:tc>
          <w:tcPr>
            <w:tcW w:w="372" w:type="dxa"/>
          </w:tcPr>
          <w:p w14:paraId="51A003B9" w14:textId="77777777" w:rsidR="00E0044A" w:rsidRPr="00D115D0" w:rsidRDefault="00E0044A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02BBC207" w14:textId="3BA5B243" w:rsidR="00E0044A" w:rsidRPr="00D115D0" w:rsidRDefault="00E0044A" w:rsidP="000D5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54504">
              <w:rPr>
                <w:rFonts w:asciiTheme="majorBidi" w:hAnsiTheme="majorBidi" w:cstheme="majorBidi"/>
                <w:sz w:val="30"/>
                <w:szCs w:val="30"/>
              </w:rPr>
              <w:t>76,272</w:t>
            </w:r>
          </w:p>
        </w:tc>
      </w:tr>
      <w:tr w:rsidR="00E0044A" w:rsidRPr="00D115D0" w14:paraId="037D7CE5" w14:textId="77777777" w:rsidTr="001E00C6">
        <w:trPr>
          <w:trHeight w:val="428"/>
        </w:trPr>
        <w:tc>
          <w:tcPr>
            <w:tcW w:w="4730" w:type="dxa"/>
          </w:tcPr>
          <w:p w14:paraId="0F472CFD" w14:textId="77777777" w:rsidR="00E0044A" w:rsidRPr="00D115D0" w:rsidRDefault="00E0044A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5" w:type="dxa"/>
          </w:tcPr>
          <w:p w14:paraId="38959245" w14:textId="77777777" w:rsidR="00E0044A" w:rsidRPr="00D115D0" w:rsidRDefault="00E0044A" w:rsidP="000D5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5D1928EC" w14:textId="319A3811" w:rsidR="00E0044A" w:rsidRPr="00D115D0" w:rsidRDefault="00E0044A" w:rsidP="000D5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326,</w:t>
            </w:r>
            <w:r w:rsidR="006164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372" w:type="dxa"/>
          </w:tcPr>
          <w:p w14:paraId="2943C6FE" w14:textId="77777777" w:rsidR="00E0044A" w:rsidRPr="00D115D0" w:rsidRDefault="00E0044A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2835CF46" w14:textId="5F9162F2" w:rsidR="00E0044A" w:rsidRPr="00D115D0" w:rsidRDefault="00E0044A" w:rsidP="000D5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333,071</w:t>
            </w:r>
          </w:p>
        </w:tc>
      </w:tr>
    </w:tbl>
    <w:p w14:paraId="07220D20" w14:textId="77777777" w:rsidR="00E47622" w:rsidRPr="00D115D0" w:rsidRDefault="00E47622" w:rsidP="00AA31BB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6D708FC6" w14:textId="06EC6440" w:rsidR="0091153A" w:rsidRPr="00E47622" w:rsidRDefault="008878E3" w:rsidP="0091153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878E3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77121981" w14:textId="77777777" w:rsidR="00E47622" w:rsidRPr="00841582" w:rsidRDefault="00E47622" w:rsidP="00E47622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0C695C48" w14:textId="77777777" w:rsidR="00E47622" w:rsidRPr="001C6734" w:rsidRDefault="00E47622" w:rsidP="00E4762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105F7B8" w14:textId="77777777" w:rsidR="00E47622" w:rsidRPr="001C6734" w:rsidRDefault="00E47622" w:rsidP="00E47622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CFD2536" w14:textId="0A5C1791" w:rsidR="00E47622" w:rsidRDefault="00E47622" w:rsidP="00E4762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</w:t>
      </w:r>
      <w:r w:rsidRPr="001C6734">
        <w:rPr>
          <w:rFonts w:asciiTheme="majorBidi" w:hAnsiTheme="majorBidi" w:cstheme="majorBidi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5C5F54">
        <w:rPr>
          <w:rFonts w:asciiTheme="majorBidi" w:hAnsiTheme="majorBidi" w:cstheme="majorBidi"/>
          <w:sz w:val="30"/>
          <w:szCs w:val="30"/>
        </w:rPr>
        <w:t>2541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</w:t>
      </w:r>
      <w:r w:rsidR="0019681B">
        <w:rPr>
          <w:rFonts w:asciiTheme="majorBidi" w:hAnsiTheme="majorBidi" w:cstheme="majorBidi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อัตราดอกเบี้</w:t>
      </w:r>
      <w:r w:rsidR="0019681B">
        <w:rPr>
          <w:rFonts w:asciiTheme="majorBidi" w:hAnsiTheme="majorBidi" w:cstheme="majorBidi" w:hint="cs"/>
          <w:sz w:val="30"/>
          <w:szCs w:val="30"/>
          <w:cs/>
        </w:rPr>
        <w:t>ย</w:t>
      </w:r>
    </w:p>
    <w:p w14:paraId="36895A84" w14:textId="77777777" w:rsidR="00E47622" w:rsidRDefault="00E47622" w:rsidP="00E4762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270"/>
        <w:gridCol w:w="1170"/>
        <w:gridCol w:w="270"/>
        <w:gridCol w:w="1080"/>
        <w:gridCol w:w="270"/>
        <w:gridCol w:w="990"/>
        <w:gridCol w:w="270"/>
        <w:gridCol w:w="1080"/>
      </w:tblGrid>
      <w:tr w:rsidR="00E47622" w:rsidRPr="00F647CE" w14:paraId="1D52FE58" w14:textId="77777777" w:rsidTr="00FE2E1E">
        <w:trPr>
          <w:trHeight w:val="144"/>
          <w:tblHeader/>
        </w:trPr>
        <w:tc>
          <w:tcPr>
            <w:tcW w:w="4050" w:type="dxa"/>
            <w:vMerge w:val="restart"/>
            <w:vAlign w:val="bottom"/>
          </w:tcPr>
          <w:p w14:paraId="4E6241E2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68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2A866354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C468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</w:p>
        </w:tc>
        <w:tc>
          <w:tcPr>
            <w:tcW w:w="270" w:type="dxa"/>
          </w:tcPr>
          <w:p w14:paraId="009D5A65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FA1961B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4683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08533D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B6E30CE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4683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7622" w:rsidRPr="00F647CE" w14:paraId="0F062A38" w14:textId="77777777" w:rsidTr="00FE2E1E">
        <w:trPr>
          <w:trHeight w:val="144"/>
          <w:tblHeader/>
        </w:trPr>
        <w:tc>
          <w:tcPr>
            <w:tcW w:w="4050" w:type="dxa"/>
            <w:vMerge/>
          </w:tcPr>
          <w:p w14:paraId="13F42F97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D2817C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3BBE2C6B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83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09BACB75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E1BFF06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8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31379DE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D37410B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83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BC72587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1F7806B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8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47622" w:rsidRPr="00F647CE" w14:paraId="70BE873C" w14:textId="77777777" w:rsidTr="00FE2E1E">
        <w:trPr>
          <w:trHeight w:val="144"/>
          <w:tblHeader/>
        </w:trPr>
        <w:tc>
          <w:tcPr>
            <w:tcW w:w="4050" w:type="dxa"/>
          </w:tcPr>
          <w:p w14:paraId="7A8E534D" w14:textId="77777777" w:rsidR="00E47622" w:rsidRPr="00C46836" w:rsidRDefault="00E47622" w:rsidP="000D598C">
            <w:pPr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1EA137" w14:textId="77777777" w:rsidR="00E47622" w:rsidRPr="00C46836" w:rsidRDefault="00E47622" w:rsidP="000D598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</w:tcPr>
          <w:p w14:paraId="4F1B98B7" w14:textId="77777777" w:rsidR="00E47622" w:rsidRPr="00C46836" w:rsidRDefault="00E47622" w:rsidP="000D598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683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47622" w:rsidRPr="00F647CE" w14:paraId="6D2634F0" w14:textId="77777777" w:rsidTr="00FE2E1E">
        <w:trPr>
          <w:trHeight w:val="144"/>
        </w:trPr>
        <w:tc>
          <w:tcPr>
            <w:tcW w:w="4050" w:type="dxa"/>
          </w:tcPr>
          <w:p w14:paraId="5856F212" w14:textId="77777777" w:rsidR="00E47622" w:rsidRPr="00C46836" w:rsidRDefault="00E47622" w:rsidP="000D598C">
            <w:pPr>
              <w:tabs>
                <w:tab w:val="clear" w:pos="227"/>
              </w:tabs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C468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4683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4683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A917E53" w14:textId="77777777" w:rsidR="00E47622" w:rsidRPr="00C46836" w:rsidRDefault="00E47622" w:rsidP="000D59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AA7EB33" w14:textId="77777777" w:rsidR="00E47622" w:rsidRPr="00C46836" w:rsidRDefault="00E47622" w:rsidP="002259E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8,784</w:t>
            </w:r>
          </w:p>
        </w:tc>
        <w:tc>
          <w:tcPr>
            <w:tcW w:w="270" w:type="dxa"/>
          </w:tcPr>
          <w:p w14:paraId="76F6F471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C88FC" w14:textId="77777777" w:rsidR="00E47622" w:rsidRPr="00331423" w:rsidRDefault="00E47622" w:rsidP="002259EA">
            <w:pPr>
              <w:pStyle w:val="acctfourfigures"/>
              <w:tabs>
                <w:tab w:val="clear" w:pos="765"/>
              </w:tabs>
              <w:spacing w:line="240" w:lineRule="auto"/>
              <w:ind w:left="-79" w:right="11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7,704</w:t>
            </w:r>
          </w:p>
        </w:tc>
        <w:tc>
          <w:tcPr>
            <w:tcW w:w="270" w:type="dxa"/>
          </w:tcPr>
          <w:p w14:paraId="2AF02827" w14:textId="77777777" w:rsidR="00E47622" w:rsidRPr="00331423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413CB4" w14:textId="77777777" w:rsidR="00E47622" w:rsidRPr="00331423" w:rsidRDefault="00E47622" w:rsidP="002259EA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6,239</w:t>
            </w:r>
          </w:p>
        </w:tc>
        <w:tc>
          <w:tcPr>
            <w:tcW w:w="270" w:type="dxa"/>
          </w:tcPr>
          <w:p w14:paraId="13C2ABBF" w14:textId="77777777" w:rsidR="00E47622" w:rsidRPr="00331423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437682" w14:textId="77777777" w:rsidR="00E47622" w:rsidRPr="00331423" w:rsidRDefault="00E47622" w:rsidP="002259EA">
            <w:pPr>
              <w:pStyle w:val="acctfourfigures"/>
              <w:tabs>
                <w:tab w:val="clear" w:pos="765"/>
                <w:tab w:val="left" w:pos="700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5,648</w:t>
            </w:r>
          </w:p>
        </w:tc>
      </w:tr>
      <w:tr w:rsidR="00E47622" w:rsidRPr="00F647CE" w14:paraId="65C02562" w14:textId="77777777" w:rsidTr="00FE2E1E">
        <w:trPr>
          <w:trHeight w:val="144"/>
        </w:trPr>
        <w:tc>
          <w:tcPr>
            <w:tcW w:w="4050" w:type="dxa"/>
          </w:tcPr>
          <w:p w14:paraId="6DC9C19D" w14:textId="77777777" w:rsidR="00E47622" w:rsidRPr="00C46836" w:rsidRDefault="00E47622" w:rsidP="000D598C">
            <w:pPr>
              <w:tabs>
                <w:tab w:val="clear" w:pos="227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C468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</w:tcPr>
          <w:p w14:paraId="7015898F" w14:textId="77777777" w:rsidR="00E47622" w:rsidRPr="00C46836" w:rsidRDefault="00E47622" w:rsidP="000D59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054B37F3" w14:textId="77777777" w:rsidR="00E47622" w:rsidRPr="00331423" w:rsidRDefault="00E47622" w:rsidP="002259E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AE28A4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59DA5F" w14:textId="77777777" w:rsidR="00E47622" w:rsidRPr="00331423" w:rsidRDefault="00E47622" w:rsidP="002259EA">
            <w:pPr>
              <w:pStyle w:val="acctfourfigures"/>
              <w:tabs>
                <w:tab w:val="clear" w:pos="765"/>
              </w:tabs>
              <w:spacing w:line="240" w:lineRule="auto"/>
              <w:ind w:left="-79" w:right="11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F1B2A3A" w14:textId="77777777" w:rsidR="00E47622" w:rsidRPr="00331423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2FEA5D" w14:textId="77777777" w:rsidR="00E47622" w:rsidRPr="00331423" w:rsidRDefault="00E47622" w:rsidP="002259EA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93E9108" w14:textId="77777777" w:rsidR="00E47622" w:rsidRPr="00331423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4EAFEF" w14:textId="77777777" w:rsidR="00E47622" w:rsidRPr="00331423" w:rsidRDefault="00E47622" w:rsidP="002259EA">
            <w:pPr>
              <w:pStyle w:val="acctfourfigures"/>
              <w:tabs>
                <w:tab w:val="clear" w:pos="765"/>
                <w:tab w:val="left" w:pos="700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E47622" w:rsidRPr="00F647CE" w14:paraId="605C72F8" w14:textId="77777777" w:rsidTr="00FE2E1E">
        <w:trPr>
          <w:trHeight w:val="144"/>
        </w:trPr>
        <w:tc>
          <w:tcPr>
            <w:tcW w:w="4050" w:type="dxa"/>
          </w:tcPr>
          <w:p w14:paraId="17671E56" w14:textId="77777777" w:rsidR="00E47622" w:rsidRPr="00C46836" w:rsidRDefault="00E47622" w:rsidP="000D598C">
            <w:pPr>
              <w:tabs>
                <w:tab w:val="clear" w:pos="227"/>
              </w:tabs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683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6A038329" w14:textId="77777777" w:rsidR="00E47622" w:rsidRPr="00C46836" w:rsidRDefault="00E47622" w:rsidP="000D59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3CBA565" w14:textId="77777777" w:rsidR="00E47622" w:rsidRPr="00331423" w:rsidRDefault="00E47622" w:rsidP="002259E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70" w:type="dxa"/>
          </w:tcPr>
          <w:p w14:paraId="5694E3F0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95CA2" w14:textId="77777777" w:rsidR="00E47622" w:rsidRPr="00331423" w:rsidRDefault="00E47622" w:rsidP="002259EA">
            <w:pPr>
              <w:pStyle w:val="acctfourfigures"/>
              <w:tabs>
                <w:tab w:val="clear" w:pos="765"/>
              </w:tabs>
              <w:spacing w:line="240" w:lineRule="auto"/>
              <w:ind w:left="-79" w:right="11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270" w:type="dxa"/>
          </w:tcPr>
          <w:p w14:paraId="016382A8" w14:textId="77777777" w:rsidR="00E47622" w:rsidRPr="00331423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98054D" w14:textId="77777777" w:rsidR="00E47622" w:rsidRPr="00331423" w:rsidRDefault="00E47622" w:rsidP="002259EA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270" w:type="dxa"/>
          </w:tcPr>
          <w:p w14:paraId="20104380" w14:textId="77777777" w:rsidR="00E47622" w:rsidRPr="00331423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A535A" w14:textId="77777777" w:rsidR="00E47622" w:rsidRPr="00331423" w:rsidRDefault="00E47622" w:rsidP="002259EA">
            <w:pPr>
              <w:pStyle w:val="acctfourfigures"/>
              <w:tabs>
                <w:tab w:val="clear" w:pos="765"/>
                <w:tab w:val="left" w:pos="700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438</w:t>
            </w:r>
          </w:p>
        </w:tc>
      </w:tr>
      <w:tr w:rsidR="00E47622" w:rsidRPr="00F647CE" w14:paraId="0ECBCD2A" w14:textId="77777777" w:rsidTr="00FE2E1E">
        <w:trPr>
          <w:trHeight w:val="144"/>
        </w:trPr>
        <w:tc>
          <w:tcPr>
            <w:tcW w:w="4050" w:type="dxa"/>
          </w:tcPr>
          <w:p w14:paraId="55B374AD" w14:textId="77777777" w:rsidR="00E47622" w:rsidRPr="00C46836" w:rsidRDefault="00E47622" w:rsidP="000D598C">
            <w:pPr>
              <w:tabs>
                <w:tab w:val="clear" w:pos="227"/>
              </w:tabs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683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608FEFDB" w14:textId="77777777" w:rsidR="00E47622" w:rsidRPr="00C46836" w:rsidRDefault="00E47622" w:rsidP="000D59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CF18AB0" w14:textId="77777777" w:rsidR="00E47622" w:rsidRPr="00331423" w:rsidRDefault="00E47622" w:rsidP="002259E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70" w:type="dxa"/>
          </w:tcPr>
          <w:p w14:paraId="29624B85" w14:textId="77777777" w:rsidR="00E47622" w:rsidRPr="00C46836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7EF07" w14:textId="77777777" w:rsidR="00E47622" w:rsidRPr="00331423" w:rsidRDefault="00E47622" w:rsidP="002259EA">
            <w:pPr>
              <w:pStyle w:val="acctfourfigures"/>
              <w:tabs>
                <w:tab w:val="clear" w:pos="765"/>
              </w:tabs>
              <w:spacing w:line="240" w:lineRule="auto"/>
              <w:ind w:left="-79" w:right="11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270" w:type="dxa"/>
          </w:tcPr>
          <w:p w14:paraId="5499C4D8" w14:textId="77777777" w:rsidR="00E47622" w:rsidRPr="00331423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21827D" w14:textId="77777777" w:rsidR="00E47622" w:rsidRPr="00331423" w:rsidRDefault="00E47622" w:rsidP="002259EA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70" w:type="dxa"/>
          </w:tcPr>
          <w:p w14:paraId="6297BE17" w14:textId="77777777" w:rsidR="00E47622" w:rsidRPr="00331423" w:rsidRDefault="00E47622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645989" w14:textId="77777777" w:rsidR="00E47622" w:rsidRPr="00331423" w:rsidRDefault="00E47622" w:rsidP="002259EA">
            <w:pPr>
              <w:pStyle w:val="acctfourfigures"/>
              <w:tabs>
                <w:tab w:val="clear" w:pos="765"/>
                <w:tab w:val="left" w:pos="700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</w:tr>
      <w:tr w:rsidR="000D598C" w:rsidRPr="00F647CE" w14:paraId="0F2166EF" w14:textId="77777777" w:rsidTr="00FE2E1E">
        <w:trPr>
          <w:trHeight w:val="144"/>
        </w:trPr>
        <w:tc>
          <w:tcPr>
            <w:tcW w:w="4050" w:type="dxa"/>
          </w:tcPr>
          <w:p w14:paraId="088A42BF" w14:textId="77777777" w:rsidR="000D598C" w:rsidRPr="00C46836" w:rsidRDefault="000D598C" w:rsidP="000D598C">
            <w:pPr>
              <w:tabs>
                <w:tab w:val="clear" w:pos="227"/>
              </w:tabs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2F5B66" w14:textId="77777777" w:rsidR="000D598C" w:rsidRPr="00C46836" w:rsidRDefault="000D598C" w:rsidP="000D59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2D232DF" w14:textId="77777777" w:rsidR="000D598C" w:rsidRPr="00331423" w:rsidRDefault="000D598C" w:rsidP="002259E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F64E2E" w14:textId="77777777" w:rsidR="000D598C" w:rsidRPr="00C46836" w:rsidRDefault="000D598C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22B41" w14:textId="77777777" w:rsidR="000D598C" w:rsidRPr="00331423" w:rsidRDefault="000D598C" w:rsidP="002259EA">
            <w:pPr>
              <w:pStyle w:val="acctfourfigures"/>
              <w:tabs>
                <w:tab w:val="clear" w:pos="765"/>
              </w:tabs>
              <w:spacing w:line="240" w:lineRule="auto"/>
              <w:ind w:left="-79" w:right="11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E22FDC" w14:textId="77777777" w:rsidR="000D598C" w:rsidRPr="00331423" w:rsidRDefault="000D598C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52DD32" w14:textId="77777777" w:rsidR="000D598C" w:rsidRPr="00331423" w:rsidRDefault="000D598C" w:rsidP="002259EA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FC8B94" w14:textId="77777777" w:rsidR="000D598C" w:rsidRPr="00331423" w:rsidRDefault="000D598C" w:rsidP="000D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35A07" w14:textId="77777777" w:rsidR="000D598C" w:rsidRPr="00331423" w:rsidRDefault="000D598C" w:rsidP="002259EA">
            <w:pPr>
              <w:pStyle w:val="acctfourfigures"/>
              <w:tabs>
                <w:tab w:val="clear" w:pos="765"/>
                <w:tab w:val="left" w:pos="700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7622" w:rsidRPr="00F647CE" w14:paraId="5486EBAB" w14:textId="77777777" w:rsidTr="00FE2E1E">
        <w:trPr>
          <w:trHeight w:val="144"/>
        </w:trPr>
        <w:tc>
          <w:tcPr>
            <w:tcW w:w="4050" w:type="dxa"/>
          </w:tcPr>
          <w:p w14:paraId="3B8A896B" w14:textId="77777777" w:rsidR="00E47622" w:rsidRPr="00C46836" w:rsidRDefault="00E47622" w:rsidP="00B7553C">
            <w:pPr>
              <w:spacing w:line="211" w:lineRule="auto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68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4CC69A73" w14:textId="77777777" w:rsidR="00E47622" w:rsidRPr="00C46836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A1FF9AD" w14:textId="77777777" w:rsidR="00E47622" w:rsidRPr="00331423" w:rsidRDefault="00E47622" w:rsidP="002259EA">
            <w:pPr>
              <w:pStyle w:val="acctfourfigures"/>
              <w:tabs>
                <w:tab w:val="clear" w:pos="765"/>
              </w:tabs>
              <w:spacing w:line="211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BA6220" w14:textId="77777777" w:rsidR="00E47622" w:rsidRPr="00C46836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33E45" w14:textId="77777777" w:rsidR="00E47622" w:rsidRPr="00331423" w:rsidRDefault="00E47622" w:rsidP="002259EA">
            <w:pPr>
              <w:pStyle w:val="acctfourfigures"/>
              <w:tabs>
                <w:tab w:val="clear" w:pos="765"/>
              </w:tabs>
              <w:spacing w:line="211" w:lineRule="auto"/>
              <w:ind w:left="-79" w:right="11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888BFA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6E9E0E" w14:textId="77777777" w:rsidR="00E47622" w:rsidRPr="00331423" w:rsidRDefault="00E47622" w:rsidP="002259EA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B26DAF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2689F3" w14:textId="77777777" w:rsidR="00E47622" w:rsidRPr="00331423" w:rsidRDefault="00E47622" w:rsidP="002259EA">
            <w:pPr>
              <w:pStyle w:val="acctfourfigures"/>
              <w:tabs>
                <w:tab w:val="clear" w:pos="765"/>
                <w:tab w:val="left" w:pos="700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7622" w:rsidRPr="00F647CE" w14:paraId="620AEF28" w14:textId="77777777" w:rsidTr="00FE2E1E">
        <w:trPr>
          <w:trHeight w:val="144"/>
        </w:trPr>
        <w:tc>
          <w:tcPr>
            <w:tcW w:w="4050" w:type="dxa"/>
          </w:tcPr>
          <w:p w14:paraId="570BE865" w14:textId="77777777" w:rsidR="00E47622" w:rsidRPr="00C46836" w:rsidRDefault="00E47622" w:rsidP="00B7553C">
            <w:pPr>
              <w:tabs>
                <w:tab w:val="clear" w:pos="227"/>
              </w:tabs>
              <w:spacing w:line="211" w:lineRule="auto"/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C46836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270" w:type="dxa"/>
          </w:tcPr>
          <w:p w14:paraId="7EDF4C65" w14:textId="77777777" w:rsidR="00E47622" w:rsidRPr="00C46836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782B97F" w14:textId="77777777" w:rsidR="00E47622" w:rsidRPr="00C46836" w:rsidRDefault="00E47622" w:rsidP="002259EA">
            <w:pPr>
              <w:pStyle w:val="acctfourfigures"/>
              <w:tabs>
                <w:tab w:val="clear" w:pos="765"/>
              </w:tabs>
              <w:spacing w:line="211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133240" w14:textId="77777777" w:rsidR="00E47622" w:rsidRPr="00C46836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B976A" w14:textId="77777777" w:rsidR="00E47622" w:rsidRPr="00331423" w:rsidRDefault="00E47622" w:rsidP="002259EA">
            <w:pPr>
              <w:pStyle w:val="acctfourfigures"/>
              <w:tabs>
                <w:tab w:val="clear" w:pos="765"/>
              </w:tabs>
              <w:spacing w:line="211" w:lineRule="auto"/>
              <w:ind w:left="-79" w:right="11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6CB95D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10085E" w14:textId="77777777" w:rsidR="00E47622" w:rsidRPr="00331423" w:rsidRDefault="00E47622" w:rsidP="002259EA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1DC0FB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815E49" w14:textId="77777777" w:rsidR="00E47622" w:rsidRPr="00331423" w:rsidRDefault="00E47622" w:rsidP="002259EA">
            <w:pPr>
              <w:pStyle w:val="acctfourfigures"/>
              <w:tabs>
                <w:tab w:val="clear" w:pos="765"/>
                <w:tab w:val="left" w:pos="700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7622" w:rsidRPr="00F647CE" w14:paraId="0DEFAAB3" w14:textId="77777777" w:rsidTr="00FE2E1E">
        <w:trPr>
          <w:trHeight w:val="144"/>
        </w:trPr>
        <w:tc>
          <w:tcPr>
            <w:tcW w:w="4050" w:type="dxa"/>
          </w:tcPr>
          <w:p w14:paraId="5885CD29" w14:textId="77777777" w:rsidR="00E47622" w:rsidRPr="00C46836" w:rsidRDefault="00E47622" w:rsidP="00B7553C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340"/>
              </w:tabs>
              <w:spacing w:line="211" w:lineRule="auto"/>
              <w:ind w:left="415" w:right="-13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6836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</w:tcPr>
          <w:p w14:paraId="201C92DC" w14:textId="77777777" w:rsidR="00E47622" w:rsidRPr="00C46836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3ACA28" w14:textId="77777777" w:rsidR="00E47622" w:rsidRPr="00C46836" w:rsidRDefault="00E47622" w:rsidP="002259EA">
            <w:pPr>
              <w:pStyle w:val="acctfourfigures"/>
              <w:tabs>
                <w:tab w:val="clear" w:pos="765"/>
              </w:tabs>
              <w:spacing w:line="211" w:lineRule="auto"/>
              <w:ind w:left="-79" w:right="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(69)</w:t>
            </w:r>
          </w:p>
        </w:tc>
        <w:tc>
          <w:tcPr>
            <w:tcW w:w="270" w:type="dxa"/>
          </w:tcPr>
          <w:p w14:paraId="016A17E8" w14:textId="77777777" w:rsidR="00E47622" w:rsidRPr="00C46836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23DBAD" w14:textId="77777777" w:rsidR="00E47622" w:rsidRPr="00C46836" w:rsidRDefault="00E47622" w:rsidP="002259EA">
            <w:pPr>
              <w:pStyle w:val="acctfourfigures"/>
              <w:tabs>
                <w:tab w:val="clear" w:pos="765"/>
              </w:tabs>
              <w:spacing w:line="211" w:lineRule="auto"/>
              <w:ind w:left="-79" w:right="11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AF55C2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79B904" w14:textId="77777777" w:rsidR="00E47622" w:rsidRPr="00C46836" w:rsidRDefault="00E47622" w:rsidP="002259EA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BB7125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0761A" w14:textId="77777777" w:rsidR="00E47622" w:rsidRPr="00C46836" w:rsidRDefault="00E47622" w:rsidP="002259EA">
            <w:pPr>
              <w:pStyle w:val="acctfourfigures"/>
              <w:tabs>
                <w:tab w:val="clear" w:pos="765"/>
                <w:tab w:val="left" w:pos="700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47622" w:rsidRPr="00F647CE" w14:paraId="492DEDD5" w14:textId="77777777" w:rsidTr="00FE2E1E">
        <w:trPr>
          <w:trHeight w:val="144"/>
        </w:trPr>
        <w:tc>
          <w:tcPr>
            <w:tcW w:w="4050" w:type="dxa"/>
          </w:tcPr>
          <w:p w14:paraId="3E745431" w14:textId="77777777" w:rsidR="00E47622" w:rsidRPr="00C46836" w:rsidRDefault="00E47622" w:rsidP="00B7553C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340"/>
              </w:tabs>
              <w:spacing w:line="211" w:lineRule="auto"/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6836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0FCEBA5D" w14:textId="77777777" w:rsidR="00E47622" w:rsidRPr="00C46836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8D03E1B" w14:textId="77777777" w:rsidR="00E47622" w:rsidRPr="00C46836" w:rsidRDefault="00E47622" w:rsidP="002259EA">
            <w:pPr>
              <w:pStyle w:val="acctfourfigures"/>
              <w:tabs>
                <w:tab w:val="clear" w:pos="765"/>
                <w:tab w:val="left" w:pos="615"/>
              </w:tabs>
              <w:spacing w:line="211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1,056</w:t>
            </w:r>
          </w:p>
        </w:tc>
        <w:tc>
          <w:tcPr>
            <w:tcW w:w="270" w:type="dxa"/>
          </w:tcPr>
          <w:p w14:paraId="37EB4DC1" w14:textId="77777777" w:rsidR="00E47622" w:rsidRPr="00C46836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2A494" w14:textId="77777777" w:rsidR="00E47622" w:rsidRPr="00C46836" w:rsidRDefault="00E47622" w:rsidP="002259EA">
            <w:pPr>
              <w:pStyle w:val="acctfourfigures"/>
              <w:tabs>
                <w:tab w:val="clear" w:pos="765"/>
              </w:tabs>
              <w:spacing w:line="211" w:lineRule="auto"/>
              <w:ind w:left="-79" w:right="11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4095D6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C104F0" w14:textId="77777777" w:rsidR="00E47622" w:rsidRPr="00C46836" w:rsidRDefault="00E47622" w:rsidP="002259EA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706</w:t>
            </w:r>
          </w:p>
        </w:tc>
        <w:tc>
          <w:tcPr>
            <w:tcW w:w="270" w:type="dxa"/>
          </w:tcPr>
          <w:p w14:paraId="02E74EFF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CE3E03" w14:textId="77777777" w:rsidR="00E47622" w:rsidRPr="00C46836" w:rsidRDefault="00E47622" w:rsidP="002259EA">
            <w:pPr>
              <w:pStyle w:val="acctfourfigures"/>
              <w:tabs>
                <w:tab w:val="clear" w:pos="765"/>
                <w:tab w:val="left" w:pos="700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47622" w:rsidRPr="00F647CE" w14:paraId="764CFB80" w14:textId="77777777" w:rsidTr="00FE2E1E">
        <w:trPr>
          <w:trHeight w:val="144"/>
        </w:trPr>
        <w:tc>
          <w:tcPr>
            <w:tcW w:w="4050" w:type="dxa"/>
          </w:tcPr>
          <w:p w14:paraId="0209CEC9" w14:textId="77777777" w:rsidR="00E47622" w:rsidRPr="00C46836" w:rsidRDefault="00E47622" w:rsidP="00B7553C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340"/>
              </w:tabs>
              <w:spacing w:line="211" w:lineRule="auto"/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683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4D4EB6A8" w14:textId="77777777" w:rsidR="00E47622" w:rsidRPr="00C46836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FC2295E" w14:textId="77777777" w:rsidR="00E47622" w:rsidRPr="00C46836" w:rsidRDefault="00E47622" w:rsidP="002259EA">
            <w:pPr>
              <w:pStyle w:val="acctfourfigures"/>
              <w:tabs>
                <w:tab w:val="clear" w:pos="765"/>
              </w:tabs>
              <w:spacing w:line="211" w:lineRule="auto"/>
              <w:ind w:left="-79" w:right="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(155)</w:t>
            </w:r>
          </w:p>
        </w:tc>
        <w:tc>
          <w:tcPr>
            <w:tcW w:w="270" w:type="dxa"/>
          </w:tcPr>
          <w:p w14:paraId="36B9DFEE" w14:textId="77777777" w:rsidR="00E47622" w:rsidRPr="00C46836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06CB4" w14:textId="77777777" w:rsidR="00E47622" w:rsidRPr="00C46836" w:rsidRDefault="00E47622" w:rsidP="002259EA">
            <w:pPr>
              <w:pStyle w:val="acctfourfigures"/>
              <w:tabs>
                <w:tab w:val="clear" w:pos="765"/>
              </w:tabs>
              <w:spacing w:line="211" w:lineRule="auto"/>
              <w:ind w:left="-79" w:right="11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E6F48E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40CA25" w14:textId="77777777" w:rsidR="00E47622" w:rsidRPr="00C46836" w:rsidRDefault="00E47622" w:rsidP="002259EA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3097D020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181791" w14:textId="77777777" w:rsidR="00E47622" w:rsidRPr="00C46836" w:rsidRDefault="00E47622" w:rsidP="002259EA">
            <w:pPr>
              <w:pStyle w:val="acctfourfigures"/>
              <w:tabs>
                <w:tab w:val="clear" w:pos="765"/>
                <w:tab w:val="left" w:pos="700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47622" w:rsidRPr="00F647CE" w14:paraId="4D385061" w14:textId="77777777" w:rsidTr="00FE2E1E">
        <w:trPr>
          <w:trHeight w:val="144"/>
        </w:trPr>
        <w:tc>
          <w:tcPr>
            <w:tcW w:w="4050" w:type="dxa"/>
          </w:tcPr>
          <w:p w14:paraId="025957F0" w14:textId="77777777" w:rsidR="00E47622" w:rsidRPr="00C46836" w:rsidRDefault="00E47622" w:rsidP="00B7553C">
            <w:pPr>
              <w:tabs>
                <w:tab w:val="clear" w:pos="227"/>
                <w:tab w:val="left" w:pos="342"/>
              </w:tabs>
              <w:spacing w:line="211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C468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468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468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88F3E2C" w14:textId="77777777" w:rsidR="00E47622" w:rsidRPr="00C46836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50E95D" w14:textId="77777777" w:rsidR="00E47622" w:rsidRPr="00C46836" w:rsidRDefault="00E47622" w:rsidP="002259EA">
            <w:pPr>
              <w:pStyle w:val="acctfourfigures"/>
              <w:tabs>
                <w:tab w:val="clear" w:pos="765"/>
                <w:tab w:val="left" w:pos="795"/>
              </w:tabs>
              <w:spacing w:line="211" w:lineRule="auto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10,858</w:t>
            </w:r>
          </w:p>
        </w:tc>
        <w:tc>
          <w:tcPr>
            <w:tcW w:w="270" w:type="dxa"/>
          </w:tcPr>
          <w:p w14:paraId="3D157B4A" w14:textId="77777777" w:rsidR="00E47622" w:rsidRPr="00C46836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278BF0" w14:textId="77777777" w:rsidR="00E47622" w:rsidRPr="00BC452F" w:rsidRDefault="00E47622" w:rsidP="002259EA">
            <w:pPr>
              <w:pStyle w:val="acctfourfigures"/>
              <w:tabs>
                <w:tab w:val="clear" w:pos="765"/>
              </w:tabs>
              <w:spacing w:line="211" w:lineRule="auto"/>
              <w:ind w:left="-79" w:right="1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45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8,784</w:t>
            </w:r>
          </w:p>
        </w:tc>
        <w:tc>
          <w:tcPr>
            <w:tcW w:w="270" w:type="dxa"/>
          </w:tcPr>
          <w:p w14:paraId="14307006" w14:textId="77777777" w:rsidR="00E47622" w:rsidRPr="00BC452F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465725" w14:textId="77777777" w:rsidR="00E47622" w:rsidRPr="00BC452F" w:rsidRDefault="00E47622" w:rsidP="002259EA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45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7,692</w:t>
            </w:r>
          </w:p>
        </w:tc>
        <w:tc>
          <w:tcPr>
            <w:tcW w:w="270" w:type="dxa"/>
          </w:tcPr>
          <w:p w14:paraId="2289EC6D" w14:textId="77777777" w:rsidR="00E47622" w:rsidRPr="00BC452F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3FDE1A" w14:textId="77777777" w:rsidR="00E47622" w:rsidRPr="00BC452F" w:rsidRDefault="00E47622" w:rsidP="002259EA">
            <w:pPr>
              <w:pStyle w:val="acctfourfigures"/>
              <w:tabs>
                <w:tab w:val="clear" w:pos="765"/>
                <w:tab w:val="left" w:pos="700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45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6,239</w:t>
            </w:r>
          </w:p>
        </w:tc>
      </w:tr>
    </w:tbl>
    <w:p w14:paraId="296200A6" w14:textId="77777777" w:rsidR="000D598C" w:rsidRPr="00B7553C" w:rsidRDefault="000D598C" w:rsidP="000D598C">
      <w:pPr>
        <w:ind w:left="540" w:right="-11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260"/>
        <w:gridCol w:w="270"/>
        <w:gridCol w:w="1260"/>
      </w:tblGrid>
      <w:tr w:rsidR="00E47622" w:rsidRPr="00F647CE" w14:paraId="3E1E6AB1" w14:textId="77777777" w:rsidTr="00FE2E1E">
        <w:trPr>
          <w:trHeight w:val="20"/>
          <w:tblHeader/>
        </w:trPr>
        <w:tc>
          <w:tcPr>
            <w:tcW w:w="3600" w:type="dxa"/>
            <w:vMerge w:val="restart"/>
          </w:tcPr>
          <w:p w14:paraId="04707747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142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33142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33142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90" w:type="dxa"/>
            <w:gridSpan w:val="3"/>
            <w:vAlign w:val="bottom"/>
          </w:tcPr>
          <w:p w14:paraId="699C90B1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142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667D574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874A658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142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7622" w:rsidRPr="00F647CE" w14:paraId="0B94648F" w14:textId="77777777" w:rsidTr="00FE2E1E">
        <w:trPr>
          <w:trHeight w:val="20"/>
          <w:tblHeader/>
        </w:trPr>
        <w:tc>
          <w:tcPr>
            <w:tcW w:w="3600" w:type="dxa"/>
            <w:vMerge/>
          </w:tcPr>
          <w:p w14:paraId="2FEFD148" w14:textId="77777777" w:rsidR="00E47622" w:rsidRPr="00331423" w:rsidRDefault="00E47622" w:rsidP="00B7553C">
            <w:pPr>
              <w:spacing w:line="211" w:lineRule="auto"/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E3C8DDA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141A9DBE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C2248AE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A4B2011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F19F263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1747B02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C9FDAAA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47622" w:rsidRPr="00F647CE" w14:paraId="3318362B" w14:textId="77777777" w:rsidTr="00FE2E1E">
        <w:trPr>
          <w:trHeight w:val="20"/>
          <w:tblHeader/>
        </w:trPr>
        <w:tc>
          <w:tcPr>
            <w:tcW w:w="3600" w:type="dxa"/>
          </w:tcPr>
          <w:p w14:paraId="56E26949" w14:textId="77777777" w:rsidR="00E47622" w:rsidRPr="00331423" w:rsidRDefault="00E47622" w:rsidP="00B7553C">
            <w:pPr>
              <w:spacing w:line="211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46EDFD38" w14:textId="77777777" w:rsidR="00E47622" w:rsidRPr="00331423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3142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E47622" w:rsidRPr="00F647CE" w14:paraId="052A1DB6" w14:textId="77777777" w:rsidTr="00FE2E1E">
        <w:trPr>
          <w:trHeight w:val="20"/>
        </w:trPr>
        <w:tc>
          <w:tcPr>
            <w:tcW w:w="3600" w:type="dxa"/>
          </w:tcPr>
          <w:p w14:paraId="42E2EDE2" w14:textId="77777777" w:rsidR="00E47622" w:rsidRPr="00331423" w:rsidRDefault="00E47622" w:rsidP="00B7553C">
            <w:pPr>
              <w:spacing w:line="211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16CCBDE9" w14:textId="707099CC" w:rsidR="00E47622" w:rsidRPr="00331423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2.08 </w:t>
            </w:r>
            <w:r w:rsidR="00887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2.46</w:t>
            </w:r>
          </w:p>
        </w:tc>
        <w:tc>
          <w:tcPr>
            <w:tcW w:w="270" w:type="dxa"/>
          </w:tcPr>
          <w:p w14:paraId="479E6012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D876DF" w14:textId="5A37573C" w:rsidR="00E47622" w:rsidRPr="00331423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3.14 </w:t>
            </w:r>
            <w:r w:rsidR="00887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3.47</w:t>
            </w:r>
          </w:p>
        </w:tc>
        <w:tc>
          <w:tcPr>
            <w:tcW w:w="270" w:type="dxa"/>
          </w:tcPr>
          <w:p w14:paraId="085504CF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A62ABA" w14:textId="77777777" w:rsidR="00E47622" w:rsidRPr="00331423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2.08</w:t>
            </w:r>
          </w:p>
        </w:tc>
        <w:tc>
          <w:tcPr>
            <w:tcW w:w="270" w:type="dxa"/>
          </w:tcPr>
          <w:p w14:paraId="41C1FDE2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35988C" w14:textId="77777777" w:rsidR="00E47622" w:rsidRPr="00331423" w:rsidRDefault="00E47622" w:rsidP="00B7553C">
            <w:pPr>
              <w:pStyle w:val="acctfourfigures"/>
              <w:tabs>
                <w:tab w:val="clear" w:pos="765"/>
                <w:tab w:val="left" w:pos="889"/>
              </w:tabs>
              <w:spacing w:line="211" w:lineRule="auto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3.14</w:t>
            </w:r>
          </w:p>
        </w:tc>
      </w:tr>
      <w:tr w:rsidR="00E47622" w:rsidRPr="00F647CE" w14:paraId="64081FFF" w14:textId="77777777" w:rsidTr="00FE2E1E">
        <w:trPr>
          <w:trHeight w:val="20"/>
        </w:trPr>
        <w:tc>
          <w:tcPr>
            <w:tcW w:w="3600" w:type="dxa"/>
          </w:tcPr>
          <w:p w14:paraId="3BC28358" w14:textId="77777777" w:rsidR="00E47622" w:rsidRPr="00331423" w:rsidRDefault="00E47622" w:rsidP="00B7553C">
            <w:pPr>
              <w:spacing w:line="211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</w:tcPr>
          <w:p w14:paraId="30359199" w14:textId="77777777" w:rsidR="00E47622" w:rsidRPr="00331423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70" w:type="dxa"/>
          </w:tcPr>
          <w:p w14:paraId="121F7121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43AA98" w14:textId="77777777" w:rsidR="00E47622" w:rsidRPr="00331423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70" w:type="dxa"/>
          </w:tcPr>
          <w:p w14:paraId="4DF47E7B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A518CA" w14:textId="77777777" w:rsidR="00E47622" w:rsidRPr="00331423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70" w:type="dxa"/>
          </w:tcPr>
          <w:p w14:paraId="53B4CAA2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CE8D1B" w14:textId="77777777" w:rsidR="00E47622" w:rsidRPr="00331423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5.00</w:t>
            </w:r>
          </w:p>
        </w:tc>
      </w:tr>
      <w:tr w:rsidR="00E47622" w:rsidRPr="00F647CE" w14:paraId="23160881" w14:textId="77777777" w:rsidTr="00FE2E1E">
        <w:trPr>
          <w:trHeight w:val="20"/>
        </w:trPr>
        <w:tc>
          <w:tcPr>
            <w:tcW w:w="3600" w:type="dxa"/>
          </w:tcPr>
          <w:p w14:paraId="26C055A7" w14:textId="77777777" w:rsidR="00E47622" w:rsidRPr="00331423" w:rsidRDefault="00E47622" w:rsidP="00B7553C">
            <w:pPr>
              <w:spacing w:line="211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42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14:paraId="3BA29D3E" w14:textId="49EB6673" w:rsidR="00E47622" w:rsidRPr="00331423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2.87 </w:t>
            </w:r>
            <w:r w:rsidR="00887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34.38</w:t>
            </w:r>
          </w:p>
        </w:tc>
        <w:tc>
          <w:tcPr>
            <w:tcW w:w="270" w:type="dxa"/>
          </w:tcPr>
          <w:p w14:paraId="6877287D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5942DD" w14:textId="496A8BDC" w:rsidR="00E47622" w:rsidRPr="00331423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2.87 </w:t>
            </w:r>
            <w:r w:rsidR="00887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34.38</w:t>
            </w:r>
          </w:p>
        </w:tc>
        <w:tc>
          <w:tcPr>
            <w:tcW w:w="270" w:type="dxa"/>
          </w:tcPr>
          <w:p w14:paraId="0166F101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38693C" w14:textId="4CBE9C1F" w:rsidR="00E47622" w:rsidRPr="00331423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2.87 </w:t>
            </w:r>
            <w:r w:rsidR="00887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34.38</w:t>
            </w:r>
          </w:p>
        </w:tc>
        <w:tc>
          <w:tcPr>
            <w:tcW w:w="270" w:type="dxa"/>
          </w:tcPr>
          <w:p w14:paraId="402A13A4" w14:textId="77777777" w:rsidR="00E47622" w:rsidRPr="00331423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404EA6" w14:textId="66A1C70F" w:rsidR="00E47622" w:rsidRPr="00331423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2.87 </w:t>
            </w:r>
            <w:r w:rsidR="00887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34.38</w:t>
            </w:r>
          </w:p>
        </w:tc>
      </w:tr>
    </w:tbl>
    <w:p w14:paraId="1F50FA4F" w14:textId="77777777" w:rsidR="00E47622" w:rsidRPr="002259EA" w:rsidRDefault="00E47622" w:rsidP="00E4762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9F5A15" w14:textId="77777777" w:rsidR="00E47622" w:rsidRPr="0027713C" w:rsidRDefault="00E47622" w:rsidP="00E47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7713C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C4F7FA3" w14:textId="77777777" w:rsidR="00E47622" w:rsidRPr="002259EA" w:rsidRDefault="00E47622" w:rsidP="002259EA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09046" w14:textId="1BA18466" w:rsidR="00E47622" w:rsidRPr="00BC452F" w:rsidRDefault="00E47622" w:rsidP="00E47622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</w:pPr>
      <w:r w:rsidRPr="0027713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7713C">
        <w:rPr>
          <w:rFonts w:asciiTheme="majorBidi" w:hAnsiTheme="majorBidi" w:cstheme="majorBidi"/>
          <w:sz w:val="30"/>
          <w:szCs w:val="30"/>
        </w:rPr>
        <w:t xml:space="preserve">31 </w:t>
      </w:r>
      <w:r w:rsidRPr="0027713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7713C">
        <w:rPr>
          <w:rFonts w:asciiTheme="majorBidi" w:hAnsiTheme="majorBidi" w:cstheme="majorBidi"/>
          <w:sz w:val="30"/>
          <w:szCs w:val="30"/>
        </w:rPr>
        <w:t xml:space="preserve">2568 </w:t>
      </w:r>
      <w:r w:rsidRPr="0027713C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BC452F">
        <w:rPr>
          <w:rFonts w:asciiTheme="majorBidi" w:hAnsiTheme="majorBidi" w:cstheme="majorBidi" w:hint="cs"/>
          <w:sz w:val="30"/>
          <w:szCs w:val="30"/>
          <w:cs/>
        </w:rPr>
        <w:t>ของกลุ่มบริษัทและบริษัทเป็น</w:t>
      </w:r>
      <w:r w:rsidR="00BC452F">
        <w:rPr>
          <w:rFonts w:asciiTheme="majorBidi" w:hAnsiTheme="majorBidi" w:cstheme="majorBidi"/>
          <w:sz w:val="30"/>
          <w:szCs w:val="30"/>
        </w:rPr>
        <w:t xml:space="preserve"> 15 </w:t>
      </w:r>
      <w:r w:rsidR="00BC452F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BC452F">
        <w:rPr>
          <w:rFonts w:asciiTheme="majorBidi" w:hAnsiTheme="majorBidi" w:cstheme="majorBidi"/>
          <w:sz w:val="30"/>
          <w:szCs w:val="30"/>
        </w:rPr>
        <w:t xml:space="preserve">20 </w:t>
      </w:r>
      <w:r w:rsidR="00BC452F">
        <w:rPr>
          <w:rFonts w:asciiTheme="majorBidi" w:hAnsiTheme="majorBidi" w:cstheme="majorBidi" w:hint="cs"/>
          <w:sz w:val="30"/>
          <w:szCs w:val="30"/>
          <w:cs/>
        </w:rPr>
        <w:t xml:space="preserve">ปี และ </w:t>
      </w:r>
      <w:r w:rsidR="00BC452F">
        <w:rPr>
          <w:rFonts w:asciiTheme="majorBidi" w:hAnsiTheme="majorBidi" w:cstheme="majorBidi"/>
          <w:sz w:val="30"/>
          <w:szCs w:val="30"/>
        </w:rPr>
        <w:t xml:space="preserve">15 </w:t>
      </w:r>
      <w:r w:rsidR="00BC452F">
        <w:rPr>
          <w:rFonts w:asciiTheme="majorBidi" w:hAnsiTheme="majorBidi" w:cstheme="majorBidi" w:hint="cs"/>
          <w:sz w:val="30"/>
          <w:szCs w:val="30"/>
          <w:cs/>
        </w:rPr>
        <w:t xml:space="preserve">ปี ตามลำดับ </w:t>
      </w:r>
      <w:r w:rsidR="00BC452F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BC452F">
        <w:rPr>
          <w:rFonts w:asciiTheme="majorBidi" w:hAnsiTheme="majorBidi" w:cstheme="majorBidi"/>
          <w:i/>
          <w:iCs/>
          <w:sz w:val="30"/>
          <w:szCs w:val="30"/>
        </w:rPr>
        <w:t xml:space="preserve">2567: 16 </w:t>
      </w:r>
      <w:r w:rsidR="00BC452F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="00BC452F">
        <w:rPr>
          <w:rFonts w:asciiTheme="majorBidi" w:hAnsiTheme="majorBidi" w:cstheme="majorBidi"/>
          <w:i/>
          <w:iCs/>
          <w:sz w:val="30"/>
          <w:szCs w:val="30"/>
        </w:rPr>
        <w:t xml:space="preserve"> 21 </w:t>
      </w:r>
      <w:r w:rsidR="00BC452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และ </w:t>
      </w:r>
      <w:r w:rsidR="00BC452F">
        <w:rPr>
          <w:rFonts w:asciiTheme="majorBidi" w:hAnsiTheme="majorBidi" w:cstheme="majorBidi"/>
          <w:i/>
          <w:iCs/>
          <w:sz w:val="30"/>
          <w:szCs w:val="30"/>
        </w:rPr>
        <w:t xml:space="preserve">16 </w:t>
      </w:r>
      <w:r w:rsidR="00BC452F">
        <w:rPr>
          <w:rFonts w:asciiTheme="majorBidi" w:hAnsiTheme="majorBidi" w:cstheme="majorBidi" w:hint="cs"/>
          <w:i/>
          <w:iCs/>
          <w:sz w:val="30"/>
          <w:szCs w:val="30"/>
          <w:cs/>
        </w:rPr>
        <w:t>ปี</w:t>
      </w:r>
      <w:r w:rsidR="002259E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BC452F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ตามลำดับ)</w:t>
      </w:r>
    </w:p>
    <w:p w14:paraId="120B766B" w14:textId="77777777" w:rsidR="00E47622" w:rsidRPr="002259EA" w:rsidRDefault="00E47622" w:rsidP="002259EA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CAA80F" w14:textId="77777777" w:rsidR="00E47622" w:rsidRDefault="00E47622" w:rsidP="00E47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713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8AD5E21" w14:textId="77777777" w:rsidR="00B7553C" w:rsidRPr="002259EA" w:rsidRDefault="00B7553C" w:rsidP="002259EA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E2256" w14:textId="77777777" w:rsidR="00E47622" w:rsidRDefault="00E47622" w:rsidP="00E47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27713C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7E9823BE" w14:textId="77777777" w:rsidR="00E47622" w:rsidRPr="002259EA" w:rsidRDefault="00E47622" w:rsidP="002259EA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080"/>
        <w:gridCol w:w="270"/>
        <w:gridCol w:w="990"/>
        <w:gridCol w:w="270"/>
        <w:gridCol w:w="1080"/>
      </w:tblGrid>
      <w:tr w:rsidR="00E47622" w:rsidRPr="008A3B29" w14:paraId="50E0E926" w14:textId="77777777" w:rsidTr="00FE2E1E">
        <w:trPr>
          <w:trHeight w:val="20"/>
          <w:tblHeader/>
        </w:trPr>
        <w:tc>
          <w:tcPr>
            <w:tcW w:w="4320" w:type="dxa"/>
          </w:tcPr>
          <w:p w14:paraId="2DA01C72" w14:textId="77777777" w:rsidR="00E47622" w:rsidRPr="0027713C" w:rsidRDefault="00E47622" w:rsidP="00B7553C">
            <w:pPr>
              <w:spacing w:line="211" w:lineRule="auto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27014F5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7713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47622" w:rsidRPr="008A3B29" w14:paraId="0E22235C" w14:textId="77777777" w:rsidTr="00FE2E1E">
        <w:trPr>
          <w:trHeight w:val="20"/>
          <w:tblHeader/>
        </w:trPr>
        <w:tc>
          <w:tcPr>
            <w:tcW w:w="4320" w:type="dxa"/>
          </w:tcPr>
          <w:p w14:paraId="5F5D313E" w14:textId="77777777" w:rsidR="00E47622" w:rsidRPr="0027713C" w:rsidRDefault="00E47622" w:rsidP="00B7553C">
            <w:pPr>
              <w:spacing w:line="211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7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520" w:type="dxa"/>
            <w:gridSpan w:val="3"/>
          </w:tcPr>
          <w:p w14:paraId="1536FA95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70" w:type="dxa"/>
          </w:tcPr>
          <w:p w14:paraId="7937DE8C" w14:textId="77777777" w:rsidR="00E47622" w:rsidRPr="0027713C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F619871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2771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E47622" w:rsidRPr="008A3B29" w14:paraId="455C747E" w14:textId="77777777" w:rsidTr="00FE2E1E">
        <w:trPr>
          <w:trHeight w:val="20"/>
          <w:tblHeader/>
        </w:trPr>
        <w:tc>
          <w:tcPr>
            <w:tcW w:w="4320" w:type="dxa"/>
          </w:tcPr>
          <w:p w14:paraId="4EB34116" w14:textId="77777777" w:rsidR="00E47622" w:rsidRPr="0027713C" w:rsidRDefault="00E47622" w:rsidP="00B7553C">
            <w:pPr>
              <w:spacing w:line="211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7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77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77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4DD4B977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4DBE737" w14:textId="77777777" w:rsidR="00E47622" w:rsidRPr="0027713C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34212C8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8D7486B" w14:textId="77777777" w:rsidR="00E47622" w:rsidRPr="0027713C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601E878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24014E4" w14:textId="77777777" w:rsidR="00E47622" w:rsidRPr="0027713C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F6E4BBC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47622" w:rsidRPr="008A3B29" w14:paraId="79835752" w14:textId="77777777" w:rsidTr="00FE2E1E">
        <w:trPr>
          <w:trHeight w:val="20"/>
          <w:tblHeader/>
        </w:trPr>
        <w:tc>
          <w:tcPr>
            <w:tcW w:w="4320" w:type="dxa"/>
          </w:tcPr>
          <w:p w14:paraId="06EDCFBB" w14:textId="77777777" w:rsidR="00E47622" w:rsidRPr="0027713C" w:rsidRDefault="00E47622" w:rsidP="00B7553C">
            <w:pPr>
              <w:spacing w:line="211" w:lineRule="auto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center"/>
          </w:tcPr>
          <w:p w14:paraId="6C46F71F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771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771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47622" w:rsidRPr="008A3B29" w14:paraId="552DD7E8" w14:textId="77777777" w:rsidTr="00FE2E1E">
        <w:trPr>
          <w:trHeight w:val="20"/>
        </w:trPr>
        <w:tc>
          <w:tcPr>
            <w:tcW w:w="4320" w:type="dxa"/>
          </w:tcPr>
          <w:p w14:paraId="3EB9D6C1" w14:textId="77777777" w:rsidR="00E47622" w:rsidRPr="0027713C" w:rsidRDefault="00E47622" w:rsidP="00B7553C">
            <w:pPr>
              <w:spacing w:line="211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(ร้อยละ </w:t>
            </w:r>
            <w:r w:rsidRPr="00EC7FB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7A708E97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(1,112)</w:t>
            </w:r>
          </w:p>
        </w:tc>
        <w:tc>
          <w:tcPr>
            <w:tcW w:w="270" w:type="dxa"/>
            <w:vAlign w:val="center"/>
          </w:tcPr>
          <w:p w14:paraId="4B1B26F3" w14:textId="77777777" w:rsidR="00E47622" w:rsidRPr="0027713C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BB207EC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(834)</w:t>
            </w:r>
          </w:p>
        </w:tc>
        <w:tc>
          <w:tcPr>
            <w:tcW w:w="270" w:type="dxa"/>
            <w:vAlign w:val="center"/>
          </w:tcPr>
          <w:p w14:paraId="27E6EC29" w14:textId="77777777" w:rsidR="00E47622" w:rsidRPr="0027713C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60FEAB72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1,335</w:t>
            </w:r>
          </w:p>
        </w:tc>
        <w:tc>
          <w:tcPr>
            <w:tcW w:w="270" w:type="dxa"/>
            <w:vAlign w:val="center"/>
          </w:tcPr>
          <w:p w14:paraId="25042A5A" w14:textId="77777777" w:rsidR="00E47622" w:rsidRPr="0027713C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2BD994CA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</w:tr>
      <w:tr w:rsidR="00E47622" w:rsidRPr="008A3B29" w14:paraId="3CFD83B9" w14:textId="77777777" w:rsidTr="00FE2E1E">
        <w:trPr>
          <w:trHeight w:val="20"/>
        </w:trPr>
        <w:tc>
          <w:tcPr>
            <w:tcW w:w="4320" w:type="dxa"/>
          </w:tcPr>
          <w:p w14:paraId="5AC0C6E8" w14:textId="77777777" w:rsidR="00E47622" w:rsidRPr="0027713C" w:rsidRDefault="00E47622" w:rsidP="00B7553C">
            <w:pPr>
              <w:spacing w:line="211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(ร้อยละ </w:t>
            </w:r>
            <w:r w:rsidRPr="00EC7FB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)</w:t>
            </w:r>
          </w:p>
        </w:tc>
        <w:tc>
          <w:tcPr>
            <w:tcW w:w="1170" w:type="dxa"/>
          </w:tcPr>
          <w:p w14:paraId="309B9424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16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7F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,283</w:t>
            </w:r>
          </w:p>
        </w:tc>
        <w:tc>
          <w:tcPr>
            <w:tcW w:w="270" w:type="dxa"/>
          </w:tcPr>
          <w:p w14:paraId="5B8EE518" w14:textId="77777777" w:rsidR="00E47622" w:rsidRPr="0027713C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F7B685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2121B5E7" w14:textId="77777777" w:rsidR="00E47622" w:rsidRPr="0027713C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54C317E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(1,094)</w:t>
            </w:r>
          </w:p>
        </w:tc>
        <w:tc>
          <w:tcPr>
            <w:tcW w:w="270" w:type="dxa"/>
          </w:tcPr>
          <w:p w14:paraId="771368B1" w14:textId="77777777" w:rsidR="00E47622" w:rsidRPr="0027713C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A437CD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(827)</w:t>
            </w:r>
          </w:p>
        </w:tc>
      </w:tr>
      <w:tr w:rsidR="00E47622" w:rsidRPr="008A3B29" w14:paraId="78F6384A" w14:textId="77777777" w:rsidTr="00FE2E1E">
        <w:trPr>
          <w:trHeight w:val="20"/>
        </w:trPr>
        <w:tc>
          <w:tcPr>
            <w:tcW w:w="4320" w:type="dxa"/>
          </w:tcPr>
          <w:p w14:paraId="64B31849" w14:textId="77777777" w:rsidR="00E47622" w:rsidRPr="0027713C" w:rsidRDefault="00E47622" w:rsidP="00B7553C">
            <w:pPr>
              <w:spacing w:line="211" w:lineRule="auto"/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7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(ร้อยละ </w:t>
            </w:r>
            <w:r w:rsidRPr="00EC7FB6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5B79EAE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(1,429)</w:t>
            </w:r>
          </w:p>
        </w:tc>
        <w:tc>
          <w:tcPr>
            <w:tcW w:w="270" w:type="dxa"/>
            <w:vAlign w:val="bottom"/>
          </w:tcPr>
          <w:p w14:paraId="304F6436" w14:textId="77777777" w:rsidR="00E47622" w:rsidRPr="0027713C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C42DC7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(1,021)</w:t>
            </w:r>
          </w:p>
        </w:tc>
        <w:tc>
          <w:tcPr>
            <w:tcW w:w="270" w:type="dxa"/>
            <w:vAlign w:val="bottom"/>
          </w:tcPr>
          <w:p w14:paraId="311D140B" w14:textId="77777777" w:rsidR="00E47622" w:rsidRPr="0027713C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396C170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1,947</w:t>
            </w:r>
          </w:p>
        </w:tc>
        <w:tc>
          <w:tcPr>
            <w:tcW w:w="270" w:type="dxa"/>
            <w:vAlign w:val="bottom"/>
          </w:tcPr>
          <w:p w14:paraId="0987BE8E" w14:textId="77777777" w:rsidR="00E47622" w:rsidRPr="0027713C" w:rsidRDefault="00E47622" w:rsidP="00B7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A61166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1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1,385</w:t>
            </w:r>
          </w:p>
        </w:tc>
      </w:tr>
    </w:tbl>
    <w:p w14:paraId="50654164" w14:textId="77777777" w:rsidR="006619F6" w:rsidRPr="002259EA" w:rsidRDefault="006619F6" w:rsidP="002259EA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080"/>
        <w:gridCol w:w="270"/>
        <w:gridCol w:w="990"/>
        <w:gridCol w:w="270"/>
        <w:gridCol w:w="1080"/>
      </w:tblGrid>
      <w:tr w:rsidR="00E47622" w:rsidRPr="0027713C" w14:paraId="290E1450" w14:textId="77777777" w:rsidTr="00FE2E1E">
        <w:trPr>
          <w:trHeight w:val="20"/>
          <w:tblHeader/>
        </w:trPr>
        <w:tc>
          <w:tcPr>
            <w:tcW w:w="4320" w:type="dxa"/>
          </w:tcPr>
          <w:p w14:paraId="0C6C0D32" w14:textId="1475526B" w:rsidR="00E47622" w:rsidRPr="0027713C" w:rsidRDefault="008878E3" w:rsidP="00FE2E1E">
            <w:pPr>
              <w:spacing w:line="216" w:lineRule="auto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column"/>
            </w:r>
          </w:p>
        </w:tc>
        <w:tc>
          <w:tcPr>
            <w:tcW w:w="5130" w:type="dxa"/>
            <w:gridSpan w:val="7"/>
          </w:tcPr>
          <w:p w14:paraId="2842E313" w14:textId="77777777" w:rsidR="00E47622" w:rsidRPr="0027713C" w:rsidRDefault="00E47622" w:rsidP="00FE2E1E">
            <w:pPr>
              <w:pStyle w:val="acctfourfigures"/>
              <w:tabs>
                <w:tab w:val="clear" w:pos="765"/>
              </w:tabs>
              <w:spacing w:line="216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7713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47622" w:rsidRPr="0027713C" w14:paraId="010562AA" w14:textId="77777777" w:rsidTr="00FE2E1E">
        <w:trPr>
          <w:trHeight w:val="20"/>
          <w:tblHeader/>
        </w:trPr>
        <w:tc>
          <w:tcPr>
            <w:tcW w:w="4320" w:type="dxa"/>
          </w:tcPr>
          <w:p w14:paraId="1C2E14AF" w14:textId="77777777" w:rsidR="00E47622" w:rsidRPr="0027713C" w:rsidRDefault="00E47622" w:rsidP="00FE2E1E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7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520" w:type="dxa"/>
            <w:gridSpan w:val="3"/>
          </w:tcPr>
          <w:p w14:paraId="2EDC4C53" w14:textId="77777777" w:rsidR="00E47622" w:rsidRPr="0027713C" w:rsidRDefault="00E47622" w:rsidP="00FE2E1E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70" w:type="dxa"/>
          </w:tcPr>
          <w:p w14:paraId="5468E252" w14:textId="77777777" w:rsidR="00E47622" w:rsidRPr="0027713C" w:rsidRDefault="00E47622" w:rsidP="00FE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6BF3948" w14:textId="77777777" w:rsidR="00E47622" w:rsidRPr="0027713C" w:rsidRDefault="00E47622" w:rsidP="00FE2E1E">
            <w:pPr>
              <w:pStyle w:val="acctfourfigures"/>
              <w:tabs>
                <w:tab w:val="clear" w:pos="765"/>
              </w:tabs>
              <w:spacing w:line="216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2771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E47622" w:rsidRPr="0027713C" w14:paraId="50D8515F" w14:textId="77777777" w:rsidTr="00FE2E1E">
        <w:trPr>
          <w:trHeight w:val="20"/>
          <w:tblHeader/>
        </w:trPr>
        <w:tc>
          <w:tcPr>
            <w:tcW w:w="4320" w:type="dxa"/>
          </w:tcPr>
          <w:p w14:paraId="46A6CFA0" w14:textId="77777777" w:rsidR="00E47622" w:rsidRPr="0027713C" w:rsidRDefault="00E47622" w:rsidP="00FE2E1E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7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77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77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08780BFD" w14:textId="77777777" w:rsidR="00E47622" w:rsidRPr="0027713C" w:rsidRDefault="00E47622" w:rsidP="00FE2E1E">
            <w:pPr>
              <w:pStyle w:val="acctfourfigures"/>
              <w:tabs>
                <w:tab w:val="clear" w:pos="765"/>
              </w:tabs>
              <w:spacing w:line="216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0070A635" w14:textId="77777777" w:rsidR="00E47622" w:rsidRPr="0027713C" w:rsidRDefault="00E47622" w:rsidP="00FE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CA4E2B1" w14:textId="77777777" w:rsidR="00E47622" w:rsidRPr="0027713C" w:rsidRDefault="00E47622" w:rsidP="00FE2E1E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C999D48" w14:textId="77777777" w:rsidR="00E47622" w:rsidRPr="0027713C" w:rsidRDefault="00E47622" w:rsidP="00FE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C33B7A3" w14:textId="77777777" w:rsidR="00E47622" w:rsidRPr="0027713C" w:rsidRDefault="00E47622" w:rsidP="00FE2E1E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3718B1F2" w14:textId="77777777" w:rsidR="00E47622" w:rsidRPr="0027713C" w:rsidRDefault="00E47622" w:rsidP="00FE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96F6090" w14:textId="77777777" w:rsidR="00E47622" w:rsidRPr="0027713C" w:rsidRDefault="00E47622" w:rsidP="00FE2E1E">
            <w:pPr>
              <w:pStyle w:val="acctfourfigures"/>
              <w:tabs>
                <w:tab w:val="clear" w:pos="765"/>
              </w:tabs>
              <w:spacing w:line="216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47622" w:rsidRPr="0027713C" w14:paraId="336BB315" w14:textId="77777777" w:rsidTr="00FE2E1E">
        <w:trPr>
          <w:trHeight w:val="20"/>
          <w:tblHeader/>
        </w:trPr>
        <w:tc>
          <w:tcPr>
            <w:tcW w:w="4320" w:type="dxa"/>
          </w:tcPr>
          <w:p w14:paraId="15B69A48" w14:textId="77777777" w:rsidR="00E47622" w:rsidRPr="0027713C" w:rsidRDefault="00E47622" w:rsidP="00FE2E1E">
            <w:pPr>
              <w:spacing w:line="216" w:lineRule="auto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center"/>
          </w:tcPr>
          <w:p w14:paraId="19497DCC" w14:textId="77777777" w:rsidR="00E47622" w:rsidRPr="0027713C" w:rsidRDefault="00E47622" w:rsidP="00FE2E1E">
            <w:pPr>
              <w:pStyle w:val="acctfourfigures"/>
              <w:tabs>
                <w:tab w:val="clear" w:pos="765"/>
              </w:tabs>
              <w:spacing w:line="216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771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771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47622" w:rsidRPr="0027713C" w14:paraId="77D19071" w14:textId="77777777" w:rsidTr="00FE2E1E">
        <w:trPr>
          <w:trHeight w:val="20"/>
        </w:trPr>
        <w:tc>
          <w:tcPr>
            <w:tcW w:w="4320" w:type="dxa"/>
          </w:tcPr>
          <w:p w14:paraId="45C1FA68" w14:textId="77777777" w:rsidR="00E47622" w:rsidRPr="0027713C" w:rsidRDefault="00E47622" w:rsidP="00FE2E1E">
            <w:pPr>
              <w:spacing w:line="216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(ร้อยละ </w:t>
            </w:r>
            <w:r w:rsidRPr="00EC7FB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3DB03016" w14:textId="77777777" w:rsidR="00E47622" w:rsidRPr="0027713C" w:rsidRDefault="00E47622" w:rsidP="00FE2E1E">
            <w:pPr>
              <w:pStyle w:val="acctfourfigures"/>
              <w:tabs>
                <w:tab w:val="clear" w:pos="765"/>
              </w:tabs>
              <w:spacing w:line="216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(688)</w:t>
            </w:r>
          </w:p>
        </w:tc>
        <w:tc>
          <w:tcPr>
            <w:tcW w:w="270" w:type="dxa"/>
            <w:vAlign w:val="center"/>
          </w:tcPr>
          <w:p w14:paraId="2B31A0B3" w14:textId="77777777" w:rsidR="00E47622" w:rsidRPr="0027713C" w:rsidRDefault="00E47622" w:rsidP="00FE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9EEAB4D" w14:textId="77777777" w:rsidR="00E47622" w:rsidRPr="0027713C" w:rsidRDefault="00E47622" w:rsidP="00FE2E1E">
            <w:pPr>
              <w:pStyle w:val="acctfourfigures"/>
              <w:tabs>
                <w:tab w:val="clear" w:pos="765"/>
              </w:tabs>
              <w:spacing w:line="216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(537)</w:t>
            </w:r>
          </w:p>
        </w:tc>
        <w:tc>
          <w:tcPr>
            <w:tcW w:w="270" w:type="dxa"/>
            <w:vAlign w:val="center"/>
          </w:tcPr>
          <w:p w14:paraId="442E6C42" w14:textId="77777777" w:rsidR="00E47622" w:rsidRPr="0027713C" w:rsidRDefault="00E47622" w:rsidP="00FE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43FBFE29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6" w:lineRule="auto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270" w:type="dxa"/>
            <w:vAlign w:val="center"/>
          </w:tcPr>
          <w:p w14:paraId="35525119" w14:textId="77777777" w:rsidR="00E47622" w:rsidRPr="0027713C" w:rsidRDefault="00E47622" w:rsidP="00FE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31FDFCA2" w14:textId="77777777" w:rsidR="00E47622" w:rsidRPr="0027713C" w:rsidRDefault="00E47622" w:rsidP="00FE2E1E">
            <w:pPr>
              <w:pStyle w:val="acctfourfigures"/>
              <w:tabs>
                <w:tab w:val="clear" w:pos="765"/>
              </w:tabs>
              <w:spacing w:line="216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</w:tr>
      <w:tr w:rsidR="00E47622" w:rsidRPr="0027713C" w14:paraId="486569D9" w14:textId="77777777" w:rsidTr="00FE2E1E">
        <w:trPr>
          <w:trHeight w:val="20"/>
        </w:trPr>
        <w:tc>
          <w:tcPr>
            <w:tcW w:w="4320" w:type="dxa"/>
          </w:tcPr>
          <w:p w14:paraId="3D9F24BB" w14:textId="77777777" w:rsidR="00E47622" w:rsidRPr="0027713C" w:rsidRDefault="00E47622" w:rsidP="00FE2E1E">
            <w:pPr>
              <w:spacing w:line="216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(ร้อยละ </w:t>
            </w:r>
            <w:r w:rsidRPr="00EC7FB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)</w:t>
            </w:r>
          </w:p>
        </w:tc>
        <w:tc>
          <w:tcPr>
            <w:tcW w:w="1170" w:type="dxa"/>
          </w:tcPr>
          <w:p w14:paraId="1D50E025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6" w:lineRule="auto"/>
              <w:ind w:left="-79" w:right="16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70" w:type="dxa"/>
          </w:tcPr>
          <w:p w14:paraId="42B3A67C" w14:textId="77777777" w:rsidR="00E47622" w:rsidRPr="0027713C" w:rsidRDefault="00E47622" w:rsidP="00FE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6C1FC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6" w:lineRule="auto"/>
              <w:ind w:left="-79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</w:tcPr>
          <w:p w14:paraId="7B4C9957" w14:textId="77777777" w:rsidR="00E47622" w:rsidRPr="0027713C" w:rsidRDefault="00E47622" w:rsidP="00FE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4A392AC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6" w:lineRule="auto"/>
              <w:ind w:left="-79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(677)</w:t>
            </w:r>
          </w:p>
        </w:tc>
        <w:tc>
          <w:tcPr>
            <w:tcW w:w="270" w:type="dxa"/>
          </w:tcPr>
          <w:p w14:paraId="523E9D6F" w14:textId="77777777" w:rsidR="00E47622" w:rsidRPr="0027713C" w:rsidRDefault="00E47622" w:rsidP="00FE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72A9A11" w14:textId="77777777" w:rsidR="00E47622" w:rsidRPr="0027713C" w:rsidRDefault="00E47622" w:rsidP="00B7553C">
            <w:pPr>
              <w:pStyle w:val="acctfourfigures"/>
              <w:tabs>
                <w:tab w:val="clear" w:pos="765"/>
              </w:tabs>
              <w:spacing w:line="216" w:lineRule="auto"/>
              <w:ind w:left="-79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(533)</w:t>
            </w:r>
          </w:p>
        </w:tc>
      </w:tr>
      <w:tr w:rsidR="00E47622" w:rsidRPr="0027713C" w14:paraId="347867CE" w14:textId="77777777" w:rsidTr="00FE2E1E">
        <w:trPr>
          <w:trHeight w:val="20"/>
        </w:trPr>
        <w:tc>
          <w:tcPr>
            <w:tcW w:w="4320" w:type="dxa"/>
          </w:tcPr>
          <w:p w14:paraId="759A8458" w14:textId="77777777" w:rsidR="00E47622" w:rsidRPr="0027713C" w:rsidRDefault="00E47622" w:rsidP="00FE2E1E">
            <w:pPr>
              <w:spacing w:line="216" w:lineRule="auto"/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71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7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(ร้อยละ </w:t>
            </w:r>
            <w:r w:rsidRPr="00EC7FB6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D40DFE" w14:textId="77777777" w:rsidR="00E47622" w:rsidRPr="0027713C" w:rsidRDefault="00E47622" w:rsidP="00FE2E1E">
            <w:pPr>
              <w:pStyle w:val="acctfourfigures"/>
              <w:tabs>
                <w:tab w:val="clear" w:pos="765"/>
              </w:tabs>
              <w:spacing w:line="216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(784)</w:t>
            </w:r>
          </w:p>
        </w:tc>
        <w:tc>
          <w:tcPr>
            <w:tcW w:w="270" w:type="dxa"/>
            <w:vAlign w:val="bottom"/>
          </w:tcPr>
          <w:p w14:paraId="3929A403" w14:textId="77777777" w:rsidR="00E47622" w:rsidRPr="0027713C" w:rsidRDefault="00E47622" w:rsidP="00FE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5DFA9" w14:textId="77777777" w:rsidR="00E47622" w:rsidRPr="0027713C" w:rsidRDefault="00E47622" w:rsidP="00FE2E1E">
            <w:pPr>
              <w:pStyle w:val="acctfourfigures"/>
              <w:tabs>
                <w:tab w:val="clear" w:pos="765"/>
              </w:tabs>
              <w:spacing w:line="216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(572)</w:t>
            </w:r>
          </w:p>
        </w:tc>
        <w:tc>
          <w:tcPr>
            <w:tcW w:w="270" w:type="dxa"/>
            <w:vAlign w:val="bottom"/>
          </w:tcPr>
          <w:p w14:paraId="63E1FE54" w14:textId="77777777" w:rsidR="00E47622" w:rsidRPr="0027713C" w:rsidRDefault="00E47622" w:rsidP="00FE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FE6D599" w14:textId="77777777" w:rsidR="00E47622" w:rsidRPr="0027713C" w:rsidRDefault="00E47622" w:rsidP="00FE2E1E">
            <w:pPr>
              <w:pStyle w:val="acctfourfigures"/>
              <w:tabs>
                <w:tab w:val="clear" w:pos="765"/>
              </w:tabs>
              <w:spacing w:line="216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1,029</w:t>
            </w:r>
          </w:p>
        </w:tc>
        <w:tc>
          <w:tcPr>
            <w:tcW w:w="270" w:type="dxa"/>
            <w:vAlign w:val="bottom"/>
          </w:tcPr>
          <w:p w14:paraId="059D3CCE" w14:textId="77777777" w:rsidR="00E47622" w:rsidRPr="0027713C" w:rsidRDefault="00E47622" w:rsidP="00FE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C3265CD" w14:textId="77777777" w:rsidR="00E47622" w:rsidRPr="0027713C" w:rsidRDefault="00E47622" w:rsidP="00FE2E1E">
            <w:pPr>
              <w:pStyle w:val="acctfourfigures"/>
              <w:tabs>
                <w:tab w:val="clear" w:pos="765"/>
              </w:tabs>
              <w:spacing w:line="216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</w:tr>
    </w:tbl>
    <w:p w14:paraId="3F024614" w14:textId="07ADBA29" w:rsidR="002259EA" w:rsidRDefault="002259EA" w:rsidP="002259EA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CB5A43" w14:textId="77777777" w:rsidR="002259EA" w:rsidRDefault="002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486540F" w14:textId="77777777" w:rsidR="00E47622" w:rsidRPr="00D115D0" w:rsidRDefault="00E47622" w:rsidP="00E4762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115D0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4198FAB4" w14:textId="77777777" w:rsidR="0091153A" w:rsidRPr="002259EA" w:rsidRDefault="0091153A" w:rsidP="00911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E2A4BE7" w14:textId="1DC440BF" w:rsidR="00206D9C" w:rsidRPr="00A2430D" w:rsidRDefault="00A2430D" w:rsidP="00206D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A2430D">
        <w:rPr>
          <w:rFonts w:asciiTheme="majorBidi" w:hAnsiTheme="majorBidi" w:hint="cs"/>
          <w:sz w:val="30"/>
          <w:szCs w:val="30"/>
          <w:cs/>
          <w:lang w:val="th-TH"/>
        </w:rPr>
        <w:t>ในการประชุมสามัญประจำปีของผู้ถือหุ้นของบริษัทเมื่อวันที่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EC7FB6" w:rsidRPr="00EC7FB6">
        <w:rPr>
          <w:rFonts w:asciiTheme="majorBidi" w:hAnsiTheme="majorBidi"/>
          <w:sz w:val="30"/>
          <w:szCs w:val="30"/>
        </w:rPr>
        <w:t>27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เมษายน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EC7FB6" w:rsidRPr="00EC7FB6">
        <w:rPr>
          <w:rFonts w:asciiTheme="majorBidi" w:hAnsiTheme="majorBidi"/>
          <w:sz w:val="30"/>
          <w:szCs w:val="30"/>
        </w:rPr>
        <w:t>2565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ผู้ถือหุ้นมีมติอนุมัติการออกใบสำคัญแสดงสิทธิที่จะซื้อหุ้นสามัญของบริษัท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(“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ใบสำคัญแสดงสิทธิ</w:t>
      </w:r>
      <w:r w:rsidRPr="00A2430D">
        <w:rPr>
          <w:rFonts w:asciiTheme="majorBidi" w:hAnsiTheme="majorBidi" w:hint="eastAsia"/>
          <w:sz w:val="30"/>
          <w:szCs w:val="30"/>
          <w:cs/>
          <w:lang w:val="th-TH"/>
        </w:rPr>
        <w:t>”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หรือ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“</w:t>
      </w:r>
      <w:r w:rsidRPr="00A2430D">
        <w:rPr>
          <w:rFonts w:asciiTheme="majorBidi" w:hAnsiTheme="majorBidi"/>
          <w:sz w:val="30"/>
          <w:szCs w:val="30"/>
          <w:lang w:val="th-TH"/>
        </w:rPr>
        <w:t>ESOP Warrant-</w:t>
      </w:r>
      <w:r w:rsidR="00EC7FB6" w:rsidRPr="00EC7FB6">
        <w:rPr>
          <w:rFonts w:asciiTheme="majorBidi" w:hAnsiTheme="majorBidi"/>
          <w:sz w:val="30"/>
          <w:szCs w:val="30"/>
        </w:rPr>
        <w:t>1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”)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ชนิดระบุชื่อผู้ถือและ</w:t>
      </w:r>
      <w:r w:rsidR="006C0D7F">
        <w:rPr>
          <w:rFonts w:asciiTheme="majorBidi" w:hAnsiTheme="majorBidi"/>
          <w:sz w:val="30"/>
          <w:szCs w:val="30"/>
        </w:rPr>
        <w:br/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ไม่สามารถโอนเปลี่ยนมือได้จัดสรรให้แก่กรรมการ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ผู้บริหารและพนักงานของบริษัทและ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>/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หรือบริษัทย่อยจำนวน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6C0D7F">
        <w:rPr>
          <w:rFonts w:asciiTheme="majorBidi" w:hAnsiTheme="majorBidi"/>
          <w:sz w:val="30"/>
          <w:szCs w:val="30"/>
        </w:rPr>
        <w:t>2,400,000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หน่วย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อายุ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6C0D7F">
        <w:rPr>
          <w:rFonts w:asciiTheme="majorBidi" w:hAnsiTheme="majorBidi"/>
          <w:sz w:val="30"/>
          <w:szCs w:val="30"/>
        </w:rPr>
        <w:t>5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ปี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นับแต่วันที่ออกและเสนอขายใบสำคัญแสดงสิทธิครั้งแรก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โดยมีรายละเอียดเพิ่มเติมดังนี้</w:t>
      </w:r>
    </w:p>
    <w:p w14:paraId="12F1F463" w14:textId="77777777" w:rsidR="00992C79" w:rsidRPr="002259EA" w:rsidRDefault="00992C79" w:rsidP="002259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377"/>
      </w:tblGrid>
      <w:tr w:rsidR="0091153A" w:rsidRPr="00D115D0" w14:paraId="400B265F" w14:textId="77777777" w:rsidTr="001E00C6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A0767B" w14:textId="77777777" w:rsidR="0091153A" w:rsidRPr="00D115D0" w:rsidRDefault="0091153A" w:rsidP="00A35019">
            <w:pPr>
              <w:pStyle w:val="BodyText2"/>
              <w:spacing w:line="260" w:lineRule="atLeast"/>
              <w:ind w:left="0" w:firstLine="0"/>
              <w:jc w:val="center"/>
              <w:rPr>
                <w:sz w:val="30"/>
                <w:szCs w:val="30"/>
              </w:rPr>
            </w:pPr>
            <w:r w:rsidRPr="00D115D0">
              <w:rPr>
                <w:rFonts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83" w:type="dxa"/>
          </w:tcPr>
          <w:p w14:paraId="3BEE11C5" w14:textId="77777777" w:rsidR="0091153A" w:rsidRPr="00D115D0" w:rsidRDefault="0091153A" w:rsidP="006D5ECD">
            <w:pPr>
              <w:pStyle w:val="BodyText2"/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2C782D" w14:textId="77777777" w:rsidR="0091153A" w:rsidRPr="00D115D0" w:rsidRDefault="0091153A" w:rsidP="00A35019">
            <w:pPr>
              <w:pStyle w:val="BodyText2"/>
              <w:spacing w:line="260" w:lineRule="atLeast"/>
              <w:ind w:left="0" w:firstLine="0"/>
              <w:jc w:val="center"/>
              <w:rPr>
                <w:sz w:val="30"/>
                <w:szCs w:val="30"/>
              </w:rPr>
            </w:pPr>
            <w:r w:rsidRPr="00D115D0">
              <w:rPr>
                <w:rFonts w:hint="cs"/>
                <w:sz w:val="30"/>
                <w:szCs w:val="30"/>
                <w:cs/>
              </w:rPr>
              <w:t>รายละเอียด</w:t>
            </w:r>
          </w:p>
        </w:tc>
      </w:tr>
      <w:tr w:rsidR="0091153A" w:rsidRPr="00D115D0" w14:paraId="238BC08D" w14:textId="77777777" w:rsidTr="001E00C6">
        <w:tc>
          <w:tcPr>
            <w:tcW w:w="3510" w:type="dxa"/>
            <w:hideMark/>
          </w:tcPr>
          <w:p w14:paraId="06CBE40E" w14:textId="77777777" w:rsidR="0091153A" w:rsidRPr="00D115D0" w:rsidRDefault="0091153A" w:rsidP="006D5ECD">
            <w:pPr>
              <w:pStyle w:val="BodyText"/>
              <w:tabs>
                <w:tab w:val="left" w:pos="-18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56F8A2E2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7" w:type="dxa"/>
            <w:hideMark/>
          </w:tcPr>
          <w:p w14:paraId="1B8DA1FA" w14:textId="6271FE05" w:rsidR="0091153A" w:rsidRPr="00D115D0" w:rsidRDefault="009A4A13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5D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1153A" w:rsidRPr="00D115D0" w14:paraId="3EE2FB19" w14:textId="77777777" w:rsidTr="001E00C6">
        <w:tc>
          <w:tcPr>
            <w:tcW w:w="3510" w:type="dxa"/>
            <w:hideMark/>
          </w:tcPr>
          <w:p w14:paraId="436694B3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</w:rPr>
            </w:pP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383" w:type="dxa"/>
          </w:tcPr>
          <w:p w14:paraId="516368B3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7" w:type="dxa"/>
            <w:hideMark/>
          </w:tcPr>
          <w:p w14:paraId="6DB4746A" w14:textId="77777777" w:rsidR="0091153A" w:rsidRPr="00D115D0" w:rsidRDefault="0091153A" w:rsidP="007430B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235" w:hanging="2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 xml:space="preserve">ใบสำคัญแสดงสิทธิ </w:t>
            </w:r>
            <w:r w:rsidRPr="00D115D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ต่อหุ้นสามัญ </w:t>
            </w:r>
            <w:r w:rsidRPr="00D115D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หุ้นสามัญ เว้นแต่จะ มีการปรับอัตราการใช้สิทธิตามเงื่อนไขการปรับสิทธิ</w:t>
            </w:r>
          </w:p>
        </w:tc>
      </w:tr>
      <w:tr w:rsidR="0091153A" w:rsidRPr="00D115D0" w14:paraId="0DBD9D18" w14:textId="77777777" w:rsidTr="001E00C6">
        <w:tc>
          <w:tcPr>
            <w:tcW w:w="3510" w:type="dxa"/>
            <w:hideMark/>
          </w:tcPr>
          <w:p w14:paraId="24C7B9D6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383" w:type="dxa"/>
          </w:tcPr>
          <w:p w14:paraId="1D3112B9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7" w:type="dxa"/>
            <w:hideMark/>
          </w:tcPr>
          <w:p w14:paraId="7EA7FDB9" w14:textId="5255E1C5" w:rsidR="0091153A" w:rsidRPr="00D115D0" w:rsidRDefault="00FD6C8B" w:rsidP="007430B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235" w:hanging="2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/>
                <w:sz w:val="30"/>
                <w:szCs w:val="30"/>
              </w:rPr>
              <w:t>3.80</w:t>
            </w:r>
            <w:r w:rsidR="0091153A" w:rsidRPr="00D115D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1153A" w:rsidRPr="00D115D0">
              <w:rPr>
                <w:rFonts w:ascii="Angsana New" w:hAnsi="Angsana New" w:hint="cs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91153A" w:rsidRPr="00D115D0" w14:paraId="27826A39" w14:textId="77777777" w:rsidTr="001E00C6">
        <w:trPr>
          <w:tblHeader/>
        </w:trPr>
        <w:tc>
          <w:tcPr>
            <w:tcW w:w="3510" w:type="dxa"/>
            <w:hideMark/>
          </w:tcPr>
          <w:p w14:paraId="3E405100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มูลค่ายุติธรรมของใบสำคัญแสดงสิทธิ</w:t>
            </w:r>
          </w:p>
        </w:tc>
        <w:tc>
          <w:tcPr>
            <w:tcW w:w="383" w:type="dxa"/>
          </w:tcPr>
          <w:p w14:paraId="44703814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7" w:type="dxa"/>
            <w:hideMark/>
          </w:tcPr>
          <w:p w14:paraId="20243142" w14:textId="07139988" w:rsidR="0091153A" w:rsidRPr="00D115D0" w:rsidRDefault="0003389B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/>
                <w:sz w:val="30"/>
                <w:szCs w:val="30"/>
              </w:rPr>
              <w:t>0.</w:t>
            </w:r>
            <w:r w:rsidR="00E935F2" w:rsidRPr="00D115D0">
              <w:rPr>
                <w:rFonts w:ascii="Angsana New" w:hAnsi="Angsana New"/>
                <w:sz w:val="30"/>
                <w:szCs w:val="30"/>
              </w:rPr>
              <w:t>2</w:t>
            </w:r>
            <w:r w:rsidRPr="00D115D0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CC4EF8" w:rsidRPr="00D115D0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D115D0">
              <w:rPr>
                <w:rFonts w:ascii="Angsana New" w:hAnsi="Angsana New"/>
                <w:sz w:val="30"/>
                <w:szCs w:val="30"/>
              </w:rPr>
              <w:t xml:space="preserve"> 0.82</w:t>
            </w:r>
            <w:r w:rsidR="00DE23FF" w:rsidRPr="00D115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1153A" w:rsidRPr="00D115D0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ต่อ </w:t>
            </w:r>
            <w:r w:rsidR="0091153A" w:rsidRPr="00D115D0">
              <w:rPr>
                <w:rFonts w:ascii="Angsana New" w:hAnsi="Angsana New" w:hint="cs"/>
                <w:sz w:val="30"/>
                <w:szCs w:val="30"/>
              </w:rPr>
              <w:t>1</w:t>
            </w:r>
            <w:r w:rsidR="0091153A" w:rsidRPr="00D115D0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91153A" w:rsidRPr="00D115D0" w14:paraId="34724FB2" w14:textId="77777777" w:rsidTr="001E00C6">
        <w:tc>
          <w:tcPr>
            <w:tcW w:w="3510" w:type="dxa"/>
            <w:hideMark/>
          </w:tcPr>
          <w:p w14:paraId="5131DDDB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383" w:type="dxa"/>
          </w:tcPr>
          <w:p w14:paraId="0118E98A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7" w:type="dxa"/>
          </w:tcPr>
          <w:p w14:paraId="7F13C4D0" w14:textId="0F451C43" w:rsidR="0091153A" w:rsidRPr="00D115D0" w:rsidRDefault="00EA7BD5" w:rsidP="007430B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235" w:hanging="2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ในวันที่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5D0">
              <w:rPr>
                <w:rFonts w:ascii="Angsana New" w:hAnsi="Angsana New"/>
                <w:sz w:val="30"/>
                <w:szCs w:val="30"/>
              </w:rPr>
              <w:t>3</w:t>
            </w:r>
            <w:r w:rsidRPr="00D115D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53A37" w:rsidRPr="00D115D0">
              <w:rPr>
                <w:rFonts w:ascii="Angsana New" w:hAnsi="Angsana New"/>
                <w:sz w:val="30"/>
                <w:szCs w:val="30"/>
              </w:rPr>
              <w:t>3</w:t>
            </w:r>
            <w:r w:rsidR="00153A37" w:rsidRPr="00D115D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ของแต่ละปี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ตลอดอายุของใบสำคัญแสดงสิทธิ</w:t>
            </w:r>
            <w:r w:rsidR="003520AF" w:rsidRPr="00D115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20C78" w:rsidRPr="00D115D0">
              <w:rPr>
                <w:rFonts w:ascii="Angsana New" w:hAnsi="Angsana New" w:hint="cs"/>
                <w:sz w:val="30"/>
                <w:szCs w:val="30"/>
                <w:cs/>
              </w:rPr>
              <w:t>โดยจะสามารถใช้สิทธิครั้งแรกได้ในวันที่</w:t>
            </w:r>
            <w:r w:rsidR="00B20C78"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20C78" w:rsidRPr="00D115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B20C78" w:rsidRPr="00D115D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B20C78"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20C78" w:rsidRPr="00D115D0">
              <w:rPr>
                <w:rFonts w:ascii="Angsana New" w:hAnsi="Angsana New"/>
                <w:sz w:val="30"/>
                <w:szCs w:val="30"/>
              </w:rPr>
              <w:t xml:space="preserve">2566 </w:t>
            </w:r>
            <w:r w:rsidR="00B20C78" w:rsidRPr="00D115D0">
              <w:rPr>
                <w:rFonts w:ascii="Angsana New" w:hAnsi="Angsana New" w:hint="cs"/>
                <w:sz w:val="30"/>
                <w:szCs w:val="30"/>
                <w:cs/>
              </w:rPr>
              <w:t>และวันใช้สิทธิครั้งสุดท้ายจะตรงกับวันที่ใบสำคัญแสดงสิทธิมีอายุครบ</w:t>
            </w:r>
            <w:r w:rsidR="00B20C78"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20C78" w:rsidRPr="00D115D0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B20C78" w:rsidRPr="00D115D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A5480EB" w14:textId="60D0F826" w:rsidR="002E3259" w:rsidRPr="002259EA" w:rsidRDefault="002E3259" w:rsidP="002259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CAC9A3E" w14:textId="3E7C1C3F" w:rsidR="0091153A" w:rsidRPr="00D115D0" w:rsidRDefault="0091153A" w:rsidP="003C03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D115D0">
        <w:rPr>
          <w:rFonts w:ascii="Angsana New" w:hAnsi="Angsana New" w:hint="cs"/>
          <w:sz w:val="30"/>
          <w:szCs w:val="30"/>
          <w:cs/>
          <w:lang w:val="th-TH"/>
        </w:rPr>
        <w:t>มูลค่ายุติธรรมของใบสำคัญแสดงสิทธิที่จะซื้อหุ้นสามัญวัดมูลค่าโดยวิธี</w:t>
      </w:r>
      <w:r w:rsidRPr="00D115D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B65F7E" w:rsidRPr="00D115D0">
        <w:rPr>
          <w:rFonts w:asciiTheme="majorBidi" w:hAnsiTheme="majorBidi"/>
          <w:sz w:val="30"/>
          <w:szCs w:val="30"/>
          <w:lang w:val="th-TH"/>
        </w:rPr>
        <w:t>Binomial Option Price Model (BOPM)</w:t>
      </w:r>
      <w:r w:rsidR="003520AF" w:rsidRPr="00D115D0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D115D0">
        <w:rPr>
          <w:rFonts w:ascii="Angsana New" w:hAnsi="Angsana New" w:hint="cs"/>
          <w:sz w:val="30"/>
          <w:szCs w:val="30"/>
          <w:cs/>
          <w:lang w:val="th-TH"/>
        </w:rPr>
        <w:t>ภายใต้สมมติฐานทางการเงิน</w:t>
      </w:r>
      <w:r w:rsidRPr="00D115D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D115D0">
        <w:rPr>
          <w:rFonts w:ascii="Angsana New" w:hAnsi="Angsana New" w:hint="cs"/>
          <w:sz w:val="30"/>
          <w:szCs w:val="30"/>
          <w:cs/>
          <w:lang w:val="th-TH"/>
        </w:rPr>
        <w:t>ดังนี้</w:t>
      </w:r>
    </w:p>
    <w:p w14:paraId="341AFC73" w14:textId="77777777" w:rsidR="003C03BF" w:rsidRPr="002259EA" w:rsidRDefault="003C03BF" w:rsidP="002259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pPr w:leftFromText="180" w:rightFromText="180" w:vertAnchor="text" w:horzAnchor="margin" w:tblpX="450" w:tblpY="38"/>
        <w:tblW w:w="9270" w:type="dxa"/>
        <w:tblLayout w:type="fixed"/>
        <w:tblLook w:val="01E0" w:firstRow="1" w:lastRow="1" w:firstColumn="1" w:lastColumn="1" w:noHBand="0" w:noVBand="0"/>
      </w:tblPr>
      <w:tblGrid>
        <w:gridCol w:w="5401"/>
        <w:gridCol w:w="1800"/>
        <w:gridCol w:w="2069"/>
      </w:tblGrid>
      <w:tr w:rsidR="0091153A" w:rsidRPr="00D115D0" w14:paraId="03BE386E" w14:textId="77777777" w:rsidTr="006D5ECD">
        <w:trPr>
          <w:tblHeader/>
        </w:trPr>
        <w:tc>
          <w:tcPr>
            <w:tcW w:w="2913" w:type="pct"/>
            <w:hideMark/>
          </w:tcPr>
          <w:p w14:paraId="2F7BED54" w14:textId="77777777" w:rsidR="0091153A" w:rsidRPr="00D115D0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  <w:cs/>
              </w:rPr>
              <w:t>ราคาหุ้น ณ วันที่ให้ใบสำคัญแสดงสิทธิ (บาท)</w:t>
            </w:r>
          </w:p>
        </w:tc>
        <w:tc>
          <w:tcPr>
            <w:tcW w:w="971" w:type="pct"/>
          </w:tcPr>
          <w:p w14:paraId="404C7FB0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51CB6A6A" w14:textId="10DB2CD2" w:rsidR="0091153A" w:rsidRPr="00D115D0" w:rsidRDefault="00A74EF9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</w:rPr>
              <w:t>1.64</w:t>
            </w:r>
          </w:p>
        </w:tc>
      </w:tr>
      <w:tr w:rsidR="0091153A" w:rsidRPr="00D115D0" w14:paraId="7DB88E47" w14:textId="77777777" w:rsidTr="006D5ECD">
        <w:trPr>
          <w:tblHeader/>
        </w:trPr>
        <w:tc>
          <w:tcPr>
            <w:tcW w:w="2913" w:type="pct"/>
            <w:hideMark/>
          </w:tcPr>
          <w:p w14:paraId="33879839" w14:textId="77777777" w:rsidR="0091153A" w:rsidRPr="00D115D0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ราคาใช้สิทธิ (บาท)</w:t>
            </w:r>
          </w:p>
        </w:tc>
        <w:tc>
          <w:tcPr>
            <w:tcW w:w="971" w:type="pct"/>
          </w:tcPr>
          <w:p w14:paraId="73E78863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14683B53" w14:textId="5505D0B7" w:rsidR="0091153A" w:rsidRPr="00D115D0" w:rsidRDefault="00BE16B6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5D0">
              <w:rPr>
                <w:rFonts w:ascii="Angsana New" w:hAnsi="Angsana New"/>
                <w:sz w:val="30"/>
                <w:szCs w:val="30"/>
              </w:rPr>
              <w:t>3.80</w:t>
            </w:r>
          </w:p>
        </w:tc>
      </w:tr>
      <w:tr w:rsidR="0091153A" w:rsidRPr="00D115D0" w14:paraId="4331FFBD" w14:textId="77777777" w:rsidTr="006D5ECD">
        <w:trPr>
          <w:tblHeader/>
        </w:trPr>
        <w:tc>
          <w:tcPr>
            <w:tcW w:w="2913" w:type="pct"/>
            <w:hideMark/>
          </w:tcPr>
          <w:p w14:paraId="2C3743AA" w14:textId="77777777" w:rsidR="0091153A" w:rsidRPr="00D115D0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อัตราเงินปันผลตอบแทนตอบแทนที่คาดหวัง (ร้อยละ)</w:t>
            </w:r>
          </w:p>
        </w:tc>
        <w:tc>
          <w:tcPr>
            <w:tcW w:w="971" w:type="pct"/>
          </w:tcPr>
          <w:p w14:paraId="5F2B8CA0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24BEB4FC" w14:textId="35473F2C" w:rsidR="0091153A" w:rsidRPr="00D115D0" w:rsidRDefault="00DE29A6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</w:rPr>
              <w:t>1.96</w:t>
            </w:r>
          </w:p>
        </w:tc>
      </w:tr>
      <w:tr w:rsidR="0091153A" w:rsidRPr="00D115D0" w14:paraId="2EC6A347" w14:textId="77777777" w:rsidTr="006D5ECD">
        <w:trPr>
          <w:tblHeader/>
        </w:trPr>
        <w:tc>
          <w:tcPr>
            <w:tcW w:w="2913" w:type="pct"/>
            <w:hideMark/>
          </w:tcPr>
          <w:p w14:paraId="702CC77B" w14:textId="77777777" w:rsidR="0091153A" w:rsidRPr="00D115D0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อัตราดอกเบี้ยปลอดความเสี่ยง (ร้อยละ)</w:t>
            </w:r>
          </w:p>
        </w:tc>
        <w:tc>
          <w:tcPr>
            <w:tcW w:w="971" w:type="pct"/>
          </w:tcPr>
          <w:p w14:paraId="00EDA104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3746B626" w14:textId="41ED93F6" w:rsidR="0091153A" w:rsidRPr="00D115D0" w:rsidRDefault="00DE29A6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</w:rPr>
              <w:t>2.63</w:t>
            </w:r>
          </w:p>
        </w:tc>
      </w:tr>
      <w:tr w:rsidR="0091153A" w:rsidRPr="00D115D0" w14:paraId="031A9E11" w14:textId="77777777" w:rsidTr="006D5ECD">
        <w:trPr>
          <w:tblHeader/>
        </w:trPr>
        <w:tc>
          <w:tcPr>
            <w:tcW w:w="2913" w:type="pct"/>
            <w:hideMark/>
          </w:tcPr>
          <w:p w14:paraId="1572A713" w14:textId="77777777" w:rsidR="0091153A" w:rsidRPr="00D115D0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  <w:cs/>
              </w:rPr>
              <w:t>อายุของใบสำคัญแสดงสิทธิ (ปี)</w:t>
            </w:r>
          </w:p>
        </w:tc>
        <w:tc>
          <w:tcPr>
            <w:tcW w:w="971" w:type="pct"/>
          </w:tcPr>
          <w:p w14:paraId="6A8033EE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53551BDC" w14:textId="37201AC4" w:rsidR="0091153A" w:rsidRPr="00D115D0" w:rsidRDefault="00D02556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110E63E5" w14:textId="77777777" w:rsidR="000B341A" w:rsidRPr="002259EA" w:rsidRDefault="000B341A" w:rsidP="002259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9B5F0FE" w14:textId="257AE657" w:rsidR="0091153A" w:rsidRPr="00D115D0" w:rsidRDefault="0091153A" w:rsidP="00D115D0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ค่าใช้จ่ายที่เกิดจากการจ่ายโดยใช้หุ้นเป็นเกณฑ์สำหรับ</w:t>
      </w:r>
      <w:r w:rsidR="00D115D0">
        <w:rPr>
          <w:rFonts w:asciiTheme="majorBidi" w:hAnsiTheme="majorBidi" w:cstheme="majorBidi"/>
          <w:sz w:val="30"/>
          <w:szCs w:val="30"/>
        </w:rPr>
        <w:t xml:space="preserve"> </w:t>
      </w:r>
      <w:r w:rsidR="000F5C19" w:rsidRPr="00D115D0">
        <w:rPr>
          <w:rFonts w:asciiTheme="majorBidi" w:hAnsiTheme="majorBidi"/>
          <w:sz w:val="30"/>
          <w:szCs w:val="30"/>
          <w:lang w:val="th-TH"/>
        </w:rPr>
        <w:t>ESOP Warrant-</w:t>
      </w:r>
      <w:r w:rsidR="00EC7FB6" w:rsidRPr="00EC7FB6">
        <w:rPr>
          <w:rFonts w:asciiTheme="majorBidi" w:hAnsiTheme="majorBidi" w:cs="Angsana New"/>
          <w:sz w:val="30"/>
          <w:szCs w:val="30"/>
        </w:rPr>
        <w:t>1</w:t>
      </w:r>
      <w:r w:rsidR="000F5C19" w:rsidRPr="00D115D0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D115D0">
        <w:rPr>
          <w:rFonts w:asciiTheme="majorBidi" w:hAnsiTheme="majorBidi" w:cstheme="majorBidi"/>
          <w:sz w:val="30"/>
          <w:szCs w:val="30"/>
          <w:cs/>
        </w:rPr>
        <w:t>รวมอยู่ในค่าใช้จ่ายในการบริหา</w:t>
      </w:r>
      <w:r w:rsidR="007F44A4" w:rsidRPr="00D115D0">
        <w:rPr>
          <w:rFonts w:asciiTheme="majorBidi" w:hAnsiTheme="majorBidi" w:cstheme="majorBidi" w:hint="cs"/>
          <w:sz w:val="30"/>
          <w:szCs w:val="30"/>
          <w:cs/>
        </w:rPr>
        <w:t xml:space="preserve">ร </w:t>
      </w:r>
      <w:r w:rsidR="007430B5" w:rsidRPr="00D115D0">
        <w:rPr>
          <w:rFonts w:asciiTheme="majorBidi" w:hAnsiTheme="majorBidi" w:cstheme="majorBidi"/>
          <w:sz w:val="30"/>
          <w:szCs w:val="30"/>
          <w:cs/>
        </w:rPr>
        <w:br/>
      </w:r>
      <w:r w:rsidRPr="00D115D0">
        <w:rPr>
          <w:rFonts w:asciiTheme="majorBidi" w:hAnsiTheme="majorBidi" w:cstheme="majorBidi"/>
          <w:sz w:val="30"/>
          <w:szCs w:val="30"/>
          <w:cs/>
        </w:rPr>
        <w:t>ในงบ</w:t>
      </w:r>
      <w:r w:rsidRPr="00D115D0">
        <w:rPr>
          <w:rFonts w:asciiTheme="majorBidi" w:hAnsiTheme="majorBidi" w:cstheme="majorBidi"/>
          <w:spacing w:val="-8"/>
          <w:sz w:val="30"/>
          <w:szCs w:val="30"/>
          <w:cs/>
        </w:rPr>
        <w:t>การเงินรวมและงบการเงินเฉพาะกิจการสำหรับปีสิ้นสุดวันที่</w:t>
      </w:r>
      <w:r w:rsidRPr="00D115D0">
        <w:rPr>
          <w:rFonts w:asciiTheme="majorBidi" w:hAnsiTheme="majorBidi" w:cstheme="majorBidi"/>
          <w:spacing w:val="-8"/>
          <w:sz w:val="30"/>
          <w:szCs w:val="30"/>
        </w:rPr>
        <w:t xml:space="preserve"> 31</w:t>
      </w:r>
      <w:r w:rsidRPr="00D115D0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Pr="00D115D0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2E0D2C">
        <w:rPr>
          <w:rFonts w:asciiTheme="majorBidi" w:hAnsiTheme="majorBidi" w:cstheme="majorBidi"/>
          <w:spacing w:val="-8"/>
          <w:sz w:val="30"/>
          <w:szCs w:val="30"/>
        </w:rPr>
        <w:t>8</w:t>
      </w:r>
      <w:r w:rsidRPr="00D115D0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D115D0">
        <w:rPr>
          <w:rFonts w:asciiTheme="majorBidi" w:hAnsiTheme="majorBidi" w:cstheme="majorBidi"/>
          <w:spacing w:val="-8"/>
          <w:sz w:val="30"/>
          <w:szCs w:val="30"/>
          <w:cs/>
        </w:rPr>
        <w:t>มีจำนวน</w:t>
      </w:r>
      <w:r w:rsidRPr="00D115D0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E0044A">
        <w:rPr>
          <w:rFonts w:asciiTheme="majorBidi" w:hAnsiTheme="majorBidi" w:cstheme="majorBidi"/>
          <w:spacing w:val="-8"/>
          <w:sz w:val="30"/>
          <w:szCs w:val="30"/>
        </w:rPr>
        <w:t>0.77</w:t>
      </w:r>
      <w:r w:rsidRPr="00D115D0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</w:t>
      </w:r>
      <w:r w:rsidR="009A4B72" w:rsidRPr="00D115D0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2E3259" w:rsidRPr="00D115D0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9A4B72" w:rsidRPr="00D115D0">
        <w:rPr>
          <w:rFonts w:asciiTheme="majorBidi" w:hAnsiTheme="majorBidi" w:cstheme="majorBidi"/>
          <w:i/>
          <w:iCs/>
          <w:spacing w:val="-8"/>
          <w:sz w:val="30"/>
          <w:szCs w:val="30"/>
          <w:cs/>
          <w:lang w:val="th-TH"/>
        </w:rPr>
        <w:t>(</w:t>
      </w:r>
      <w:r w:rsidR="009A4B72" w:rsidRPr="00D115D0">
        <w:rPr>
          <w:rFonts w:asciiTheme="majorBidi" w:hAnsiTheme="majorBidi" w:cstheme="majorBidi"/>
          <w:i/>
          <w:iCs/>
          <w:spacing w:val="-8"/>
          <w:sz w:val="30"/>
          <w:szCs w:val="30"/>
        </w:rPr>
        <w:t>256</w:t>
      </w:r>
      <w:r w:rsidR="002E0D2C">
        <w:rPr>
          <w:rFonts w:asciiTheme="majorBidi" w:hAnsiTheme="majorBidi" w:cstheme="majorBidi"/>
          <w:i/>
          <w:iCs/>
          <w:spacing w:val="-8"/>
          <w:sz w:val="30"/>
          <w:szCs w:val="30"/>
        </w:rPr>
        <w:t>7</w:t>
      </w:r>
      <w:r w:rsidR="009A4B72" w:rsidRPr="00D115D0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: </w:t>
      </w:r>
      <w:r w:rsidR="002E0D2C">
        <w:rPr>
          <w:rFonts w:asciiTheme="majorBidi" w:hAnsiTheme="majorBidi" w:cstheme="majorBidi"/>
          <w:i/>
          <w:iCs/>
          <w:spacing w:val="-8"/>
          <w:sz w:val="30"/>
          <w:szCs w:val="30"/>
        </w:rPr>
        <w:t>3.28</w:t>
      </w:r>
      <w:r w:rsidR="009A4B72" w:rsidRPr="00D115D0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  </w:t>
      </w:r>
      <w:r w:rsidR="009A4B72" w:rsidRPr="00D115D0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ล้าน</w:t>
      </w:r>
      <w:r w:rsidR="009A4B72" w:rsidRPr="00D115D0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บ</w:t>
      </w:r>
      <w:r w:rsidR="009A4B72" w:rsidRPr="00D115D0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าท)</w:t>
      </w:r>
    </w:p>
    <w:p w14:paraId="6DAA0D00" w14:textId="465244C7" w:rsidR="00D54D8E" w:rsidRPr="00D115D0" w:rsidRDefault="00D54D8E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115D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ส่วนเกินทุนและ</w:t>
      </w:r>
      <w:r w:rsidR="007430B5" w:rsidRPr="00D115D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ทุน</w:t>
      </w:r>
      <w:r w:rsidRPr="00D115D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สำรอง</w:t>
      </w:r>
      <w:r w:rsidR="001A56C1" w:rsidRPr="00D115D0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ตามกฎหมาย</w:t>
      </w:r>
      <w:r w:rsidR="001A56C1" w:rsidRPr="00D115D0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 </w:t>
      </w:r>
    </w:p>
    <w:p w14:paraId="4FC12535" w14:textId="1DC69F20" w:rsidR="00B91698" w:rsidRPr="00826C8D" w:rsidRDefault="00B91698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cs/>
        </w:rPr>
      </w:pPr>
    </w:p>
    <w:p w14:paraId="67F463A3" w14:textId="77777777" w:rsidR="00420598" w:rsidRPr="00D115D0" w:rsidRDefault="00420598" w:rsidP="004205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115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59F5476" w14:textId="77777777" w:rsidR="00420598" w:rsidRPr="00826C8D" w:rsidRDefault="00420598" w:rsidP="00420598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</w:rPr>
      </w:pPr>
    </w:p>
    <w:p w14:paraId="6C77EA16" w14:textId="13C3B316" w:rsidR="00420598" w:rsidRPr="00D115D0" w:rsidRDefault="00420598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64148A" w:rsidRPr="00D115D0">
        <w:rPr>
          <w:rFonts w:asciiTheme="majorBidi" w:hAnsiTheme="majorBidi" w:cstheme="majorBidi"/>
          <w:sz w:val="30"/>
          <w:szCs w:val="30"/>
        </w:rPr>
        <w:t>2535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4148A" w:rsidRPr="00D115D0">
        <w:rPr>
          <w:rFonts w:asciiTheme="majorBidi" w:hAnsiTheme="majorBidi" w:cstheme="majorBidi"/>
          <w:sz w:val="30"/>
          <w:szCs w:val="30"/>
        </w:rPr>
        <w:t>51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115D0">
        <w:rPr>
          <w:rFonts w:asciiTheme="majorBidi" w:hAnsiTheme="majorBidi" w:cs="Angsana New"/>
          <w:sz w:val="30"/>
          <w:szCs w:val="30"/>
          <w:cs/>
        </w:rPr>
        <w:t>“</w:t>
      </w:r>
      <w:r w:rsidRPr="00D115D0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D115D0">
        <w:rPr>
          <w:rFonts w:asciiTheme="majorBidi" w:hAnsiTheme="majorBidi" w:cs="Angsana New"/>
          <w:sz w:val="30"/>
          <w:szCs w:val="30"/>
          <w:cs/>
        </w:rPr>
        <w:t>”</w:t>
      </w:r>
      <w:r w:rsidRPr="00D115D0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433DA55E" w14:textId="673930CF" w:rsidR="00F15F27" w:rsidRPr="00826C8D" w:rsidRDefault="00F15F27" w:rsidP="004A4ABB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</w:rPr>
      </w:pPr>
    </w:p>
    <w:p w14:paraId="345863BE" w14:textId="106325DB" w:rsidR="00D54D8E" w:rsidRPr="00D115D0" w:rsidRDefault="00D54D8E" w:rsidP="004205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115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ส่วนเกินทุนจากการจัดโครงสร้างธุรกิจภายใต้การควบคุมเดียวกัน</w:t>
      </w:r>
    </w:p>
    <w:p w14:paraId="3DF751E1" w14:textId="77777777" w:rsidR="00D54D8E" w:rsidRPr="00826C8D" w:rsidRDefault="00D54D8E" w:rsidP="004A4ABB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</w:rPr>
      </w:pPr>
    </w:p>
    <w:p w14:paraId="540D071E" w14:textId="77777777" w:rsidR="00D54D8E" w:rsidRPr="00D115D0" w:rsidRDefault="00D54D8E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ผลต่างระหว่างมูลค่าตามบัญชีของสินทรัพย์สุทธิของบริษัทย่อย ณ วันจัดโครงสร้างธุรกิจกับต้นทุนการจัดโครงสร้างธุรกิจภายใต้การควบคุมเดียวกันรวมอยู่ในส่วนเกินทุนจากการจัดโครงสร้างธุรกิจภายใต้การควบคุมเดียวกันที่บันทึกในส่วนของผู้ถือหุ้น</w:t>
      </w:r>
    </w:p>
    <w:p w14:paraId="692E67F1" w14:textId="77777777" w:rsidR="0091153A" w:rsidRPr="00826C8D" w:rsidRDefault="0091153A" w:rsidP="004A4ABB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</w:rPr>
      </w:pPr>
    </w:p>
    <w:p w14:paraId="5BC2DA9C" w14:textId="49C0B7A0" w:rsidR="00D54D8E" w:rsidRPr="00D115D0" w:rsidRDefault="007430B5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115D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ทุน</w:t>
      </w:r>
      <w:r w:rsidR="00D54D8E" w:rsidRPr="00D115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5D498B9B" w14:textId="77777777" w:rsidR="00D54D8E" w:rsidRPr="00826C8D" w:rsidRDefault="00D54D8E" w:rsidP="004A4ABB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</w:rPr>
      </w:pPr>
    </w:p>
    <w:p w14:paraId="425CABBB" w14:textId="11D4828D" w:rsidR="00F65568" w:rsidRDefault="00F65568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64148A" w:rsidRPr="00D115D0">
        <w:rPr>
          <w:rFonts w:asciiTheme="majorBidi" w:hAnsiTheme="majorBidi" w:cstheme="majorBidi"/>
          <w:sz w:val="30"/>
          <w:szCs w:val="30"/>
        </w:rPr>
        <w:t>2535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4148A" w:rsidRPr="00D115D0">
        <w:rPr>
          <w:rFonts w:asciiTheme="majorBidi" w:hAnsiTheme="majorBidi" w:cstheme="majorBidi"/>
          <w:sz w:val="30"/>
          <w:szCs w:val="30"/>
        </w:rPr>
        <w:t>116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1E00C6" w:rsidRPr="00D115D0">
        <w:rPr>
          <w:rFonts w:asciiTheme="majorBidi" w:hAnsiTheme="majorBidi" w:cstheme="majorBidi"/>
          <w:sz w:val="30"/>
          <w:szCs w:val="30"/>
          <w:cs/>
        </w:rPr>
        <w:br/>
      </w:r>
      <w:r w:rsidRPr="00D115D0">
        <w:rPr>
          <w:rFonts w:asciiTheme="majorBidi" w:hAnsiTheme="majorBidi" w:cstheme="majorBidi"/>
          <w:sz w:val="30"/>
          <w:szCs w:val="30"/>
          <w:cs/>
        </w:rPr>
        <w:t>(</w:t>
      </w:r>
      <w:r w:rsidRPr="00D115D0">
        <w:rPr>
          <w:rFonts w:asciiTheme="majorBidi" w:hAnsiTheme="majorBidi" w:cs="Angsana New"/>
          <w:sz w:val="30"/>
          <w:szCs w:val="30"/>
          <w:cs/>
        </w:rPr>
        <w:t>“</w:t>
      </w:r>
      <w:r w:rsidR="007430B5" w:rsidRPr="00D115D0">
        <w:rPr>
          <w:rFonts w:asciiTheme="majorBidi" w:hAnsiTheme="majorBidi" w:cs="Angsana New" w:hint="cs"/>
          <w:sz w:val="30"/>
          <w:szCs w:val="30"/>
          <w:cs/>
        </w:rPr>
        <w:t>ทุน</w:t>
      </w:r>
      <w:r w:rsidRPr="00D115D0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D115D0">
        <w:rPr>
          <w:rFonts w:asciiTheme="majorBidi" w:hAnsiTheme="majorBidi" w:cs="Angsana New"/>
          <w:sz w:val="30"/>
          <w:szCs w:val="30"/>
          <w:cs/>
        </w:rPr>
        <w:t>”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64148A" w:rsidRPr="00D115D0">
        <w:rPr>
          <w:rFonts w:asciiTheme="majorBidi" w:hAnsiTheme="majorBidi" w:cstheme="majorBidi"/>
          <w:sz w:val="30"/>
          <w:szCs w:val="30"/>
        </w:rPr>
        <w:t>5</w:t>
      </w:r>
      <w:r w:rsidRPr="00D115D0">
        <w:rPr>
          <w:rFonts w:asciiTheme="majorBidi" w:hAnsiTheme="majorBidi" w:cstheme="majorBidi"/>
          <w:sz w:val="30"/>
          <w:szCs w:val="30"/>
        </w:rPr>
        <w:t xml:space="preserve"> </w:t>
      </w:r>
      <w:r w:rsidRPr="00D115D0">
        <w:rPr>
          <w:rFonts w:asciiTheme="majorBidi" w:hAnsiTheme="majorBidi" w:cstheme="majorBidi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="001E00C6" w:rsidRPr="00D115D0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64148A" w:rsidRPr="00D115D0">
        <w:rPr>
          <w:rFonts w:asciiTheme="majorBidi" w:hAnsiTheme="majorBidi" w:cstheme="majorBidi"/>
          <w:sz w:val="30"/>
          <w:szCs w:val="30"/>
        </w:rPr>
        <w:t>10</w:t>
      </w:r>
      <w:r w:rsidRPr="00D115D0">
        <w:rPr>
          <w:rFonts w:asciiTheme="majorBidi" w:hAnsiTheme="majorBidi" w:cstheme="majorBidi"/>
          <w:sz w:val="30"/>
          <w:szCs w:val="30"/>
        </w:rPr>
        <w:t xml:space="preserve"> </w:t>
      </w:r>
      <w:r w:rsidRPr="00D115D0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BB6CF93" w14:textId="77777777" w:rsidR="00826C8D" w:rsidRPr="00826C8D" w:rsidRDefault="00826C8D" w:rsidP="00826C8D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</w:rPr>
      </w:pPr>
    </w:p>
    <w:p w14:paraId="1287DB81" w14:textId="79760C93" w:rsidR="007430B5" w:rsidRDefault="007430B5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บริษัทได้จัดสรรทุนสำรองตามกฎหมายสำหรับปีสิ้นสุดวันที่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2E0D2C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E0044A">
        <w:rPr>
          <w:rFonts w:asciiTheme="majorBidi" w:hAnsiTheme="majorBidi" w:cstheme="majorBidi"/>
          <w:sz w:val="30"/>
          <w:szCs w:val="30"/>
        </w:rPr>
        <w:t>0.88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7430B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2E0D2C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430B5">
        <w:rPr>
          <w:rFonts w:asciiTheme="majorBidi" w:hAnsiTheme="majorBidi" w:cstheme="majorBidi"/>
          <w:i/>
          <w:iCs/>
          <w:sz w:val="30"/>
          <w:szCs w:val="30"/>
        </w:rPr>
        <w:t>: 0.</w:t>
      </w:r>
      <w:r w:rsidR="002E0D2C">
        <w:rPr>
          <w:rFonts w:asciiTheme="majorBidi" w:hAnsiTheme="majorBidi" w:cstheme="majorBidi"/>
          <w:i/>
          <w:iCs/>
          <w:sz w:val="30"/>
          <w:szCs w:val="30"/>
        </w:rPr>
        <w:t>35</w:t>
      </w:r>
      <w:r w:rsidRPr="007430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430B5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7430B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B6E605B" w14:textId="77777777" w:rsidR="00E75D9C" w:rsidRPr="00826C8D" w:rsidRDefault="00E75D9C" w:rsidP="004A4ABB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</w:rPr>
      </w:pPr>
    </w:p>
    <w:p w14:paraId="127A1F5C" w14:textId="27877818" w:rsidR="00262719" w:rsidRPr="00D115D0" w:rsidRDefault="00262719" w:rsidP="004C778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115D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</w:t>
      </w:r>
      <w:r w:rsidR="00442D9F" w:rsidRPr="00D115D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7211B64E" w14:textId="7C78186E" w:rsidR="00262719" w:rsidRPr="00826C8D" w:rsidRDefault="00262719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</w:rPr>
      </w:pPr>
    </w:p>
    <w:p w14:paraId="212B6152" w14:textId="75FBF25F" w:rsidR="00E91A30" w:rsidRPr="00D115D0" w:rsidRDefault="00E91A30" w:rsidP="00CD3FF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115D0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ส่วนงานดำเนินงาน</w:t>
      </w:r>
    </w:p>
    <w:p w14:paraId="264E33F1" w14:textId="77777777" w:rsidR="00E91A30" w:rsidRPr="00826C8D" w:rsidRDefault="00E91A30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</w:rPr>
      </w:pPr>
    </w:p>
    <w:p w14:paraId="5C382A3A" w14:textId="081C3363" w:rsidR="007430B5" w:rsidRPr="00D115D0" w:rsidRDefault="007430B5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D115D0"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D115D0">
        <w:rPr>
          <w:rFonts w:asciiTheme="majorBidi" w:hAnsiTheme="majorBidi" w:cstheme="majorBidi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D115D0">
        <w:rPr>
          <w:rFonts w:asciiTheme="majorBidi" w:hAnsiTheme="majorBidi" w:cstheme="majorBidi"/>
          <w:sz w:val="30"/>
          <w:szCs w:val="30"/>
          <w:cs/>
        </w:rPr>
        <w:t>)</w:t>
      </w:r>
      <w:r w:rsidRPr="00D115D0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15D0">
        <w:rPr>
          <w:rFonts w:asciiTheme="majorBidi" w:hAnsiTheme="majorBidi" w:cstheme="majorBidi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15D0">
        <w:rPr>
          <w:rFonts w:asciiTheme="majorBidi" w:hAnsiTheme="majorBidi" w:cstheme="majorBidi" w:hint="cs"/>
          <w:sz w:val="30"/>
          <w:szCs w:val="30"/>
          <w:cs/>
        </w:rPr>
        <w:t>รายการที่ไม่สามารถปันส่วนได้ส่วนใหญ่เป็นรายการค่าใช้จ่ายในการบริหาร</w:t>
      </w:r>
    </w:p>
    <w:p w14:paraId="58E4C076" w14:textId="77777777" w:rsidR="007430B5" w:rsidRPr="00826C8D" w:rsidRDefault="007430B5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</w:rPr>
      </w:pPr>
    </w:p>
    <w:p w14:paraId="2C8BBCC8" w14:textId="3DE90ADD" w:rsidR="00262719" w:rsidRPr="00D115D0" w:rsidRDefault="003C3961" w:rsidP="00CD3FF6">
      <w:pPr>
        <w:tabs>
          <w:tab w:val="clear" w:pos="454"/>
          <w:tab w:val="clear" w:pos="907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262719" w:rsidRPr="00D115D0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62310B" w:rsidRPr="00D115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D115D0">
        <w:rPr>
          <w:rFonts w:asciiTheme="majorBidi" w:hAnsiTheme="majorBidi" w:cstheme="majorBidi"/>
          <w:sz w:val="30"/>
          <w:szCs w:val="30"/>
        </w:rPr>
        <w:t>2</w:t>
      </w:r>
      <w:r w:rsidR="0062310B" w:rsidRPr="00D115D0">
        <w:rPr>
          <w:rFonts w:asciiTheme="majorBidi" w:hAnsiTheme="majorBidi" w:cstheme="majorBidi"/>
          <w:sz w:val="30"/>
          <w:szCs w:val="30"/>
        </w:rPr>
        <w:t xml:space="preserve"> </w:t>
      </w:r>
      <w:r w:rsidR="0062310B" w:rsidRPr="00D115D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ที่มีสินค้าและการบริการที่แตกต่างกัน และมีการบริหารจัดการแยกต่างหาก </w:t>
      </w:r>
      <w:r w:rsidR="00262719" w:rsidRPr="00D115D0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</w:t>
      </w:r>
      <w:r w:rsidR="0062310B" w:rsidRPr="00D115D0">
        <w:rPr>
          <w:rFonts w:asciiTheme="majorBidi" w:hAnsiTheme="majorBidi" w:cstheme="majorBidi"/>
          <w:sz w:val="30"/>
          <w:szCs w:val="30"/>
          <w:cs/>
        </w:rPr>
        <w:t>ที่รายงาน</w:t>
      </w:r>
      <w:r w:rsidR="00262719" w:rsidRPr="00D115D0">
        <w:rPr>
          <w:rFonts w:asciiTheme="majorBidi" w:hAnsiTheme="majorBidi" w:cstheme="majorBidi"/>
          <w:sz w:val="30"/>
          <w:szCs w:val="30"/>
          <w:cs/>
        </w:rPr>
        <w:t>ของ</w:t>
      </w:r>
      <w:r w:rsidR="007430B5" w:rsidRPr="00D115D0">
        <w:rPr>
          <w:rFonts w:asciiTheme="majorBidi" w:hAnsiTheme="majorBidi" w:cstheme="majorBidi"/>
          <w:sz w:val="30"/>
          <w:szCs w:val="30"/>
        </w:rPr>
        <w:br/>
      </w:r>
      <w:r w:rsidR="00262719" w:rsidRPr="00D115D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A657D4" w:rsidRPr="00D115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310B" w:rsidRPr="00D115D0">
        <w:rPr>
          <w:rFonts w:asciiTheme="majorBidi" w:hAnsiTheme="majorBidi" w:cstheme="majorBidi"/>
          <w:sz w:val="30"/>
          <w:szCs w:val="30"/>
          <w:cs/>
        </w:rPr>
        <w:t>โดยสรุปมี</w:t>
      </w:r>
      <w:r w:rsidR="00262719" w:rsidRPr="00D115D0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7D6149C" w14:textId="77777777" w:rsidR="00262719" w:rsidRPr="00826C8D" w:rsidRDefault="00262719" w:rsidP="00E91A30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cs/>
        </w:rPr>
      </w:pPr>
    </w:p>
    <w:p w14:paraId="3AE150E1" w14:textId="1F4E5FB0" w:rsidR="00FB3B6E" w:rsidRPr="00D115D0" w:rsidRDefault="00262719" w:rsidP="00CD3FF6">
      <w:pPr>
        <w:pStyle w:val="ListParagraph"/>
        <w:numPr>
          <w:ilvl w:val="0"/>
          <w:numId w:val="23"/>
        </w:numPr>
        <w:tabs>
          <w:tab w:val="clear" w:pos="454"/>
          <w:tab w:val="clear" w:pos="680"/>
          <w:tab w:val="clear" w:pos="907"/>
          <w:tab w:val="clear" w:pos="1871"/>
          <w:tab w:val="left" w:pos="1170"/>
          <w:tab w:val="num" w:pos="1240"/>
          <w:tab w:val="left" w:pos="2070"/>
        </w:tabs>
        <w:spacing w:line="240" w:lineRule="auto"/>
        <w:ind w:left="810" w:hanging="270"/>
        <w:rPr>
          <w:rFonts w:asciiTheme="majorBidi" w:hAnsiTheme="majorBidi" w:cstheme="majorBidi"/>
          <w:sz w:val="30"/>
          <w:szCs w:val="30"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4148A" w:rsidRPr="00D115D0">
        <w:rPr>
          <w:rFonts w:asciiTheme="majorBidi" w:hAnsiTheme="majorBidi" w:cstheme="majorBidi"/>
          <w:sz w:val="30"/>
          <w:szCs w:val="30"/>
        </w:rPr>
        <w:t>1</w:t>
      </w:r>
      <w:r w:rsidR="0062310B" w:rsidRPr="00D115D0">
        <w:rPr>
          <w:rFonts w:asciiTheme="majorBidi" w:hAnsiTheme="majorBidi" w:cstheme="majorBidi"/>
          <w:sz w:val="30"/>
          <w:szCs w:val="30"/>
        </w:rPr>
        <w:t xml:space="preserve"> </w:t>
      </w:r>
      <w:r w:rsidR="0062310B" w:rsidRPr="00D115D0">
        <w:rPr>
          <w:rFonts w:asciiTheme="majorBidi" w:hAnsiTheme="majorBidi" w:cstheme="majorBidi"/>
          <w:sz w:val="30"/>
          <w:szCs w:val="30"/>
        </w:rPr>
        <w:tab/>
      </w:r>
      <w:r w:rsidRPr="00D115D0">
        <w:rPr>
          <w:rFonts w:asciiTheme="majorBidi" w:hAnsiTheme="majorBidi" w:cstheme="majorBidi"/>
          <w:sz w:val="30"/>
          <w:szCs w:val="30"/>
          <w:cs/>
        </w:rPr>
        <w:t>ส่วนงานจำหน่ายรถยนต์และอุปกรณ์ตกแต่ง</w:t>
      </w:r>
    </w:p>
    <w:p w14:paraId="48CCA594" w14:textId="01458A3B" w:rsidR="00B81CE7" w:rsidRPr="00D115D0" w:rsidRDefault="00262719" w:rsidP="00B81CE7">
      <w:pPr>
        <w:pStyle w:val="ListParagraph"/>
        <w:numPr>
          <w:ilvl w:val="0"/>
          <w:numId w:val="23"/>
        </w:numPr>
        <w:tabs>
          <w:tab w:val="clear" w:pos="454"/>
          <w:tab w:val="clear" w:pos="680"/>
          <w:tab w:val="clear" w:pos="1871"/>
          <w:tab w:val="num" w:pos="1240"/>
          <w:tab w:val="left" w:pos="2070"/>
        </w:tabs>
        <w:spacing w:line="240" w:lineRule="auto"/>
        <w:ind w:left="810" w:hanging="270"/>
        <w:rPr>
          <w:rFonts w:asciiTheme="majorBidi" w:hAnsiTheme="majorBidi" w:cstheme="majorBidi"/>
          <w:sz w:val="30"/>
          <w:szCs w:val="30"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4148A" w:rsidRPr="00D115D0">
        <w:rPr>
          <w:rFonts w:asciiTheme="majorBidi" w:hAnsiTheme="majorBidi" w:cstheme="majorBidi"/>
          <w:sz w:val="30"/>
          <w:szCs w:val="30"/>
        </w:rPr>
        <w:t>2</w:t>
      </w:r>
      <w:r w:rsidR="00FB3B6E" w:rsidRPr="00D115D0">
        <w:rPr>
          <w:rFonts w:asciiTheme="majorBidi" w:hAnsiTheme="majorBidi" w:cstheme="majorBidi"/>
          <w:sz w:val="30"/>
          <w:szCs w:val="30"/>
        </w:rPr>
        <w:t xml:space="preserve"> </w:t>
      </w:r>
      <w:r w:rsidR="00FB3B6E" w:rsidRPr="00D115D0">
        <w:rPr>
          <w:rFonts w:asciiTheme="majorBidi" w:hAnsiTheme="majorBidi" w:cstheme="majorBidi"/>
          <w:sz w:val="30"/>
          <w:szCs w:val="30"/>
        </w:rPr>
        <w:tab/>
      </w:r>
      <w:r w:rsidRPr="00D115D0">
        <w:rPr>
          <w:rFonts w:asciiTheme="majorBidi" w:hAnsiTheme="majorBidi" w:cstheme="majorBidi"/>
          <w:sz w:val="30"/>
          <w:szCs w:val="30"/>
          <w:cs/>
        </w:rPr>
        <w:t>ส่วนงานบริการซ่อมบำรุงและจำหน่ายอะไหล่</w:t>
      </w:r>
    </w:p>
    <w:p w14:paraId="38D940AD" w14:textId="06957738" w:rsidR="00262719" w:rsidRPr="00D115D0" w:rsidRDefault="00262719" w:rsidP="00E91A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ผลการดำเนินงานของแต่ละส่วนงานวัดโดยใช้กำไรก่อนหัก</w:t>
      </w:r>
      <w:r w:rsidR="00F72C5D" w:rsidRPr="00D115D0">
        <w:rPr>
          <w:rFonts w:asciiTheme="majorBidi" w:hAnsiTheme="majorBidi" w:cstheme="majorBidi" w:hint="cs"/>
          <w:sz w:val="30"/>
          <w:szCs w:val="30"/>
          <w:cs/>
        </w:rPr>
        <w:t>ต้นทุนทางการเงิน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ภาษีเงินได้ ค่าเสื่อมราคาและ</w:t>
      </w:r>
      <w:r w:rsidR="00DC6193" w:rsidRPr="00D115D0">
        <w:rPr>
          <w:rFonts w:asciiTheme="majorBidi" w:hAnsiTheme="majorBidi" w:cstheme="majorBidi"/>
          <w:sz w:val="30"/>
          <w:szCs w:val="30"/>
          <w:cs/>
        </w:rPr>
        <w:br/>
      </w:r>
      <w:r w:rsidRPr="00D115D0">
        <w:rPr>
          <w:rFonts w:asciiTheme="majorBidi" w:hAnsiTheme="majorBidi" w:cstheme="majorBidi"/>
          <w:sz w:val="30"/>
          <w:szCs w:val="30"/>
          <w:cs/>
        </w:rPr>
        <w:t>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</w:t>
      </w:r>
      <w:r w:rsidR="00DC6193" w:rsidRPr="00D115D0">
        <w:rPr>
          <w:rFonts w:asciiTheme="majorBidi" w:hAnsiTheme="majorBidi" w:cstheme="majorBidi" w:hint="cs"/>
          <w:sz w:val="30"/>
          <w:szCs w:val="30"/>
          <w:cs/>
        </w:rPr>
        <w:t>ต้นทุนทางการเงิน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ภาษีเงินได้ ค่าเสื่อมราคาและ</w:t>
      </w:r>
      <w:r w:rsidR="002160CB" w:rsidRPr="00D115D0">
        <w:rPr>
          <w:rFonts w:asciiTheme="majorBidi" w:hAnsiTheme="majorBidi" w:cstheme="majorBidi"/>
          <w:sz w:val="30"/>
          <w:szCs w:val="30"/>
          <w:cs/>
        </w:rPr>
        <w:br/>
      </w:r>
      <w:r w:rsidRPr="00D115D0">
        <w:rPr>
          <w:rFonts w:asciiTheme="majorBidi" w:hAnsiTheme="majorBidi" w:cstheme="majorBidi"/>
          <w:sz w:val="30"/>
          <w:szCs w:val="30"/>
          <w:cs/>
        </w:rPr>
        <w:t>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A666F6">
        <w:rPr>
          <w:rFonts w:asciiTheme="majorBidi" w:hAnsiTheme="majorBidi" w:cstheme="majorBidi"/>
          <w:b/>
          <w:bCs/>
          <w:color w:val="0000CC"/>
          <w:sz w:val="30"/>
          <w:szCs w:val="30"/>
        </w:rPr>
        <w:t xml:space="preserve"> </w:t>
      </w:r>
      <w:r w:rsidR="00B66A10" w:rsidRPr="00D115D0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</w:t>
      </w:r>
      <w:r w:rsidR="00C169A8" w:rsidRPr="00D115D0">
        <w:rPr>
          <w:rFonts w:asciiTheme="majorBidi" w:hAnsiTheme="majorBidi" w:cstheme="majorBidi"/>
          <w:sz w:val="30"/>
          <w:szCs w:val="30"/>
          <w:cs/>
        </w:rPr>
        <w:br/>
      </w:r>
      <w:r w:rsidR="00B66A10" w:rsidRPr="00D115D0">
        <w:rPr>
          <w:rFonts w:asciiTheme="majorBidi" w:hAnsiTheme="majorBidi" w:cstheme="majorBidi"/>
          <w:sz w:val="30"/>
          <w:szCs w:val="30"/>
          <w:cs/>
        </w:rPr>
        <w:t>ไปตามการซื้อขายตามปกติธุรกิจ</w:t>
      </w:r>
    </w:p>
    <w:p w14:paraId="06FEABE4" w14:textId="265B4688" w:rsidR="00EA6567" w:rsidRPr="004A4ABB" w:rsidRDefault="00EA6567" w:rsidP="008E41C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526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270"/>
        <w:gridCol w:w="900"/>
        <w:gridCol w:w="270"/>
        <w:gridCol w:w="846"/>
        <w:gridCol w:w="275"/>
        <w:gridCol w:w="931"/>
        <w:gridCol w:w="236"/>
        <w:gridCol w:w="935"/>
        <w:gridCol w:w="236"/>
        <w:gridCol w:w="937"/>
      </w:tblGrid>
      <w:tr w:rsidR="003C594C" w:rsidRPr="00D115D0" w14:paraId="59D4C86A" w14:textId="77777777" w:rsidTr="00CD3FF6">
        <w:trPr>
          <w:trHeight w:val="425"/>
          <w:tblHeader/>
        </w:trPr>
        <w:tc>
          <w:tcPr>
            <w:tcW w:w="2790" w:type="dxa"/>
            <w:noWrap/>
            <w:vAlign w:val="bottom"/>
          </w:tcPr>
          <w:p w14:paraId="305BFAEB" w14:textId="7A6EC814" w:rsidR="003C594C" w:rsidRPr="00D115D0" w:rsidRDefault="00B91698" w:rsidP="00861F28">
            <w:pPr>
              <w:tabs>
                <w:tab w:val="clear" w:pos="227"/>
                <w:tab w:val="clear" w:pos="454"/>
                <w:tab w:val="clear" w:pos="680"/>
                <w:tab w:val="left" w:pos="96"/>
                <w:tab w:val="left" w:pos="720"/>
              </w:tabs>
              <w:spacing w:line="240" w:lineRule="auto"/>
              <w:ind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6736" w:type="dxa"/>
            <w:gridSpan w:val="11"/>
            <w:vAlign w:val="bottom"/>
          </w:tcPr>
          <w:p w14:paraId="23F71B08" w14:textId="33FD4418" w:rsidR="003C594C" w:rsidRPr="00D115D0" w:rsidRDefault="003C594C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93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62719" w:rsidRPr="00D115D0" w14:paraId="2326E845" w14:textId="77777777" w:rsidTr="00CD3FF6">
        <w:trPr>
          <w:trHeight w:val="227"/>
          <w:tblHeader/>
        </w:trPr>
        <w:tc>
          <w:tcPr>
            <w:tcW w:w="2790" w:type="dxa"/>
            <w:noWrap/>
            <w:vAlign w:val="bottom"/>
          </w:tcPr>
          <w:p w14:paraId="7454B4F9" w14:textId="37297A5F" w:rsidR="00262719" w:rsidRPr="00D115D0" w:rsidRDefault="00866D26" w:rsidP="00866D26">
            <w:pPr>
              <w:tabs>
                <w:tab w:val="clear" w:pos="227"/>
                <w:tab w:val="clear" w:pos="454"/>
                <w:tab w:val="clear" w:pos="680"/>
                <w:tab w:val="left" w:pos="96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  <w:r w:rsidR="00F42AB1" w:rsidRPr="00D115D0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</w:t>
            </w:r>
            <w:r w:rsidR="00F42AB1" w:rsidRPr="00D115D0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วันที่ </w:t>
            </w:r>
          </w:p>
        </w:tc>
        <w:tc>
          <w:tcPr>
            <w:tcW w:w="2070" w:type="dxa"/>
            <w:gridSpan w:val="3"/>
            <w:vAlign w:val="bottom"/>
            <w:hideMark/>
          </w:tcPr>
          <w:p w14:paraId="1557BFD7" w14:textId="77777777" w:rsidR="00812C5A" w:rsidRPr="00D115D0" w:rsidRDefault="00262719" w:rsidP="00F42AB1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10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ส่วนงานจำหน่ายรถยนต์</w:t>
            </w:r>
          </w:p>
          <w:p w14:paraId="56B50839" w14:textId="6267460A" w:rsidR="00262719" w:rsidRPr="00D115D0" w:rsidRDefault="00262719" w:rsidP="00F42AB1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10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และอุปกรณ์ตกแต่ง</w:t>
            </w:r>
          </w:p>
        </w:tc>
        <w:tc>
          <w:tcPr>
            <w:tcW w:w="270" w:type="dxa"/>
            <w:vAlign w:val="bottom"/>
          </w:tcPr>
          <w:p w14:paraId="7A0953D0" w14:textId="77777777" w:rsidR="00262719" w:rsidRPr="00D115D0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52" w:type="dxa"/>
            <w:gridSpan w:val="3"/>
            <w:vAlign w:val="bottom"/>
            <w:hideMark/>
          </w:tcPr>
          <w:p w14:paraId="637A5DDF" w14:textId="4CC51953" w:rsidR="00262719" w:rsidRPr="00D115D0" w:rsidRDefault="00262719" w:rsidP="00F4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0" w:firstLine="25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ส่วนงานบริการซ่อมบำรุงและจำหน่ายอะไหล่</w:t>
            </w:r>
          </w:p>
        </w:tc>
        <w:tc>
          <w:tcPr>
            <w:tcW w:w="236" w:type="dxa"/>
            <w:vAlign w:val="bottom"/>
          </w:tcPr>
          <w:p w14:paraId="687025AD" w14:textId="77777777" w:rsidR="00262719" w:rsidRPr="00D115D0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vAlign w:val="bottom"/>
            <w:hideMark/>
          </w:tcPr>
          <w:p w14:paraId="31624CBE" w14:textId="77777777" w:rsidR="00262719" w:rsidRPr="00D115D0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93"/>
              <w:jc w:val="center"/>
              <w:rPr>
                <w:rFonts w:asciiTheme="majorBidi" w:eastAsia="MS Mincho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D115D0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E0D2C" w:rsidRPr="00D115D0" w14:paraId="55EB9116" w14:textId="77777777" w:rsidTr="00CD3FF6">
        <w:trPr>
          <w:trHeight w:val="218"/>
          <w:tblHeader/>
        </w:trPr>
        <w:tc>
          <w:tcPr>
            <w:tcW w:w="2790" w:type="dxa"/>
            <w:noWrap/>
            <w:vAlign w:val="bottom"/>
          </w:tcPr>
          <w:p w14:paraId="26A97157" w14:textId="5D60D782" w:rsidR="002E0D2C" w:rsidRPr="00D115D0" w:rsidRDefault="002E0D2C" w:rsidP="002E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D115D0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D115D0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4D6DDB04" w14:textId="68FD6815" w:rsidR="002E0D2C" w:rsidRPr="00D115D0" w:rsidRDefault="002E0D2C" w:rsidP="002E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A77FC14" w14:textId="77777777" w:rsidR="002E0D2C" w:rsidRPr="00D115D0" w:rsidRDefault="002E0D2C" w:rsidP="002E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0E33A7" w14:textId="6D13F1ED" w:rsidR="002E0D2C" w:rsidRPr="00D115D0" w:rsidRDefault="002E0D2C" w:rsidP="002E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3E063D7" w14:textId="77777777" w:rsidR="002E0D2C" w:rsidRPr="00D115D0" w:rsidRDefault="002E0D2C" w:rsidP="002E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2262DE3D" w14:textId="6BFB0D80" w:rsidR="002E0D2C" w:rsidRPr="00D115D0" w:rsidRDefault="002E0D2C" w:rsidP="002E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5" w:type="dxa"/>
            <w:vAlign w:val="bottom"/>
          </w:tcPr>
          <w:p w14:paraId="45F4874D" w14:textId="77777777" w:rsidR="002E0D2C" w:rsidRPr="00D115D0" w:rsidRDefault="002E0D2C" w:rsidP="002E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50F77734" w14:textId="0FA4FEAD" w:rsidR="002E0D2C" w:rsidRPr="00D115D0" w:rsidRDefault="002E0D2C" w:rsidP="002E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40A4E4C0" w14:textId="77777777" w:rsidR="002E0D2C" w:rsidRPr="00D115D0" w:rsidRDefault="002E0D2C" w:rsidP="002E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0E871F2" w14:textId="11E2E667" w:rsidR="002E0D2C" w:rsidRPr="00D115D0" w:rsidRDefault="002E0D2C" w:rsidP="002E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4067FC5F" w14:textId="77777777" w:rsidR="002E0D2C" w:rsidRPr="00D115D0" w:rsidRDefault="002E0D2C" w:rsidP="002E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7049AFD6" w14:textId="4E4D85FD" w:rsidR="002E0D2C" w:rsidRPr="00D115D0" w:rsidRDefault="002E0D2C" w:rsidP="002E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C851D0" w:rsidRPr="00D115D0" w14:paraId="5AA85260" w14:textId="77777777" w:rsidTr="00CD3FF6">
        <w:trPr>
          <w:trHeight w:val="218"/>
          <w:tblHeader/>
        </w:trPr>
        <w:tc>
          <w:tcPr>
            <w:tcW w:w="2790" w:type="dxa"/>
            <w:noWrap/>
            <w:vAlign w:val="bottom"/>
          </w:tcPr>
          <w:p w14:paraId="4929EC02" w14:textId="77777777" w:rsidR="00C851D0" w:rsidRPr="00D115D0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"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736" w:type="dxa"/>
            <w:gridSpan w:val="11"/>
            <w:vAlign w:val="bottom"/>
            <w:hideMark/>
          </w:tcPr>
          <w:p w14:paraId="684FDB98" w14:textId="77777777" w:rsidR="00C851D0" w:rsidRPr="00D115D0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eastAsia="MS Mincho" w:hAnsiTheme="majorBidi" w:cstheme="majorBidi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D115D0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851D0" w:rsidRPr="00D115D0" w14:paraId="1EEEFDEC" w14:textId="77777777" w:rsidTr="00CD3FF6">
        <w:trPr>
          <w:trHeight w:val="218"/>
          <w:tblHeader/>
        </w:trPr>
        <w:tc>
          <w:tcPr>
            <w:tcW w:w="2790" w:type="dxa"/>
            <w:noWrap/>
            <w:vAlign w:val="bottom"/>
          </w:tcPr>
          <w:p w14:paraId="024540FB" w14:textId="1D02E3BE" w:rsidR="00C851D0" w:rsidRPr="00D115D0" w:rsidRDefault="00C851D0" w:rsidP="00CD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" w:right="-90"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</w:t>
            </w:r>
            <w:r w:rsidRPr="00D115D0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  <w:r w:rsidRPr="00D115D0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6736" w:type="dxa"/>
            <w:gridSpan w:val="11"/>
            <w:vAlign w:val="bottom"/>
          </w:tcPr>
          <w:p w14:paraId="35DA9E13" w14:textId="77777777" w:rsidR="00C851D0" w:rsidRPr="00D115D0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E0044A" w:rsidRPr="00D115D0" w14:paraId="2B0A67CD" w14:textId="77777777" w:rsidTr="00CD3FF6">
        <w:trPr>
          <w:trHeight w:val="420"/>
        </w:trPr>
        <w:tc>
          <w:tcPr>
            <w:tcW w:w="2790" w:type="dxa"/>
            <w:vAlign w:val="bottom"/>
            <w:hideMark/>
          </w:tcPr>
          <w:p w14:paraId="066D05E5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" w:firstLine="72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1F87CD94" w14:textId="488E014E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641,</w:t>
            </w:r>
            <w:r w:rsidR="001940B3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130</w:t>
            </w:r>
          </w:p>
        </w:tc>
        <w:tc>
          <w:tcPr>
            <w:tcW w:w="270" w:type="dxa"/>
            <w:vAlign w:val="bottom"/>
          </w:tcPr>
          <w:p w14:paraId="37E660C3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1AE2F2" w14:textId="1926E995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822,489</w:t>
            </w:r>
          </w:p>
        </w:tc>
        <w:tc>
          <w:tcPr>
            <w:tcW w:w="270" w:type="dxa"/>
            <w:vAlign w:val="bottom"/>
          </w:tcPr>
          <w:p w14:paraId="4E812A0A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4C36B074" w14:textId="4B90C64A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679,</w:t>
            </w:r>
            <w:r w:rsidR="001940B3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686</w:t>
            </w:r>
          </w:p>
        </w:tc>
        <w:tc>
          <w:tcPr>
            <w:tcW w:w="275" w:type="dxa"/>
            <w:vAlign w:val="bottom"/>
          </w:tcPr>
          <w:p w14:paraId="691C1E6A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76C7C543" w14:textId="5A954512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644,696</w:t>
            </w:r>
          </w:p>
        </w:tc>
        <w:tc>
          <w:tcPr>
            <w:tcW w:w="236" w:type="dxa"/>
            <w:vAlign w:val="bottom"/>
          </w:tcPr>
          <w:p w14:paraId="68E785BC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5027ACE" w14:textId="2B87AC3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1,320,816</w:t>
            </w:r>
          </w:p>
        </w:tc>
        <w:tc>
          <w:tcPr>
            <w:tcW w:w="236" w:type="dxa"/>
            <w:vAlign w:val="bottom"/>
          </w:tcPr>
          <w:p w14:paraId="1B2DEDD5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4C09B24F" w14:textId="3D54A163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1,467,185</w:t>
            </w:r>
          </w:p>
        </w:tc>
      </w:tr>
      <w:tr w:rsidR="00E0044A" w:rsidRPr="00D115D0" w14:paraId="1B11C8E7" w14:textId="77777777" w:rsidTr="00CD3FF6">
        <w:trPr>
          <w:trHeight w:val="82"/>
        </w:trPr>
        <w:tc>
          <w:tcPr>
            <w:tcW w:w="2790" w:type="dxa"/>
            <w:vAlign w:val="bottom"/>
            <w:hideMark/>
          </w:tcPr>
          <w:p w14:paraId="493CFAEA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72BBDF" w14:textId="1F33500E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  <w:t>641,1</w:t>
            </w:r>
            <w:r w:rsidR="001940B3"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239E4430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AA7AE" w14:textId="5981A35B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  <w:t>822,489</w:t>
            </w:r>
          </w:p>
        </w:tc>
        <w:tc>
          <w:tcPr>
            <w:tcW w:w="270" w:type="dxa"/>
            <w:vAlign w:val="bottom"/>
          </w:tcPr>
          <w:p w14:paraId="72EF6133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0DB0F" w14:textId="697C7695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  <w:t>679,</w:t>
            </w:r>
            <w:r w:rsidR="001940B3"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  <w:t>686</w:t>
            </w:r>
          </w:p>
        </w:tc>
        <w:tc>
          <w:tcPr>
            <w:tcW w:w="275" w:type="dxa"/>
            <w:vAlign w:val="bottom"/>
          </w:tcPr>
          <w:p w14:paraId="5890C044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2CC72C" w14:textId="0BFDA29B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  <w:t>644,696</w:t>
            </w:r>
          </w:p>
        </w:tc>
        <w:tc>
          <w:tcPr>
            <w:tcW w:w="236" w:type="dxa"/>
            <w:vAlign w:val="bottom"/>
          </w:tcPr>
          <w:p w14:paraId="04E1ADFE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DC95EE" w14:textId="1C53C2B1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1,320,816</w:t>
            </w:r>
          </w:p>
        </w:tc>
        <w:tc>
          <w:tcPr>
            <w:tcW w:w="236" w:type="dxa"/>
            <w:vAlign w:val="bottom"/>
          </w:tcPr>
          <w:p w14:paraId="0970AF32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DBB93" w14:textId="1F5EAE21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1,467,185</w:t>
            </w:r>
          </w:p>
        </w:tc>
      </w:tr>
      <w:tr w:rsidR="00E0044A" w:rsidRPr="00866D26" w14:paraId="6B5A062C" w14:textId="77777777" w:rsidTr="004A4ABB">
        <w:tc>
          <w:tcPr>
            <w:tcW w:w="2790" w:type="dxa"/>
            <w:noWrap/>
            <w:vAlign w:val="bottom"/>
          </w:tcPr>
          <w:p w14:paraId="1454F8DF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DC4A45" w14:textId="77777777" w:rsidR="00E0044A" w:rsidRPr="00866D26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1A08F1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D5D127" w14:textId="77777777" w:rsidR="00E0044A" w:rsidRPr="00866D26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C5A993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072F2A" w14:textId="77777777" w:rsidR="00E0044A" w:rsidRPr="00866D26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5" w:type="dxa"/>
            <w:vAlign w:val="bottom"/>
          </w:tcPr>
          <w:p w14:paraId="62A93207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F1133C" w14:textId="77777777" w:rsidR="00E0044A" w:rsidRPr="00866D26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E7B8C5C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C47BAA" w14:textId="77777777" w:rsidR="00E0044A" w:rsidRPr="00866D26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0C90539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DA14BB" w14:textId="77777777" w:rsidR="00E0044A" w:rsidRPr="00866D26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044A" w:rsidRPr="00D115D0" w14:paraId="13F5AC36" w14:textId="77777777" w:rsidTr="00CD3FF6">
        <w:trPr>
          <w:trHeight w:val="54"/>
        </w:trPr>
        <w:tc>
          <w:tcPr>
            <w:tcW w:w="2790" w:type="dxa"/>
            <w:noWrap/>
            <w:vAlign w:val="bottom"/>
          </w:tcPr>
          <w:p w14:paraId="77ABC7AF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EBITDA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186E9A" w14:textId="0E4ADCBE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31,712</w:t>
            </w:r>
          </w:p>
        </w:tc>
        <w:tc>
          <w:tcPr>
            <w:tcW w:w="270" w:type="dxa"/>
            <w:vAlign w:val="bottom"/>
          </w:tcPr>
          <w:p w14:paraId="0857BE53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2D285B" w14:textId="3617C073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36,120</w:t>
            </w:r>
          </w:p>
        </w:tc>
        <w:tc>
          <w:tcPr>
            <w:tcW w:w="270" w:type="dxa"/>
            <w:vAlign w:val="bottom"/>
          </w:tcPr>
          <w:p w14:paraId="4471F95C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3781124" w14:textId="483ED05F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208,794</w:t>
            </w:r>
          </w:p>
        </w:tc>
        <w:tc>
          <w:tcPr>
            <w:tcW w:w="275" w:type="dxa"/>
            <w:vAlign w:val="bottom"/>
          </w:tcPr>
          <w:p w14:paraId="1036804D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5E4C4DF" w14:textId="4280F795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210,835</w:t>
            </w:r>
          </w:p>
        </w:tc>
        <w:tc>
          <w:tcPr>
            <w:tcW w:w="236" w:type="dxa"/>
            <w:vAlign w:val="bottom"/>
          </w:tcPr>
          <w:p w14:paraId="046149A6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3532658" w14:textId="495838E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240,5</w:t>
            </w:r>
            <w:r w:rsidR="004F2F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47F2CAEC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485F881D" w14:textId="67D574D3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246,955</w:t>
            </w:r>
          </w:p>
        </w:tc>
      </w:tr>
      <w:tr w:rsidR="00E0044A" w:rsidRPr="00D115D0" w14:paraId="38022679" w14:textId="77777777" w:rsidTr="00CD3FF6">
        <w:trPr>
          <w:trHeight w:val="74"/>
        </w:trPr>
        <w:tc>
          <w:tcPr>
            <w:tcW w:w="2790" w:type="dxa"/>
            <w:noWrap/>
            <w:vAlign w:val="bottom"/>
          </w:tcPr>
          <w:p w14:paraId="52DC47C4" w14:textId="7D4B2569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BA1439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A6CFBB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7C30E4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6C939D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4D67C061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204C3AFB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77F7EAF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2BCEB2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8A57BAC" w14:textId="02EFB9DE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(57,753)</w:t>
            </w:r>
          </w:p>
        </w:tc>
        <w:tc>
          <w:tcPr>
            <w:tcW w:w="236" w:type="dxa"/>
            <w:vAlign w:val="bottom"/>
          </w:tcPr>
          <w:p w14:paraId="2F865CBD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50A07DAD" w14:textId="1E5396F3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(58,858)</w:t>
            </w:r>
          </w:p>
        </w:tc>
      </w:tr>
      <w:tr w:rsidR="00E0044A" w:rsidRPr="00D115D0" w14:paraId="4B12C1BB" w14:textId="77777777" w:rsidTr="00CD3FF6">
        <w:trPr>
          <w:trHeight w:val="56"/>
        </w:trPr>
        <w:tc>
          <w:tcPr>
            <w:tcW w:w="2790" w:type="dxa"/>
            <w:noWrap/>
            <w:vAlign w:val="bottom"/>
          </w:tcPr>
          <w:p w14:paraId="7CBD9666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3FB068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5F483D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6350C9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1EF5FA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7CF522F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1790B12A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4E954CD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670D52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A76DC41" w14:textId="07D2A08D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(14,962)</w:t>
            </w:r>
          </w:p>
        </w:tc>
        <w:tc>
          <w:tcPr>
            <w:tcW w:w="236" w:type="dxa"/>
            <w:vAlign w:val="bottom"/>
          </w:tcPr>
          <w:p w14:paraId="1CEC7ECF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37C992D5" w14:textId="02C7CD6A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(19,751)</w:t>
            </w:r>
          </w:p>
        </w:tc>
      </w:tr>
      <w:tr w:rsidR="00E0044A" w:rsidRPr="00D115D0" w14:paraId="3862BD33" w14:textId="77777777" w:rsidTr="00CD3FF6">
        <w:trPr>
          <w:trHeight w:val="420"/>
        </w:trPr>
        <w:tc>
          <w:tcPr>
            <w:tcW w:w="2790" w:type="dxa"/>
            <w:noWrap/>
            <w:vAlign w:val="bottom"/>
          </w:tcPr>
          <w:p w14:paraId="299F004C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DB2386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EEA333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F79500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1BE0B0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687A8EA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1D67DED8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4DCC309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32FD73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331DBB4" w14:textId="46201B59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(16,215)</w:t>
            </w:r>
          </w:p>
        </w:tc>
        <w:tc>
          <w:tcPr>
            <w:tcW w:w="236" w:type="dxa"/>
            <w:vAlign w:val="bottom"/>
          </w:tcPr>
          <w:p w14:paraId="2AC64156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12C55BE3" w14:textId="3D76B3B2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(16,636)</w:t>
            </w:r>
          </w:p>
        </w:tc>
      </w:tr>
      <w:tr w:rsidR="00E0044A" w:rsidRPr="00D115D0" w14:paraId="3A7538DC" w14:textId="77777777" w:rsidTr="00CD3FF6">
        <w:trPr>
          <w:trHeight w:val="101"/>
        </w:trPr>
        <w:tc>
          <w:tcPr>
            <w:tcW w:w="2790" w:type="dxa"/>
            <w:noWrap/>
            <w:vAlign w:val="bottom"/>
          </w:tcPr>
          <w:p w14:paraId="3F012E09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ค่าใช้จ่ายดำเนินงานอื่น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4FE750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69ABF3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F6527B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C72448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55C7B1B3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5" w:type="dxa"/>
            <w:vAlign w:val="bottom"/>
          </w:tcPr>
          <w:p w14:paraId="68F90E2B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5A18846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F5BA8D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E0273E3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249BEF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3A7F232D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0044A" w:rsidRPr="00D115D0" w14:paraId="06B61EBA" w14:textId="77777777" w:rsidTr="00CD3FF6">
        <w:trPr>
          <w:trHeight w:val="54"/>
        </w:trPr>
        <w:tc>
          <w:tcPr>
            <w:tcW w:w="2790" w:type="dxa"/>
            <w:noWrap/>
            <w:vAlign w:val="bottom"/>
          </w:tcPr>
          <w:p w14:paraId="3E131CA6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   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3EE624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0FEB1D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BB9113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B96210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BF3E9B0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4758D1AA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5704099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6AFF41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9CF3A00" w14:textId="3A67B20D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(113,</w:t>
            </w:r>
            <w:r w:rsidR="004F2F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DF10696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22969A9C" w14:textId="1DC0321E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(127,613)</w:t>
            </w:r>
          </w:p>
        </w:tc>
      </w:tr>
      <w:tr w:rsidR="00E0044A" w:rsidRPr="00D115D0" w14:paraId="19FA6A13" w14:textId="77777777" w:rsidTr="00CD3FF6">
        <w:trPr>
          <w:trHeight w:val="420"/>
        </w:trPr>
        <w:tc>
          <w:tcPr>
            <w:tcW w:w="2790" w:type="dxa"/>
            <w:noWrap/>
            <w:vAlign w:val="bottom"/>
          </w:tcPr>
          <w:p w14:paraId="13C58710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กำไรสำหรับปี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DB1ADA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A1CCDA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3C8EC1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3D477F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4ECB49E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67D9F74C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FF12003" w14:textId="7777777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065E12A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7BEC6F" w14:textId="3DA94A6A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37,78</w:t>
            </w:r>
            <w:r w:rsidR="00BC452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002A58E9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19C69" w14:textId="1C375CF9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24,097</w:t>
            </w:r>
          </w:p>
        </w:tc>
      </w:tr>
      <w:tr w:rsidR="00E0044A" w:rsidRPr="008E41C1" w14:paraId="72561B22" w14:textId="77777777" w:rsidTr="004A4ABB">
        <w:tc>
          <w:tcPr>
            <w:tcW w:w="2790" w:type="dxa"/>
            <w:noWrap/>
            <w:vAlign w:val="bottom"/>
          </w:tcPr>
          <w:p w14:paraId="36C41B6B" w14:textId="77777777" w:rsidR="00E0044A" w:rsidRPr="008E41C1" w:rsidRDefault="00E0044A" w:rsidP="00E00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5C9A69" w14:textId="77777777" w:rsidR="00E0044A" w:rsidRPr="008E41C1" w:rsidRDefault="00E0044A" w:rsidP="00AC1DDC">
            <w:pPr>
              <w:tabs>
                <w:tab w:val="clear" w:pos="227"/>
                <w:tab w:val="clear" w:pos="454"/>
                <w:tab w:val="clear" w:pos="680"/>
                <w:tab w:val="decimal" w:pos="691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79C6D03" w14:textId="77777777" w:rsidR="00E0044A" w:rsidRPr="008E41C1" w:rsidRDefault="00E0044A" w:rsidP="008E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0ECEC7" w14:textId="77777777" w:rsidR="00E0044A" w:rsidRPr="008E41C1" w:rsidRDefault="00E0044A" w:rsidP="00AC1DDC">
            <w:pPr>
              <w:tabs>
                <w:tab w:val="clear" w:pos="227"/>
                <w:tab w:val="clear" w:pos="454"/>
                <w:tab w:val="clear" w:pos="680"/>
                <w:tab w:val="decimal" w:pos="691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E1F7518" w14:textId="77777777" w:rsidR="00E0044A" w:rsidRPr="008E41C1" w:rsidRDefault="00E0044A" w:rsidP="008E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7DBFA87" w14:textId="77777777" w:rsidR="00E0044A" w:rsidRPr="008E41C1" w:rsidRDefault="00E0044A" w:rsidP="00AC1DDC">
            <w:pPr>
              <w:tabs>
                <w:tab w:val="clear" w:pos="227"/>
                <w:tab w:val="clear" w:pos="454"/>
                <w:tab w:val="clear" w:pos="680"/>
                <w:tab w:val="decimal" w:pos="630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75" w:type="dxa"/>
            <w:vAlign w:val="bottom"/>
          </w:tcPr>
          <w:p w14:paraId="3D26DA98" w14:textId="77777777" w:rsidR="00E0044A" w:rsidRPr="008E41C1" w:rsidRDefault="00E0044A" w:rsidP="008E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69CD2FC" w14:textId="77777777" w:rsidR="00E0044A" w:rsidRPr="008E41C1" w:rsidRDefault="00E0044A" w:rsidP="00AC1DDC">
            <w:pPr>
              <w:tabs>
                <w:tab w:val="clear" w:pos="227"/>
                <w:tab w:val="clear" w:pos="454"/>
                <w:tab w:val="clear" w:pos="680"/>
                <w:tab w:val="decimal" w:pos="710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956D841" w14:textId="77777777" w:rsidR="00E0044A" w:rsidRPr="008E41C1" w:rsidRDefault="00E0044A" w:rsidP="008E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2ECC3" w14:textId="77777777" w:rsidR="00E0044A" w:rsidRPr="008E41C1" w:rsidRDefault="00E0044A" w:rsidP="00AC1DDC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231C2B0" w14:textId="77777777" w:rsidR="00E0044A" w:rsidRPr="008E41C1" w:rsidRDefault="00E0044A" w:rsidP="008E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06CF92" w14:textId="77777777" w:rsidR="00E0044A" w:rsidRPr="008E41C1" w:rsidRDefault="00E0044A" w:rsidP="00AC1DDC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E0044A" w:rsidRPr="00D115D0" w14:paraId="517AAD27" w14:textId="77777777" w:rsidTr="00CD3FF6">
        <w:trPr>
          <w:trHeight w:val="254"/>
        </w:trPr>
        <w:tc>
          <w:tcPr>
            <w:tcW w:w="2790" w:type="dxa"/>
            <w:noWrap/>
            <w:vAlign w:val="bottom"/>
          </w:tcPr>
          <w:p w14:paraId="4AE3BDF0" w14:textId="30E70A21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4" w:right="-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สินทรัพย์ส่วนงาน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br/>
            </w:r>
            <w:r w:rsidRPr="00D115D0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FA8293" w14:textId="12F66F90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211,897</w:t>
            </w:r>
          </w:p>
        </w:tc>
        <w:tc>
          <w:tcPr>
            <w:tcW w:w="270" w:type="dxa"/>
            <w:vAlign w:val="bottom"/>
          </w:tcPr>
          <w:p w14:paraId="2E6FF87A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9C2735" w14:textId="30E6D113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262,088</w:t>
            </w:r>
          </w:p>
        </w:tc>
        <w:tc>
          <w:tcPr>
            <w:tcW w:w="270" w:type="dxa"/>
            <w:vAlign w:val="bottom"/>
          </w:tcPr>
          <w:p w14:paraId="3998C949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356ED5BA" w14:textId="21EF9242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411,243</w:t>
            </w:r>
          </w:p>
        </w:tc>
        <w:tc>
          <w:tcPr>
            <w:tcW w:w="275" w:type="dxa"/>
            <w:vAlign w:val="bottom"/>
          </w:tcPr>
          <w:p w14:paraId="780A2319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7F170D1" w14:textId="3F27CABC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439,526</w:t>
            </w:r>
          </w:p>
        </w:tc>
        <w:tc>
          <w:tcPr>
            <w:tcW w:w="236" w:type="dxa"/>
            <w:vAlign w:val="bottom"/>
          </w:tcPr>
          <w:p w14:paraId="4481C9C8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226DEEA" w14:textId="749965E3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623,140</w:t>
            </w:r>
          </w:p>
        </w:tc>
        <w:tc>
          <w:tcPr>
            <w:tcW w:w="236" w:type="dxa"/>
            <w:vAlign w:val="bottom"/>
          </w:tcPr>
          <w:p w14:paraId="68428801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5B6875C3" w14:textId="1905BEA3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701,614</w:t>
            </w:r>
          </w:p>
        </w:tc>
      </w:tr>
      <w:tr w:rsidR="00E0044A" w:rsidRPr="00D115D0" w14:paraId="23E6DB95" w14:textId="77777777" w:rsidTr="00CD3FF6">
        <w:trPr>
          <w:trHeight w:val="420"/>
        </w:trPr>
        <w:tc>
          <w:tcPr>
            <w:tcW w:w="2790" w:type="dxa"/>
            <w:noWrap/>
            <w:vAlign w:val="bottom"/>
          </w:tcPr>
          <w:p w14:paraId="6A519FE9" w14:textId="3A05E70B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4" w:right="-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หนี้สินส่วนงาน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br/>
            </w:r>
            <w:r w:rsidRPr="00D115D0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709951" w14:textId="0C6F3634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144,713</w:t>
            </w:r>
          </w:p>
        </w:tc>
        <w:tc>
          <w:tcPr>
            <w:tcW w:w="270" w:type="dxa"/>
            <w:vAlign w:val="bottom"/>
          </w:tcPr>
          <w:p w14:paraId="72B692F0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2FEB36" w14:textId="26A93A37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270,786</w:t>
            </w:r>
          </w:p>
        </w:tc>
        <w:tc>
          <w:tcPr>
            <w:tcW w:w="270" w:type="dxa"/>
            <w:vAlign w:val="bottom"/>
          </w:tcPr>
          <w:p w14:paraId="065F515C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11C0E8A1" w14:textId="452B1F08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165,013</w:t>
            </w:r>
          </w:p>
        </w:tc>
        <w:tc>
          <w:tcPr>
            <w:tcW w:w="275" w:type="dxa"/>
            <w:vAlign w:val="bottom"/>
          </w:tcPr>
          <w:p w14:paraId="30A9106D" w14:textId="760A6873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24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60E7F851" w14:textId="48AADC80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141,015</w:t>
            </w:r>
          </w:p>
        </w:tc>
        <w:tc>
          <w:tcPr>
            <w:tcW w:w="236" w:type="dxa"/>
            <w:vAlign w:val="bottom"/>
          </w:tcPr>
          <w:p w14:paraId="3E2E29A5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C008034" w14:textId="5DD9FF80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309,726</w:t>
            </w:r>
          </w:p>
        </w:tc>
        <w:tc>
          <w:tcPr>
            <w:tcW w:w="236" w:type="dxa"/>
            <w:vAlign w:val="bottom"/>
          </w:tcPr>
          <w:p w14:paraId="0A42F587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45D1FD15" w14:textId="1E3E41E5" w:rsidR="00E0044A" w:rsidRPr="00D115D0" w:rsidRDefault="00E0044A" w:rsidP="00A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411,801</w:t>
            </w:r>
          </w:p>
        </w:tc>
      </w:tr>
    </w:tbl>
    <w:p w14:paraId="263AB65A" w14:textId="77777777" w:rsidR="007C546A" w:rsidRPr="003F58CD" w:rsidRDefault="007C546A" w:rsidP="003F58CD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F6C3936" w14:textId="1E2DDF16" w:rsidR="005D1418" w:rsidRPr="00866D26" w:rsidRDefault="003C594C" w:rsidP="000B3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25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866D26">
        <w:rPr>
          <w:rFonts w:asciiTheme="majorBidi" w:hAnsiTheme="majorBidi" w:cstheme="majorBidi" w:hint="cs"/>
          <w:sz w:val="30"/>
          <w:szCs w:val="30"/>
          <w:cs/>
        </w:rPr>
        <w:t>รายได้ดังกล่าว</w:t>
      </w:r>
      <w:r w:rsidR="00041F76" w:rsidRPr="00866D26">
        <w:rPr>
          <w:rFonts w:asciiTheme="majorBidi" w:hAnsiTheme="majorBidi" w:cstheme="majorBidi"/>
          <w:sz w:val="30"/>
          <w:szCs w:val="30"/>
          <w:cs/>
        </w:rPr>
        <w:t>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664B840C" w14:textId="2B23AA9D" w:rsidR="003F58CD" w:rsidRDefault="003F5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8"/>
          <w:sz w:val="30"/>
          <w:szCs w:val="30"/>
        </w:rPr>
      </w:pPr>
      <w:r>
        <w:rPr>
          <w:rFonts w:asciiTheme="majorBidi" w:hAnsiTheme="majorBidi" w:cstheme="majorBidi"/>
          <w:spacing w:val="-8"/>
          <w:sz w:val="30"/>
          <w:szCs w:val="30"/>
        </w:rPr>
        <w:br w:type="page"/>
      </w:r>
    </w:p>
    <w:p w14:paraId="42D015A1" w14:textId="21485610" w:rsidR="00CD3FF6" w:rsidRPr="00866D26" w:rsidRDefault="00CD3FF6" w:rsidP="00A331CA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66D26">
        <w:rPr>
          <w:rFonts w:asciiTheme="majorBidi" w:hAnsiTheme="majorBidi" w:hint="cs"/>
          <w:i/>
          <w:iCs/>
          <w:sz w:val="30"/>
          <w:szCs w:val="30"/>
          <w:cs/>
        </w:rPr>
        <w:t>การกระทบยอดสินทรัพย์และหนี้สินของส่วนงานที่รายงาน</w:t>
      </w:r>
    </w:p>
    <w:p w14:paraId="7130066B" w14:textId="77777777" w:rsidR="00EA6567" w:rsidRPr="003F58CD" w:rsidRDefault="00EA6567" w:rsidP="00EA65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6"/>
          <w:szCs w:val="26"/>
        </w:rPr>
      </w:pPr>
    </w:p>
    <w:tbl>
      <w:tblPr>
        <w:tblW w:w="928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7"/>
        <w:gridCol w:w="236"/>
        <w:gridCol w:w="1024"/>
        <w:gridCol w:w="236"/>
        <w:gridCol w:w="1121"/>
      </w:tblGrid>
      <w:tr w:rsidR="00EA6567" w:rsidRPr="00866D26" w14:paraId="63B8B855" w14:textId="77777777" w:rsidTr="003A479B">
        <w:tc>
          <w:tcPr>
            <w:tcW w:w="4230" w:type="dxa"/>
          </w:tcPr>
          <w:p w14:paraId="7244A9F6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5050" w:type="dxa"/>
            <w:gridSpan w:val="7"/>
          </w:tcPr>
          <w:p w14:paraId="4F39492A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6567" w:rsidRPr="00866D26" w14:paraId="7E1F725F" w14:textId="77777777" w:rsidTr="003A479B">
        <w:tc>
          <w:tcPr>
            <w:tcW w:w="4230" w:type="dxa"/>
          </w:tcPr>
          <w:p w14:paraId="40847A2F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355026BB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EEA9C9D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69871437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C69E9" w:rsidRPr="00866D26" w14:paraId="7426BC2F" w14:textId="77777777" w:rsidTr="003A479B">
        <w:tc>
          <w:tcPr>
            <w:tcW w:w="4230" w:type="dxa"/>
          </w:tcPr>
          <w:p w14:paraId="28D51322" w14:textId="77777777" w:rsidR="00FC69E9" w:rsidRPr="00866D26" w:rsidRDefault="00FC69E9" w:rsidP="00F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14BC4F7" w14:textId="1977714E" w:rsidR="00FC69E9" w:rsidRPr="00866D26" w:rsidRDefault="00FC69E9" w:rsidP="00F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22CFE165" w14:textId="77777777" w:rsidR="00FC69E9" w:rsidRPr="00866D26" w:rsidRDefault="00FC69E9" w:rsidP="00F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1C0692DF" w14:textId="1DC1C163" w:rsidR="00FC69E9" w:rsidRPr="00866D26" w:rsidRDefault="00FC69E9" w:rsidP="00F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33D2ACF" w14:textId="77777777" w:rsidR="00FC69E9" w:rsidRPr="00866D26" w:rsidRDefault="00FC69E9" w:rsidP="00F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CA03113" w14:textId="7174110F" w:rsidR="00FC69E9" w:rsidRPr="00866D26" w:rsidRDefault="00FC69E9" w:rsidP="00F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488772A1" w14:textId="77777777" w:rsidR="00FC69E9" w:rsidRPr="00866D26" w:rsidRDefault="00FC69E9" w:rsidP="00F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0F456455" w14:textId="225FA664" w:rsidR="00FC69E9" w:rsidRPr="00866D26" w:rsidRDefault="00FC69E9" w:rsidP="00F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A6567" w:rsidRPr="00866D26" w14:paraId="17DBE326" w14:textId="77777777" w:rsidTr="003A479B">
        <w:tc>
          <w:tcPr>
            <w:tcW w:w="4230" w:type="dxa"/>
          </w:tcPr>
          <w:p w14:paraId="0D0E56D5" w14:textId="77777777" w:rsidR="00EA6567" w:rsidRPr="00866D26" w:rsidRDefault="00EA6567" w:rsidP="003A47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7"/>
          </w:tcPr>
          <w:p w14:paraId="7A25D150" w14:textId="77777777" w:rsidR="00EA6567" w:rsidRPr="00866D26" w:rsidRDefault="00EA6567" w:rsidP="003A4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66D26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6D2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0044A" w:rsidRPr="00866D26" w14:paraId="043F86EC" w14:textId="77777777" w:rsidTr="003A479B">
        <w:tc>
          <w:tcPr>
            <w:tcW w:w="4230" w:type="dxa"/>
          </w:tcPr>
          <w:p w14:paraId="69A5F0A9" w14:textId="77777777" w:rsidR="00E0044A" w:rsidRPr="00866D26" w:rsidRDefault="00E0044A" w:rsidP="00E0044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80" w:type="dxa"/>
          </w:tcPr>
          <w:p w14:paraId="1E0E64A7" w14:textId="57A94633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623,140</w:t>
            </w:r>
          </w:p>
        </w:tc>
        <w:tc>
          <w:tcPr>
            <w:tcW w:w="236" w:type="dxa"/>
          </w:tcPr>
          <w:p w14:paraId="29382BAB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6AF00028" w14:textId="027AA7F6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701,614</w:t>
            </w:r>
          </w:p>
        </w:tc>
        <w:tc>
          <w:tcPr>
            <w:tcW w:w="236" w:type="dxa"/>
          </w:tcPr>
          <w:p w14:paraId="1442F1D9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44DA49" w14:textId="368A4C2E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309,726</w:t>
            </w:r>
          </w:p>
        </w:tc>
        <w:tc>
          <w:tcPr>
            <w:tcW w:w="236" w:type="dxa"/>
          </w:tcPr>
          <w:p w14:paraId="57771529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0E739C4A" w14:textId="7CAA44A2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411,801</w:t>
            </w:r>
          </w:p>
        </w:tc>
      </w:tr>
      <w:tr w:rsidR="00E0044A" w:rsidRPr="00866D26" w14:paraId="3E6194F1" w14:textId="77777777" w:rsidTr="003A479B">
        <w:tc>
          <w:tcPr>
            <w:tcW w:w="4230" w:type="dxa"/>
          </w:tcPr>
          <w:p w14:paraId="1427BC84" w14:textId="77777777" w:rsidR="00E0044A" w:rsidRPr="00866D26" w:rsidRDefault="00E0044A" w:rsidP="00E0044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</w:tcPr>
          <w:p w14:paraId="5377D0F2" w14:textId="037DD7E2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541,35</w:t>
            </w:r>
            <w:r w:rsidR="009941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3697A836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731CE05A" w14:textId="5C40D77A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550,459</w:t>
            </w:r>
          </w:p>
        </w:tc>
        <w:tc>
          <w:tcPr>
            <w:tcW w:w="236" w:type="dxa"/>
          </w:tcPr>
          <w:p w14:paraId="35D7DA80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4E63971" w14:textId="2186C70D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</w:t>
            </w:r>
            <w:r w:rsidR="009941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236" w:type="dxa"/>
          </w:tcPr>
          <w:p w14:paraId="7F366ED3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66469F7E" w14:textId="43FC23CC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125,593</w:t>
            </w:r>
          </w:p>
        </w:tc>
      </w:tr>
      <w:tr w:rsidR="00E0044A" w:rsidRPr="002C4344" w14:paraId="20416503" w14:textId="77777777" w:rsidTr="003A479B">
        <w:tc>
          <w:tcPr>
            <w:tcW w:w="4230" w:type="dxa"/>
          </w:tcPr>
          <w:p w14:paraId="409BB82B" w14:textId="77777777" w:rsidR="00E0044A" w:rsidRPr="002C4344" w:rsidRDefault="00E0044A" w:rsidP="00E004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F52290" w14:textId="7119F296" w:rsidR="00E0044A" w:rsidRPr="002C4344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1,164,49</w:t>
            </w:r>
            <w:r w:rsidR="009941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73BB917" w14:textId="77777777" w:rsidR="00E0044A" w:rsidRPr="002C434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9388BD5" w14:textId="3D666F34" w:rsidR="00E0044A" w:rsidRPr="002C4344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1,252,073</w:t>
            </w:r>
          </w:p>
        </w:tc>
        <w:tc>
          <w:tcPr>
            <w:tcW w:w="236" w:type="dxa"/>
          </w:tcPr>
          <w:p w14:paraId="69595A78" w14:textId="77777777" w:rsidR="00E0044A" w:rsidRPr="002C434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3F0A39C" w14:textId="6BD30026" w:rsidR="00E0044A" w:rsidRPr="002C4344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427,93</w:t>
            </w:r>
            <w:r w:rsidR="009941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1C14E5E" w14:textId="77777777" w:rsidR="00E0044A" w:rsidRPr="002C434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4FE85CEA" w14:textId="58CC8D63" w:rsidR="00E0044A" w:rsidRPr="002C4344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537,394</w:t>
            </w:r>
          </w:p>
        </w:tc>
      </w:tr>
    </w:tbl>
    <w:p w14:paraId="6FB337AC" w14:textId="77777777" w:rsidR="003F58CD" w:rsidRPr="003F58CD" w:rsidRDefault="003F58CD" w:rsidP="003F58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6"/>
          <w:szCs w:val="26"/>
        </w:rPr>
      </w:pPr>
    </w:p>
    <w:p w14:paraId="010F8031" w14:textId="5E3699B2" w:rsidR="00CD3FF6" w:rsidRPr="00866D26" w:rsidRDefault="00CD3FF6" w:rsidP="00CD3FF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66D26">
        <w:rPr>
          <w:rFonts w:asciiTheme="majorBidi" w:hAnsiTheme="majorBidi" w:hint="cs"/>
          <w:i/>
          <w:iCs/>
          <w:sz w:val="30"/>
          <w:szCs w:val="30"/>
          <w:cs/>
        </w:rPr>
        <w:t>ส่วนงานภูมิศาสตร์</w:t>
      </w:r>
    </w:p>
    <w:p w14:paraId="6DD26DF6" w14:textId="77777777" w:rsidR="00CD3FF6" w:rsidRPr="003F58CD" w:rsidRDefault="00CD3FF6" w:rsidP="003F58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6"/>
          <w:szCs w:val="26"/>
        </w:rPr>
      </w:pPr>
    </w:p>
    <w:p w14:paraId="2700FFCD" w14:textId="4C7D595C" w:rsidR="00A3691F" w:rsidRPr="00866D26" w:rsidRDefault="00CD3FF6" w:rsidP="00A3691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866D26">
        <w:rPr>
          <w:rFonts w:asciiTheme="majorBidi" w:hAnsiTheme="majorBidi" w:hint="cs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="00A3691F" w:rsidRPr="00866D26">
        <w:rPr>
          <w:rFonts w:asciiTheme="majorBidi" w:hAnsiTheme="majorBidi" w:cstheme="minorBidi" w:hint="cs"/>
          <w:sz w:val="30"/>
          <w:szCs w:val="30"/>
          <w:cs/>
        </w:rPr>
        <w:t xml:space="preserve"> </w:t>
      </w:r>
      <w:r w:rsidR="00A3691F" w:rsidRPr="00866D26">
        <w:rPr>
          <w:rFonts w:ascii="Angsana New" w:hAnsi="Angsana New" w:cs="Angsana New" w:hint="cs"/>
          <w:sz w:val="30"/>
          <w:szCs w:val="30"/>
          <w:cs/>
        </w:rPr>
        <w:t>ไม่มีรายได้จากต่างประเทศ</w:t>
      </w:r>
      <w:r w:rsidR="00E72C27" w:rsidRPr="00866D26">
        <w:rPr>
          <w:rFonts w:ascii="Angsana New" w:hAnsi="Angsana New" w:cs="Angsana New" w:hint="cs"/>
          <w:sz w:val="30"/>
          <w:szCs w:val="30"/>
          <w:cs/>
        </w:rPr>
        <w:t>หรือสินทรัพย์ในต่างประเทศ</w:t>
      </w:r>
    </w:p>
    <w:p w14:paraId="3FAA206D" w14:textId="0008B2E3" w:rsidR="00A331CA" w:rsidRPr="003F58CD" w:rsidRDefault="00A331CA" w:rsidP="003F58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6"/>
          <w:szCs w:val="26"/>
        </w:rPr>
      </w:pPr>
    </w:p>
    <w:p w14:paraId="7223389A" w14:textId="585A6DED" w:rsidR="00A331CA" w:rsidRPr="00866D26" w:rsidRDefault="00CD3FF6" w:rsidP="00A57677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66D26">
        <w:rPr>
          <w:rFonts w:asciiTheme="majorBidi" w:hAnsiTheme="majorBidi" w:hint="cs"/>
          <w:i/>
          <w:iCs/>
          <w:sz w:val="30"/>
          <w:szCs w:val="30"/>
          <w:cs/>
        </w:rPr>
        <w:t>ลูกค้ารายใหญ่</w:t>
      </w:r>
    </w:p>
    <w:p w14:paraId="20380BC5" w14:textId="311E5ECE" w:rsidR="00A57677" w:rsidRPr="003F58CD" w:rsidRDefault="00A57677" w:rsidP="003F58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6"/>
          <w:szCs w:val="26"/>
        </w:rPr>
      </w:pPr>
    </w:p>
    <w:p w14:paraId="09043D85" w14:textId="7CC436C1" w:rsidR="00506D24" w:rsidRPr="00866D26" w:rsidRDefault="004A7FF4" w:rsidP="004A7F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866D26">
        <w:rPr>
          <w:rFonts w:asciiTheme="majorBidi" w:hAnsiTheme="majorBidi" w:hint="cs"/>
          <w:sz w:val="30"/>
          <w:szCs w:val="30"/>
          <w:cs/>
        </w:rPr>
        <w:t>รายได้จากลูกค้าส</w:t>
      </w:r>
      <w:r w:rsidR="00666BA5">
        <w:rPr>
          <w:rFonts w:asciiTheme="majorBidi" w:hAnsiTheme="majorBidi" w:hint="cs"/>
          <w:sz w:val="30"/>
          <w:szCs w:val="30"/>
          <w:cs/>
        </w:rPr>
        <w:t>อง</w:t>
      </w:r>
      <w:r w:rsidRPr="00866D26">
        <w:rPr>
          <w:rFonts w:asciiTheme="majorBidi" w:hAnsiTheme="majorBidi" w:hint="cs"/>
          <w:sz w:val="30"/>
          <w:szCs w:val="30"/>
          <w:cs/>
        </w:rPr>
        <w:t xml:space="preserve">รายจากส่วนงานจำหน่ายรถยนต์และอุปกรณ์ตกแต่งของกลุ่มบริษัทเป็นเงินประมาณ </w:t>
      </w:r>
      <w:r w:rsidR="00953B3C">
        <w:rPr>
          <w:rFonts w:asciiTheme="majorBidi" w:hAnsiTheme="majorBidi" w:cstheme="majorBidi"/>
          <w:sz w:val="30"/>
          <w:szCs w:val="30"/>
        </w:rPr>
        <w:t>381.91</w:t>
      </w:r>
      <w:r w:rsidR="009951A7" w:rsidRPr="00866D26">
        <w:rPr>
          <w:rFonts w:asciiTheme="majorBidi" w:hAnsiTheme="majorBidi" w:cstheme="majorBidi"/>
          <w:sz w:val="30"/>
          <w:szCs w:val="30"/>
        </w:rPr>
        <w:t xml:space="preserve"> </w:t>
      </w:r>
      <w:r w:rsidRPr="00866D26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866D26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FC69E9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666BA5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66BA5" w:rsidRPr="00666BA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666BA5" w:rsidRPr="00666BA5">
        <w:rPr>
          <w:rFonts w:asciiTheme="majorBidi" w:hAnsiTheme="majorBidi" w:hint="cs"/>
          <w:i/>
          <w:iCs/>
          <w:sz w:val="30"/>
          <w:szCs w:val="30"/>
          <w:cs/>
        </w:rPr>
        <w:t>รายได้จากลูกค้าสามราย</w:t>
      </w:r>
      <w:r w:rsidRPr="00666B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69E9">
        <w:rPr>
          <w:rFonts w:asciiTheme="majorBidi" w:hAnsiTheme="majorBidi" w:cstheme="majorBidi"/>
          <w:i/>
          <w:iCs/>
          <w:sz w:val="30"/>
          <w:szCs w:val="30"/>
        </w:rPr>
        <w:t>649.35</w:t>
      </w:r>
      <w:r w:rsidR="00A045F5" w:rsidRPr="00866D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66D26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A045F5" w:rsidRPr="00866D26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)</w:t>
      </w:r>
      <w:r w:rsidRPr="00866D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6D26">
        <w:rPr>
          <w:rFonts w:hint="cs"/>
          <w:sz w:val="30"/>
          <w:szCs w:val="30"/>
          <w:cs/>
        </w:rPr>
        <w:t>จากรายได้รวมของกลุ่มบริษัท</w:t>
      </w:r>
    </w:p>
    <w:p w14:paraId="37B85FB3" w14:textId="373C248E" w:rsidR="004A7FF4" w:rsidRPr="003F58CD" w:rsidRDefault="004A7FF4" w:rsidP="00A331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6"/>
          <w:szCs w:val="26"/>
          <w:cs/>
        </w:rPr>
      </w:pPr>
    </w:p>
    <w:p w14:paraId="1CBA9289" w14:textId="4496B12F" w:rsidR="008118AA" w:rsidRPr="00866D26" w:rsidRDefault="00651D33" w:rsidP="008F113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" w:line="240" w:lineRule="auto"/>
        <w:ind w:left="0" w:right="-25" w:firstLine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66D26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ค่าใช้จ่ายตามธรรมชาติ</w:t>
      </w:r>
    </w:p>
    <w:p w14:paraId="3C94482B" w14:textId="77777777" w:rsidR="008118AA" w:rsidRPr="003F58CD" w:rsidRDefault="008118AA" w:rsidP="003F58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6"/>
          <w:szCs w:val="26"/>
        </w:rPr>
      </w:pPr>
    </w:p>
    <w:tbl>
      <w:tblPr>
        <w:tblW w:w="9344" w:type="dxa"/>
        <w:tblInd w:w="468" w:type="dxa"/>
        <w:tblLook w:val="01E0" w:firstRow="1" w:lastRow="1" w:firstColumn="1" w:lastColumn="1" w:noHBand="0" w:noVBand="0"/>
      </w:tblPr>
      <w:tblGrid>
        <w:gridCol w:w="4392"/>
        <w:gridCol w:w="1066"/>
        <w:gridCol w:w="236"/>
        <w:gridCol w:w="1083"/>
        <w:gridCol w:w="259"/>
        <w:gridCol w:w="1016"/>
        <w:gridCol w:w="259"/>
        <w:gridCol w:w="1033"/>
      </w:tblGrid>
      <w:tr w:rsidR="002E3259" w:rsidRPr="00866D26" w14:paraId="395E8485" w14:textId="77777777" w:rsidTr="003F58CD">
        <w:trPr>
          <w:trHeight w:val="428"/>
        </w:trPr>
        <w:tc>
          <w:tcPr>
            <w:tcW w:w="4392" w:type="dxa"/>
          </w:tcPr>
          <w:p w14:paraId="62B905BD" w14:textId="77777777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385" w:type="dxa"/>
            <w:gridSpan w:val="3"/>
          </w:tcPr>
          <w:p w14:paraId="6F1DFF85" w14:textId="6EC6CA63" w:rsidR="002E3259" w:rsidRPr="00866D26" w:rsidRDefault="002E3259" w:rsidP="002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left="-367" w:right="-108" w:firstLine="25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</w:tcPr>
          <w:p w14:paraId="6CE085AD" w14:textId="77777777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08" w:type="dxa"/>
            <w:gridSpan w:val="3"/>
          </w:tcPr>
          <w:p w14:paraId="7C75417E" w14:textId="77777777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9E9" w:rsidRPr="00866D26" w14:paraId="1CCAC5E0" w14:textId="77777777" w:rsidTr="003F58CD">
        <w:trPr>
          <w:trHeight w:val="428"/>
        </w:trPr>
        <w:tc>
          <w:tcPr>
            <w:tcW w:w="4392" w:type="dxa"/>
          </w:tcPr>
          <w:p w14:paraId="7A0EC4FE" w14:textId="77777777" w:rsidR="00FC69E9" w:rsidRPr="00866D26" w:rsidRDefault="00FC69E9" w:rsidP="00F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14:paraId="23A84CF2" w14:textId="09EEAD0D" w:rsidR="00FC69E9" w:rsidRPr="00866D26" w:rsidRDefault="00FC69E9" w:rsidP="00F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A9C9F62" w14:textId="77777777" w:rsidR="00FC69E9" w:rsidRPr="00866D26" w:rsidRDefault="00FC69E9" w:rsidP="00F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359B204F" w14:textId="2F522E69" w:rsidR="00FC69E9" w:rsidRPr="00866D26" w:rsidRDefault="00FC69E9" w:rsidP="00F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9" w:type="dxa"/>
          </w:tcPr>
          <w:p w14:paraId="1B3348E6" w14:textId="77777777" w:rsidR="00FC69E9" w:rsidRPr="00866D26" w:rsidRDefault="00FC69E9" w:rsidP="00F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6" w:type="dxa"/>
          </w:tcPr>
          <w:p w14:paraId="19805D00" w14:textId="72A7B0EF" w:rsidR="00FC69E9" w:rsidRPr="00866D26" w:rsidRDefault="00FC69E9" w:rsidP="00F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9" w:type="dxa"/>
          </w:tcPr>
          <w:p w14:paraId="6C7C7A60" w14:textId="77777777" w:rsidR="00FC69E9" w:rsidRPr="00866D26" w:rsidRDefault="00FC69E9" w:rsidP="00F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3" w:type="dxa"/>
          </w:tcPr>
          <w:p w14:paraId="7E6FA99C" w14:textId="5C29E992" w:rsidR="00FC69E9" w:rsidRPr="00866D26" w:rsidRDefault="00FC69E9" w:rsidP="00F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E3259" w:rsidRPr="00866D26" w14:paraId="56A082DD" w14:textId="77777777" w:rsidTr="003F58CD">
        <w:trPr>
          <w:trHeight w:val="418"/>
        </w:trPr>
        <w:tc>
          <w:tcPr>
            <w:tcW w:w="4392" w:type="dxa"/>
          </w:tcPr>
          <w:p w14:paraId="2A15F420" w14:textId="77777777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2" w:type="dxa"/>
            <w:gridSpan w:val="7"/>
          </w:tcPr>
          <w:p w14:paraId="2743299F" w14:textId="55B78369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44A" w:rsidRPr="00866D26" w14:paraId="7E99E0B1" w14:textId="77777777" w:rsidTr="003F58CD">
        <w:trPr>
          <w:trHeight w:val="428"/>
        </w:trPr>
        <w:tc>
          <w:tcPr>
            <w:tcW w:w="4392" w:type="dxa"/>
          </w:tcPr>
          <w:p w14:paraId="5997B7FB" w14:textId="3E448105" w:rsidR="00E0044A" w:rsidRPr="00866D26" w:rsidRDefault="00E0044A" w:rsidP="00E0044A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066" w:type="dxa"/>
          </w:tcPr>
          <w:p w14:paraId="60E9F7F3" w14:textId="640529C5" w:rsidR="00E0044A" w:rsidRPr="00866D26" w:rsidRDefault="00E0044A" w:rsidP="003F58CD">
            <w:pPr>
              <w:pStyle w:val="acctfourfigures"/>
              <w:tabs>
                <w:tab w:val="clear" w:pos="765"/>
                <w:tab w:val="decimal" w:pos="85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F772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4,82</w:t>
            </w:r>
            <w:r w:rsidR="000F1C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</w:tcPr>
          <w:p w14:paraId="0ADA062A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</w:tcPr>
          <w:p w14:paraId="692B2769" w14:textId="1C4317FD" w:rsidR="00E0044A" w:rsidRPr="00866D26" w:rsidRDefault="00E0044A" w:rsidP="003F58CD">
            <w:pPr>
              <w:pStyle w:val="acctfourfigures"/>
              <w:tabs>
                <w:tab w:val="clear" w:pos="765"/>
                <w:tab w:val="decimal" w:pos="8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</w:t>
            </w:r>
            <w:r w:rsidR="00C60A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547</w:t>
            </w:r>
          </w:p>
        </w:tc>
        <w:tc>
          <w:tcPr>
            <w:tcW w:w="259" w:type="dxa"/>
          </w:tcPr>
          <w:p w14:paraId="3793E327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3F7E1A3F" w14:textId="4E33BEF6" w:rsidR="00E0044A" w:rsidRPr="00866D26" w:rsidRDefault="00E0044A" w:rsidP="003F58CD">
            <w:pPr>
              <w:pStyle w:val="acctfourfigures"/>
              <w:tabs>
                <w:tab w:val="clear" w:pos="765"/>
                <w:tab w:val="decimal" w:pos="76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9" w:type="dxa"/>
          </w:tcPr>
          <w:p w14:paraId="63C1BCE0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1A77BCFC" w14:textId="377F7F96" w:rsidR="00E0044A" w:rsidRPr="00866D26" w:rsidRDefault="00E0044A" w:rsidP="003F58CD">
            <w:pPr>
              <w:pStyle w:val="acctfourfigures"/>
              <w:tabs>
                <w:tab w:val="clear" w:pos="765"/>
                <w:tab w:val="decimal" w:pos="7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0044A" w:rsidRPr="00866D26" w14:paraId="3076E63F" w14:textId="77777777" w:rsidTr="003F58CD">
        <w:trPr>
          <w:trHeight w:val="428"/>
        </w:trPr>
        <w:tc>
          <w:tcPr>
            <w:tcW w:w="4392" w:type="dxa"/>
          </w:tcPr>
          <w:p w14:paraId="11E5FBCC" w14:textId="242D3A77" w:rsidR="00E0044A" w:rsidRPr="00866D26" w:rsidRDefault="00E0044A" w:rsidP="00E0044A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ซื้อสินค้าคงเหลือ</w:t>
            </w:r>
          </w:p>
        </w:tc>
        <w:tc>
          <w:tcPr>
            <w:tcW w:w="1066" w:type="dxa"/>
          </w:tcPr>
          <w:p w14:paraId="0208FB08" w14:textId="193A0CFB" w:rsidR="00E0044A" w:rsidRPr="00866D26" w:rsidRDefault="00E0044A" w:rsidP="003F58CD">
            <w:pPr>
              <w:pStyle w:val="acctfourfigures"/>
              <w:tabs>
                <w:tab w:val="clear" w:pos="765"/>
                <w:tab w:val="decimal" w:pos="85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315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="000762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E13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236" w:type="dxa"/>
          </w:tcPr>
          <w:p w14:paraId="2D9315D5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</w:tcPr>
          <w:p w14:paraId="7EB9617F" w14:textId="0CE22AF5" w:rsidR="00E0044A" w:rsidRPr="00866D26" w:rsidRDefault="00E0044A" w:rsidP="003F58CD">
            <w:pPr>
              <w:pStyle w:val="acctfourfigures"/>
              <w:tabs>
                <w:tab w:val="clear" w:pos="765"/>
                <w:tab w:val="decimal" w:pos="8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762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</w:t>
            </w:r>
            <w:r w:rsidR="000431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</w:t>
            </w:r>
            <w:r w:rsidR="000762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431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961</w:t>
            </w:r>
          </w:p>
        </w:tc>
        <w:tc>
          <w:tcPr>
            <w:tcW w:w="259" w:type="dxa"/>
          </w:tcPr>
          <w:p w14:paraId="28DE432B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71C3902D" w14:textId="6EA9514A" w:rsidR="00E0044A" w:rsidRPr="00866D26" w:rsidRDefault="00E0044A" w:rsidP="003F58CD">
            <w:pPr>
              <w:pStyle w:val="acctfourfigures"/>
              <w:tabs>
                <w:tab w:val="clear" w:pos="765"/>
                <w:tab w:val="decimal" w:pos="76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9" w:type="dxa"/>
          </w:tcPr>
          <w:p w14:paraId="767EFA17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004D4C5B" w14:textId="57996184" w:rsidR="00E0044A" w:rsidRPr="00866D26" w:rsidRDefault="00E0044A" w:rsidP="003F58CD">
            <w:pPr>
              <w:pStyle w:val="acctfourfigures"/>
              <w:tabs>
                <w:tab w:val="clear" w:pos="765"/>
                <w:tab w:val="decimal" w:pos="7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0044A" w:rsidRPr="00866D26" w14:paraId="59D6EBB2" w14:textId="77777777" w:rsidTr="003F58CD">
        <w:trPr>
          <w:trHeight w:val="428"/>
        </w:trPr>
        <w:tc>
          <w:tcPr>
            <w:tcW w:w="4392" w:type="dxa"/>
          </w:tcPr>
          <w:p w14:paraId="48F896B6" w14:textId="098946C1" w:rsidR="00E0044A" w:rsidRPr="00866D26" w:rsidRDefault="00E0044A" w:rsidP="00E0044A">
            <w:pPr>
              <w:spacing w:before="2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66" w:type="dxa"/>
          </w:tcPr>
          <w:p w14:paraId="03BA9D10" w14:textId="4E8F56D3" w:rsidR="00E0044A" w:rsidRPr="00866D26" w:rsidRDefault="00E0044A" w:rsidP="003F58CD">
            <w:pPr>
              <w:pStyle w:val="acctfourfigures"/>
              <w:tabs>
                <w:tab w:val="clear" w:pos="765"/>
                <w:tab w:val="decimal" w:pos="85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DE13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  <w:r w:rsidR="000762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E13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236" w:type="dxa"/>
          </w:tcPr>
          <w:p w14:paraId="2928133B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</w:tcPr>
          <w:p w14:paraId="01767C8E" w14:textId="2DE7743D" w:rsidR="00E0044A" w:rsidRPr="00866D26" w:rsidRDefault="00E0044A" w:rsidP="003F58CD">
            <w:pPr>
              <w:pStyle w:val="acctfourfigures"/>
              <w:tabs>
                <w:tab w:val="clear" w:pos="765"/>
                <w:tab w:val="decimal" w:pos="8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762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630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0762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307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022</w:t>
            </w:r>
          </w:p>
        </w:tc>
        <w:tc>
          <w:tcPr>
            <w:tcW w:w="259" w:type="dxa"/>
          </w:tcPr>
          <w:p w14:paraId="3994F6F4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22D2BE4B" w14:textId="38A30091" w:rsidR="00E0044A" w:rsidRPr="00866D26" w:rsidRDefault="00E0044A" w:rsidP="003F58CD">
            <w:pPr>
              <w:pStyle w:val="acctfourfigures"/>
              <w:tabs>
                <w:tab w:val="clear" w:pos="765"/>
                <w:tab w:val="decimal" w:pos="76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B1E3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1E36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59" w:type="dxa"/>
          </w:tcPr>
          <w:p w14:paraId="09DB0569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326B4F88" w14:textId="2EE067A7" w:rsidR="00E0044A" w:rsidRPr="00866D26" w:rsidRDefault="00E0044A" w:rsidP="003F58CD">
            <w:pPr>
              <w:pStyle w:val="acctfourfigures"/>
              <w:tabs>
                <w:tab w:val="clear" w:pos="765"/>
                <w:tab w:val="decimal" w:pos="7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47,827</w:t>
            </w:r>
          </w:p>
        </w:tc>
      </w:tr>
      <w:tr w:rsidR="00E0044A" w:rsidRPr="00866D26" w14:paraId="0F5B62CC" w14:textId="77777777" w:rsidTr="003F58CD">
        <w:trPr>
          <w:trHeight w:val="418"/>
        </w:trPr>
        <w:tc>
          <w:tcPr>
            <w:tcW w:w="4392" w:type="dxa"/>
          </w:tcPr>
          <w:p w14:paraId="6DC31A67" w14:textId="7FA6F3C0" w:rsidR="00E0044A" w:rsidRPr="00866D26" w:rsidRDefault="00E0044A" w:rsidP="00E0044A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866D2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066" w:type="dxa"/>
          </w:tcPr>
          <w:p w14:paraId="4A856BD2" w14:textId="3336D8DA" w:rsidR="00E0044A" w:rsidRPr="00866D26" w:rsidRDefault="00DA48F9" w:rsidP="003F58CD">
            <w:pPr>
              <w:pStyle w:val="acctfourfigures"/>
              <w:tabs>
                <w:tab w:val="clear" w:pos="765"/>
                <w:tab w:val="decimal" w:pos="85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57,753</w:t>
            </w:r>
          </w:p>
        </w:tc>
        <w:tc>
          <w:tcPr>
            <w:tcW w:w="236" w:type="dxa"/>
          </w:tcPr>
          <w:p w14:paraId="7B862D87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</w:tcPr>
          <w:p w14:paraId="658D96DE" w14:textId="20AAA189" w:rsidR="00E0044A" w:rsidRPr="00866D26" w:rsidRDefault="00E0044A" w:rsidP="003F58CD">
            <w:pPr>
              <w:pStyle w:val="acctfourfigures"/>
              <w:tabs>
                <w:tab w:val="clear" w:pos="765"/>
                <w:tab w:val="decimal" w:pos="8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58,858</w:t>
            </w:r>
          </w:p>
        </w:tc>
        <w:tc>
          <w:tcPr>
            <w:tcW w:w="259" w:type="dxa"/>
          </w:tcPr>
          <w:p w14:paraId="03E1A230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0217AF42" w14:textId="5A2A7BBD" w:rsidR="00E0044A" w:rsidRPr="00134E01" w:rsidRDefault="00134E01" w:rsidP="003F58CD">
            <w:pPr>
              <w:pStyle w:val="acctfourfigures"/>
              <w:tabs>
                <w:tab w:val="clear" w:pos="765"/>
                <w:tab w:val="decimal" w:pos="76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953</w:t>
            </w:r>
          </w:p>
        </w:tc>
        <w:tc>
          <w:tcPr>
            <w:tcW w:w="259" w:type="dxa"/>
          </w:tcPr>
          <w:p w14:paraId="61AB23B5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7D85C173" w14:textId="42190D0A" w:rsidR="00E0044A" w:rsidRPr="00866D26" w:rsidRDefault="00E0044A" w:rsidP="003F58CD">
            <w:pPr>
              <w:pStyle w:val="acctfourfigures"/>
              <w:tabs>
                <w:tab w:val="clear" w:pos="765"/>
                <w:tab w:val="decimal" w:pos="7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877</w:t>
            </w:r>
          </w:p>
        </w:tc>
      </w:tr>
      <w:tr w:rsidR="00E0044A" w:rsidRPr="00866D26" w14:paraId="0EF5CC84" w14:textId="77777777" w:rsidTr="003F58CD">
        <w:trPr>
          <w:trHeight w:val="428"/>
        </w:trPr>
        <w:tc>
          <w:tcPr>
            <w:tcW w:w="4392" w:type="dxa"/>
          </w:tcPr>
          <w:p w14:paraId="3EBD105B" w14:textId="221C4867" w:rsidR="00E0044A" w:rsidRPr="00866D26" w:rsidRDefault="00E0044A" w:rsidP="00E0044A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66" w:type="dxa"/>
          </w:tcPr>
          <w:p w14:paraId="27727C82" w14:textId="56161026" w:rsidR="00E0044A" w:rsidRPr="00866D26" w:rsidRDefault="00E0044A" w:rsidP="003F58CD">
            <w:pPr>
              <w:pStyle w:val="acctfourfigures"/>
              <w:tabs>
                <w:tab w:val="clear" w:pos="765"/>
                <w:tab w:val="decimal" w:pos="85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7,514</w:t>
            </w:r>
          </w:p>
        </w:tc>
        <w:tc>
          <w:tcPr>
            <w:tcW w:w="236" w:type="dxa"/>
          </w:tcPr>
          <w:p w14:paraId="6E1F474A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</w:tcPr>
          <w:p w14:paraId="40FEC756" w14:textId="038C9045" w:rsidR="00E0044A" w:rsidRPr="00866D26" w:rsidRDefault="00E0044A" w:rsidP="003F58CD">
            <w:pPr>
              <w:pStyle w:val="acctfourfigures"/>
              <w:tabs>
                <w:tab w:val="clear" w:pos="765"/>
                <w:tab w:val="decimal" w:pos="8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9,941</w:t>
            </w:r>
          </w:p>
        </w:tc>
        <w:tc>
          <w:tcPr>
            <w:tcW w:w="259" w:type="dxa"/>
          </w:tcPr>
          <w:p w14:paraId="093205FD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5F1C62EC" w14:textId="428769AE" w:rsidR="00E0044A" w:rsidRPr="00866D26" w:rsidRDefault="00E0044A" w:rsidP="003F58CD">
            <w:pPr>
              <w:pStyle w:val="acctfourfigures"/>
              <w:tabs>
                <w:tab w:val="clear" w:pos="765"/>
                <w:tab w:val="decimal" w:pos="76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9" w:type="dxa"/>
          </w:tcPr>
          <w:p w14:paraId="5F0BD16C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636E0655" w14:textId="4837D0ED" w:rsidR="00E0044A" w:rsidRPr="00866D26" w:rsidRDefault="00E0044A" w:rsidP="003F58CD">
            <w:pPr>
              <w:pStyle w:val="acctfourfigures"/>
              <w:tabs>
                <w:tab w:val="clear" w:pos="765"/>
                <w:tab w:val="decimal" w:pos="7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0044A" w:rsidRPr="00866D26" w14:paraId="5949E946" w14:textId="77777777" w:rsidTr="003F58CD">
        <w:trPr>
          <w:trHeight w:val="428"/>
        </w:trPr>
        <w:tc>
          <w:tcPr>
            <w:tcW w:w="4392" w:type="dxa"/>
          </w:tcPr>
          <w:p w14:paraId="251CFCF5" w14:textId="77777777" w:rsidR="00E0044A" w:rsidRPr="00866D26" w:rsidRDefault="00E0044A" w:rsidP="00E0044A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1066" w:type="dxa"/>
          </w:tcPr>
          <w:p w14:paraId="64210F0E" w14:textId="76D04884" w:rsidR="00E0044A" w:rsidRPr="00866D26" w:rsidRDefault="00F772EC" w:rsidP="003F58CD">
            <w:pPr>
              <w:pStyle w:val="acctfourfigures"/>
              <w:tabs>
                <w:tab w:val="clear" w:pos="765"/>
                <w:tab w:val="decimal" w:pos="85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</w:t>
            </w:r>
            <w:r w:rsidR="00DE13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272</w:t>
            </w:r>
          </w:p>
        </w:tc>
        <w:tc>
          <w:tcPr>
            <w:tcW w:w="236" w:type="dxa"/>
          </w:tcPr>
          <w:p w14:paraId="634B73EF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</w:tcPr>
          <w:p w14:paraId="60AB8E95" w14:textId="6DF81F8A" w:rsidR="00E0044A" w:rsidRPr="00866D26" w:rsidRDefault="000431D7" w:rsidP="003F58CD">
            <w:pPr>
              <w:pStyle w:val="acctfourfigures"/>
              <w:tabs>
                <w:tab w:val="clear" w:pos="765"/>
                <w:tab w:val="decimal" w:pos="8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11,269</w:t>
            </w:r>
          </w:p>
        </w:tc>
        <w:tc>
          <w:tcPr>
            <w:tcW w:w="259" w:type="dxa"/>
          </w:tcPr>
          <w:p w14:paraId="3089E683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355CF726" w14:textId="11326F06" w:rsidR="00E0044A" w:rsidRPr="00866D26" w:rsidRDefault="00E0044A" w:rsidP="003F58CD">
            <w:pPr>
              <w:pStyle w:val="acctfourfigures"/>
              <w:tabs>
                <w:tab w:val="clear" w:pos="765"/>
                <w:tab w:val="decimal" w:pos="76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4A823230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7FCC3CEA" w14:textId="02305102" w:rsidR="00E0044A" w:rsidRPr="00866D26" w:rsidRDefault="00E0044A" w:rsidP="003F58CD">
            <w:pPr>
              <w:pStyle w:val="acctfourfigures"/>
              <w:tabs>
                <w:tab w:val="clear" w:pos="765"/>
                <w:tab w:val="decimal" w:pos="7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07C7" w:rsidRPr="00866D26" w14:paraId="341C6DAD" w14:textId="77777777" w:rsidTr="003F58CD">
        <w:trPr>
          <w:trHeight w:val="407"/>
        </w:trPr>
        <w:tc>
          <w:tcPr>
            <w:tcW w:w="4392" w:type="dxa"/>
          </w:tcPr>
          <w:p w14:paraId="12CFD7D1" w14:textId="77777777" w:rsidR="006307C7" w:rsidRPr="00866D26" w:rsidRDefault="006307C7" w:rsidP="00E0044A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A972F16" w14:textId="77777777" w:rsidR="006307C7" w:rsidRPr="00866D26" w:rsidRDefault="006307C7" w:rsidP="003F58CD">
            <w:pPr>
              <w:pStyle w:val="acctfourfigures"/>
              <w:tabs>
                <w:tab w:val="clear" w:pos="765"/>
                <w:tab w:val="decimal" w:pos="85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141,380</w:t>
            </w:r>
          </w:p>
        </w:tc>
        <w:tc>
          <w:tcPr>
            <w:tcW w:w="236" w:type="dxa"/>
          </w:tcPr>
          <w:p w14:paraId="24F647BE" w14:textId="77777777" w:rsidR="006307C7" w:rsidRPr="00866D26" w:rsidRDefault="006307C7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72B1B51" w14:textId="288911F8" w:rsidR="006307C7" w:rsidRPr="00866D26" w:rsidRDefault="006307C7" w:rsidP="003F58CD">
            <w:pPr>
              <w:pStyle w:val="acctfourfigures"/>
              <w:tabs>
                <w:tab w:val="clear" w:pos="765"/>
                <w:tab w:val="decimal" w:pos="8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39,156</w:t>
            </w:r>
          </w:p>
        </w:tc>
        <w:tc>
          <w:tcPr>
            <w:tcW w:w="259" w:type="dxa"/>
          </w:tcPr>
          <w:p w14:paraId="6BC3BD5A" w14:textId="77777777" w:rsidR="006307C7" w:rsidRPr="00866D26" w:rsidRDefault="006307C7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F44181C" w14:textId="77777777" w:rsidR="006307C7" w:rsidRPr="00866D26" w:rsidRDefault="006307C7" w:rsidP="003F58CD">
            <w:pPr>
              <w:pStyle w:val="acctfourfigures"/>
              <w:tabs>
                <w:tab w:val="clear" w:pos="765"/>
                <w:tab w:val="decimal" w:pos="76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13,463</w:t>
            </w:r>
          </w:p>
        </w:tc>
        <w:tc>
          <w:tcPr>
            <w:tcW w:w="259" w:type="dxa"/>
          </w:tcPr>
          <w:p w14:paraId="025DD21A" w14:textId="77777777" w:rsidR="006307C7" w:rsidRPr="00866D26" w:rsidRDefault="006307C7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6451E072" w14:textId="77777777" w:rsidR="006307C7" w:rsidRPr="00866D26" w:rsidRDefault="006307C7" w:rsidP="003F58CD">
            <w:pPr>
              <w:pStyle w:val="acctfourfigures"/>
              <w:tabs>
                <w:tab w:val="clear" w:pos="765"/>
                <w:tab w:val="decimal" w:pos="7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13,755</w:t>
            </w:r>
          </w:p>
        </w:tc>
      </w:tr>
      <w:tr w:rsidR="00E0044A" w:rsidRPr="00866D26" w14:paraId="55865038" w14:textId="77777777" w:rsidTr="003F58CD">
        <w:trPr>
          <w:trHeight w:val="361"/>
        </w:trPr>
        <w:tc>
          <w:tcPr>
            <w:tcW w:w="4392" w:type="dxa"/>
          </w:tcPr>
          <w:p w14:paraId="5BA3AB7A" w14:textId="3A7D61E9" w:rsidR="00E0044A" w:rsidRPr="00866D26" w:rsidRDefault="00E0044A" w:rsidP="00E0044A">
            <w:pPr>
              <w:spacing w:before="2" w:line="240" w:lineRule="auto"/>
              <w:ind w:left="140" w:hanging="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รวมต้นทุนขายและ</w:t>
            </w:r>
            <w:r w:rsidRPr="00866D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ต้นทุน</w:t>
            </w: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การให้บริการ</w:t>
            </w:r>
            <w:r w:rsidRPr="00866D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2147F334" w14:textId="77777777" w:rsidR="00E0044A" w:rsidRDefault="00E0044A" w:rsidP="003F58CD">
            <w:pPr>
              <w:pStyle w:val="acctfourfigures"/>
              <w:tabs>
                <w:tab w:val="clear" w:pos="765"/>
                <w:tab w:val="decimal" w:pos="85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0F64103" w14:textId="5B327414" w:rsidR="00E0044A" w:rsidRPr="00866D26" w:rsidRDefault="00E0044A" w:rsidP="003F58CD">
            <w:pPr>
              <w:pStyle w:val="acctfourfigures"/>
              <w:tabs>
                <w:tab w:val="clear" w:pos="765"/>
                <w:tab w:val="decimal" w:pos="85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1,289,2</w:t>
            </w:r>
            <w:r w:rsidR="00F772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36" w:type="dxa"/>
          </w:tcPr>
          <w:p w14:paraId="7228D3D3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045F1D2" w14:textId="77777777" w:rsidR="00E0044A" w:rsidRPr="00866D26" w:rsidRDefault="00E0044A" w:rsidP="003F58CD">
            <w:pPr>
              <w:pStyle w:val="acctfourfigures"/>
              <w:tabs>
                <w:tab w:val="clear" w:pos="765"/>
                <w:tab w:val="decimal" w:pos="8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1F8314E" w14:textId="265AD9E3" w:rsidR="00E0044A" w:rsidRPr="00866D26" w:rsidRDefault="00E0044A" w:rsidP="003F58CD">
            <w:pPr>
              <w:pStyle w:val="acctfourfigures"/>
              <w:tabs>
                <w:tab w:val="clear" w:pos="765"/>
                <w:tab w:val="decimal" w:pos="8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1,451,754</w:t>
            </w:r>
          </w:p>
        </w:tc>
        <w:tc>
          <w:tcPr>
            <w:tcW w:w="259" w:type="dxa"/>
          </w:tcPr>
          <w:p w14:paraId="1988480B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06658FB7" w14:textId="77777777" w:rsidR="00E0044A" w:rsidRDefault="00E0044A" w:rsidP="003F58CD">
            <w:pPr>
              <w:pStyle w:val="acctfourfigures"/>
              <w:tabs>
                <w:tab w:val="clear" w:pos="765"/>
                <w:tab w:val="decimal" w:pos="76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408525" w14:textId="728D4087" w:rsidR="00E0044A" w:rsidRPr="00866D26" w:rsidRDefault="00E0044A" w:rsidP="003F58CD">
            <w:pPr>
              <w:pStyle w:val="acctfourfigures"/>
              <w:tabs>
                <w:tab w:val="clear" w:pos="765"/>
                <w:tab w:val="decimal" w:pos="76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63,3</w:t>
            </w:r>
            <w:r w:rsidR="00134E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9" w:type="dxa"/>
          </w:tcPr>
          <w:p w14:paraId="7240AA4A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3CEFDBD0" w14:textId="77777777" w:rsidR="00E0044A" w:rsidRPr="00866D26" w:rsidRDefault="00E0044A" w:rsidP="003F58CD">
            <w:pPr>
              <w:pStyle w:val="acctfourfigures"/>
              <w:tabs>
                <w:tab w:val="clear" w:pos="765"/>
                <w:tab w:val="decimal" w:pos="7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D84AA4E" w14:textId="58D0829B" w:rsidR="00E0044A" w:rsidRPr="00866D26" w:rsidRDefault="00E0044A" w:rsidP="003F58CD">
            <w:pPr>
              <w:pStyle w:val="acctfourfigures"/>
              <w:tabs>
                <w:tab w:val="clear" w:pos="765"/>
                <w:tab w:val="decimal" w:pos="740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62,459</w:t>
            </w:r>
          </w:p>
        </w:tc>
      </w:tr>
    </w:tbl>
    <w:p w14:paraId="25160292" w14:textId="0891D76C" w:rsidR="00900A8E" w:rsidRPr="00866D26" w:rsidRDefault="00900A8E" w:rsidP="00E21F9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66D26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86D5D33" w14:textId="77777777" w:rsidR="00516707" w:rsidRPr="00866D26" w:rsidRDefault="00516707" w:rsidP="00E21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4226"/>
        <w:gridCol w:w="1048"/>
        <w:gridCol w:w="263"/>
        <w:gridCol w:w="1048"/>
        <w:gridCol w:w="263"/>
        <w:gridCol w:w="1048"/>
        <w:gridCol w:w="263"/>
        <w:gridCol w:w="1048"/>
      </w:tblGrid>
      <w:tr w:rsidR="006E3A24" w:rsidRPr="00866D26" w14:paraId="60534DB7" w14:textId="77777777" w:rsidTr="005D1418">
        <w:trPr>
          <w:tblHeader/>
        </w:trPr>
        <w:tc>
          <w:tcPr>
            <w:tcW w:w="4226" w:type="dxa"/>
          </w:tcPr>
          <w:p w14:paraId="02175A35" w14:textId="5067FE7A" w:rsidR="006E3A24" w:rsidRPr="00866D26" w:rsidRDefault="00FA150D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59" w:type="dxa"/>
            <w:gridSpan w:val="3"/>
          </w:tcPr>
          <w:p w14:paraId="54EC4AF7" w14:textId="77777777" w:rsidR="006E3A24" w:rsidRPr="00866D26" w:rsidRDefault="006E3A24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0804C9EA" w14:textId="77777777" w:rsidR="006E3A24" w:rsidRPr="00866D26" w:rsidRDefault="006E3A24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</w:tcPr>
          <w:p w14:paraId="3AC2DADE" w14:textId="77777777" w:rsidR="006E3A24" w:rsidRPr="00866D26" w:rsidRDefault="006E3A24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2C7" w:rsidRPr="00866D26" w14:paraId="27F14C1F" w14:textId="77777777" w:rsidTr="005D1418">
        <w:trPr>
          <w:tblHeader/>
        </w:trPr>
        <w:tc>
          <w:tcPr>
            <w:tcW w:w="4226" w:type="dxa"/>
          </w:tcPr>
          <w:p w14:paraId="76D941DD" w14:textId="77777777" w:rsidR="00C372C7" w:rsidRPr="00866D26" w:rsidRDefault="00C372C7" w:rsidP="00C37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</w:tcPr>
          <w:p w14:paraId="07C0BA11" w14:textId="1562D23F" w:rsidR="00C372C7" w:rsidRPr="00866D26" w:rsidRDefault="00C372C7" w:rsidP="00C372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07AEDE8B" w14:textId="77777777" w:rsidR="00C372C7" w:rsidRPr="00866D26" w:rsidRDefault="00C372C7" w:rsidP="00C372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5A9C2F18" w14:textId="2CEA4BBF" w:rsidR="00C372C7" w:rsidRPr="00866D26" w:rsidRDefault="00C372C7" w:rsidP="00C372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14:paraId="34C79931" w14:textId="77777777" w:rsidR="00C372C7" w:rsidRPr="00866D26" w:rsidRDefault="00C372C7" w:rsidP="00C372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84CAEBC" w14:textId="5198EFF3" w:rsidR="00C372C7" w:rsidRPr="00866D26" w:rsidRDefault="00C372C7" w:rsidP="00C372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60D85C81" w14:textId="77777777" w:rsidR="00C372C7" w:rsidRPr="00866D26" w:rsidRDefault="00C372C7" w:rsidP="00C372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761A484" w14:textId="1A10C37B" w:rsidR="00C372C7" w:rsidRPr="00866D26" w:rsidRDefault="00C372C7" w:rsidP="00C372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51D0" w:rsidRPr="00866D26" w14:paraId="41103D11" w14:textId="77777777" w:rsidTr="005D1418">
        <w:trPr>
          <w:tblHeader/>
        </w:trPr>
        <w:tc>
          <w:tcPr>
            <w:tcW w:w="4226" w:type="dxa"/>
          </w:tcPr>
          <w:p w14:paraId="6F0217E0" w14:textId="77777777" w:rsidR="00C851D0" w:rsidRPr="00866D26" w:rsidRDefault="00C851D0" w:rsidP="00E21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81" w:type="dxa"/>
            <w:gridSpan w:val="7"/>
          </w:tcPr>
          <w:p w14:paraId="3E5AEBAE" w14:textId="77777777" w:rsidR="00C851D0" w:rsidRPr="00866D26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51D0" w:rsidRPr="00866D26" w14:paraId="3E1BB9B4" w14:textId="77777777" w:rsidTr="004A5F4A">
        <w:tc>
          <w:tcPr>
            <w:tcW w:w="4226" w:type="dxa"/>
          </w:tcPr>
          <w:p w14:paraId="27037A43" w14:textId="77777777" w:rsidR="00C851D0" w:rsidRPr="00866D26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48" w:type="dxa"/>
            <w:vAlign w:val="bottom"/>
          </w:tcPr>
          <w:p w14:paraId="4B7621F3" w14:textId="77777777" w:rsidR="00C851D0" w:rsidRPr="00866D26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E01374E" w14:textId="77777777" w:rsidR="00C851D0" w:rsidRPr="00866D26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5FB35E83" w14:textId="77777777" w:rsidR="00C851D0" w:rsidRPr="00866D26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F3DA3C0" w14:textId="77777777" w:rsidR="00C851D0" w:rsidRPr="00866D26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7ABFE69F" w14:textId="77777777" w:rsidR="00C851D0" w:rsidRPr="00866D26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EFF54EE" w14:textId="77777777" w:rsidR="00C851D0" w:rsidRPr="00866D26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469E8FC" w14:textId="77777777" w:rsidR="00C851D0" w:rsidRPr="00866D26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44A" w:rsidRPr="00866D26" w14:paraId="58E274DA" w14:textId="77777777" w:rsidTr="004A5F4A">
        <w:tc>
          <w:tcPr>
            <w:tcW w:w="4226" w:type="dxa"/>
          </w:tcPr>
          <w:p w14:paraId="48B00409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1048" w:type="dxa"/>
            <w:vAlign w:val="bottom"/>
          </w:tcPr>
          <w:p w14:paraId="2397985A" w14:textId="379B721E" w:rsidR="00E0044A" w:rsidRPr="00866D26" w:rsidRDefault="00E0044A" w:rsidP="004E2362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18,75</w:t>
            </w:r>
            <w:r w:rsidR="00C81EF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09BC6853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BFAF166" w14:textId="45EC017F" w:rsidR="00E0044A" w:rsidRPr="00866D26" w:rsidRDefault="00E0044A" w:rsidP="004E2362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18,677</w:t>
            </w:r>
          </w:p>
        </w:tc>
        <w:tc>
          <w:tcPr>
            <w:tcW w:w="263" w:type="dxa"/>
          </w:tcPr>
          <w:p w14:paraId="050BA735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B1A44DE" w14:textId="4AE2FDCB" w:rsidR="00E0044A" w:rsidRPr="00866D26" w:rsidRDefault="00E0044A" w:rsidP="004E2362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="005F4B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3" w:type="dxa"/>
          </w:tcPr>
          <w:p w14:paraId="29D0BD5C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47FD3B8D" w14:textId="6FEE71C4" w:rsidR="00E0044A" w:rsidRPr="00866D26" w:rsidRDefault="00E0044A" w:rsidP="004E2362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</w:t>
            </w:r>
          </w:p>
        </w:tc>
      </w:tr>
      <w:tr w:rsidR="00E0044A" w:rsidRPr="00866D26" w14:paraId="77F91C88" w14:textId="77777777" w:rsidTr="004A5F4A">
        <w:tc>
          <w:tcPr>
            <w:tcW w:w="4226" w:type="dxa"/>
          </w:tcPr>
          <w:p w14:paraId="1F4CDBA6" w14:textId="4657438A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ๆ</w:t>
            </w:r>
            <w:r w:rsidRPr="00866D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66D26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62933FB3" w14:textId="298F62D1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45FFB269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7D6C2DB3" w14:textId="20DF6066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3" w:type="dxa"/>
          </w:tcPr>
          <w:p w14:paraId="3A2217C6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48F6E890" w14:textId="3481E9B8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344A9CA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3C327D2E" w14:textId="717BE869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044A" w:rsidRPr="00866D26" w14:paraId="48A70254" w14:textId="77777777" w:rsidTr="004A5F4A">
        <w:tc>
          <w:tcPr>
            <w:tcW w:w="4226" w:type="dxa"/>
          </w:tcPr>
          <w:p w14:paraId="36D5A3D7" w14:textId="4CB5DF41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B3C35" w14:textId="7C105199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18,75</w:t>
            </w:r>
            <w:r w:rsidR="00C81E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0D419393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72B79" w14:textId="78904834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18,683</w:t>
            </w:r>
          </w:p>
        </w:tc>
        <w:tc>
          <w:tcPr>
            <w:tcW w:w="263" w:type="dxa"/>
          </w:tcPr>
          <w:p w14:paraId="1EDB75DC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53589" w14:textId="0BE6ED7A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5F4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14:paraId="4E23C6F3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42D9F" w14:textId="37F92C85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</w:t>
            </w:r>
          </w:p>
        </w:tc>
      </w:tr>
      <w:tr w:rsidR="00E0044A" w:rsidRPr="00866D26" w14:paraId="1F9274EC" w14:textId="77777777" w:rsidTr="004A5F4A">
        <w:tc>
          <w:tcPr>
            <w:tcW w:w="4226" w:type="dxa"/>
          </w:tcPr>
          <w:p w14:paraId="34ED0F05" w14:textId="5D5DBB1A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8" w:type="dxa"/>
            <w:vAlign w:val="bottom"/>
          </w:tcPr>
          <w:p w14:paraId="0565F6B5" w14:textId="77777777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3B62099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6D0D52D0" w14:textId="77777777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32EEF79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</w:tcPr>
          <w:p w14:paraId="2AA5BCD1" w14:textId="77777777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34958D2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</w:tcPr>
          <w:p w14:paraId="1FE1414A" w14:textId="77777777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44A" w:rsidRPr="00866D26" w14:paraId="51464DFF" w14:textId="77777777" w:rsidTr="002144A2">
        <w:tc>
          <w:tcPr>
            <w:tcW w:w="4226" w:type="dxa"/>
          </w:tcPr>
          <w:p w14:paraId="4F6DAA30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48" w:type="dxa"/>
            <w:vAlign w:val="bottom"/>
          </w:tcPr>
          <w:p w14:paraId="3D26CDA7" w14:textId="77777777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4AC4DD2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31323613" w14:textId="77777777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E514700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</w:tcPr>
          <w:p w14:paraId="3F1DAB82" w14:textId="77777777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0497244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</w:tcPr>
          <w:p w14:paraId="4CB184F3" w14:textId="77777777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44A" w:rsidRPr="00866D26" w14:paraId="2338C625" w14:textId="77777777" w:rsidTr="002144A2">
        <w:tc>
          <w:tcPr>
            <w:tcW w:w="4226" w:type="dxa"/>
          </w:tcPr>
          <w:p w14:paraId="112B02CF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3A178A81" w14:textId="0E8A84B0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(2,54</w:t>
            </w:r>
            <w:r w:rsidR="0099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34293F65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2D71D8F0" w14:textId="415370DE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(2,047)</w:t>
            </w:r>
          </w:p>
        </w:tc>
        <w:tc>
          <w:tcPr>
            <w:tcW w:w="263" w:type="dxa"/>
          </w:tcPr>
          <w:p w14:paraId="039C4176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1C881047" w14:textId="6D8FB57E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</w:t>
            </w:r>
            <w:r w:rsidR="005F4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2AE5476A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38F17C42" w14:textId="6CF782D0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(118)</w:t>
            </w:r>
          </w:p>
        </w:tc>
      </w:tr>
      <w:tr w:rsidR="00E0044A" w:rsidRPr="00866D26" w14:paraId="107C89AD" w14:textId="77777777" w:rsidTr="004F3DA1">
        <w:trPr>
          <w:trHeight w:val="488"/>
        </w:trPr>
        <w:tc>
          <w:tcPr>
            <w:tcW w:w="4226" w:type="dxa"/>
          </w:tcPr>
          <w:p w14:paraId="6BD82B69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48" w:type="dxa"/>
            <w:tcBorders>
              <w:bottom w:val="double" w:sz="4" w:space="0" w:color="auto"/>
            </w:tcBorders>
            <w:vAlign w:val="bottom"/>
          </w:tcPr>
          <w:p w14:paraId="5F064DEF" w14:textId="6E625E45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16,215</w:t>
            </w:r>
          </w:p>
        </w:tc>
        <w:tc>
          <w:tcPr>
            <w:tcW w:w="263" w:type="dxa"/>
          </w:tcPr>
          <w:p w14:paraId="0FE8AE28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vAlign w:val="bottom"/>
          </w:tcPr>
          <w:p w14:paraId="6C6DF052" w14:textId="53F5AAA5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16,636</w:t>
            </w:r>
          </w:p>
        </w:tc>
        <w:tc>
          <w:tcPr>
            <w:tcW w:w="263" w:type="dxa"/>
          </w:tcPr>
          <w:p w14:paraId="50A9780B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vAlign w:val="bottom"/>
          </w:tcPr>
          <w:p w14:paraId="106F1A63" w14:textId="3B568D28" w:rsidR="00E0044A" w:rsidRPr="00866D26" w:rsidRDefault="00E0044A" w:rsidP="00E0044A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 w:rsidR="005F4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3" w:type="dxa"/>
          </w:tcPr>
          <w:p w14:paraId="1153FA05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vAlign w:val="bottom"/>
          </w:tcPr>
          <w:p w14:paraId="5DAB522E" w14:textId="02632064" w:rsidR="00E0044A" w:rsidRPr="00866D26" w:rsidRDefault="00E0044A" w:rsidP="00172FD8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470</w:t>
            </w:r>
          </w:p>
        </w:tc>
      </w:tr>
    </w:tbl>
    <w:p w14:paraId="3502955D" w14:textId="77777777" w:rsidR="004A5F4A" w:rsidRPr="00866D26" w:rsidRDefault="004A5F4A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</w:tblGrid>
      <w:tr w:rsidR="00F77AF4" w:rsidRPr="00866D26" w14:paraId="3F4145EE" w14:textId="77777777" w:rsidTr="00267EAE">
        <w:trPr>
          <w:trHeight w:val="20"/>
          <w:tblHeader/>
        </w:trPr>
        <w:tc>
          <w:tcPr>
            <w:tcW w:w="2700" w:type="dxa"/>
          </w:tcPr>
          <w:p w14:paraId="7CCBE4EA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3519F10D" w14:textId="14458F17" w:rsidR="00F77AF4" w:rsidRPr="00866D26" w:rsidRDefault="00F77AF4" w:rsidP="00893B0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372C7" w:rsidRPr="00866D26" w14:paraId="41D925D4" w14:textId="77777777" w:rsidTr="00267EAE">
        <w:trPr>
          <w:trHeight w:val="20"/>
          <w:tblHeader/>
        </w:trPr>
        <w:tc>
          <w:tcPr>
            <w:tcW w:w="2700" w:type="dxa"/>
            <w:vMerge w:val="restart"/>
            <w:vAlign w:val="bottom"/>
          </w:tcPr>
          <w:p w14:paraId="3B27D853" w14:textId="77777777" w:rsidR="00C372C7" w:rsidRDefault="00C372C7" w:rsidP="00C37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866D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</w:p>
          <w:p w14:paraId="46249CDE" w14:textId="4A0CB996" w:rsidR="00C372C7" w:rsidRPr="00866D26" w:rsidRDefault="00C372C7" w:rsidP="00C37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66D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240" w:type="dxa"/>
            <w:gridSpan w:val="5"/>
          </w:tcPr>
          <w:p w14:paraId="05A2CF96" w14:textId="0B8BCE76" w:rsidR="00C372C7" w:rsidRPr="00866D26" w:rsidRDefault="00C372C7" w:rsidP="00C372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2026649" w14:textId="77777777" w:rsidR="00C372C7" w:rsidRPr="00866D26" w:rsidRDefault="00C372C7" w:rsidP="00C372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411AF295" w14:textId="7014AA73" w:rsidR="00C372C7" w:rsidRPr="00866D26" w:rsidRDefault="00C372C7" w:rsidP="00C372C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67EAE" w:rsidRPr="00866D26" w14:paraId="2928111F" w14:textId="77777777" w:rsidTr="00267EAE">
        <w:trPr>
          <w:trHeight w:val="20"/>
          <w:tblHeader/>
        </w:trPr>
        <w:tc>
          <w:tcPr>
            <w:tcW w:w="2700" w:type="dxa"/>
            <w:vMerge/>
          </w:tcPr>
          <w:p w14:paraId="428D1ED7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E4FC5E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7DB268F4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0714B6E" w14:textId="77777777" w:rsidR="00F77AF4" w:rsidRPr="00866D26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C0C3C4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55679F4A" w14:textId="347F4D2F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56BC0B" w14:textId="77777777" w:rsidR="00F77AF4" w:rsidRPr="00866D26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78A386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C2627FD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ED90CB8" w14:textId="77777777" w:rsidR="00F77AF4" w:rsidRPr="00866D26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C9D9C4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5B415C3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B3A05A" w14:textId="77777777" w:rsidR="00F77AF4" w:rsidRPr="00866D26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444C56" w14:textId="77777777" w:rsidR="00FC0975" w:rsidRPr="00866D26" w:rsidRDefault="00FC0975" w:rsidP="00FC09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6E1B4D3F" w14:textId="0822F8D1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86F5EB4" w14:textId="77777777" w:rsidR="00F77AF4" w:rsidRPr="00866D26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90D9C2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6FED46B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77AF4" w:rsidRPr="00866D26" w14:paraId="3934A9D0" w14:textId="77777777" w:rsidTr="00267EAE">
        <w:trPr>
          <w:trHeight w:val="20"/>
          <w:tblHeader/>
        </w:trPr>
        <w:tc>
          <w:tcPr>
            <w:tcW w:w="2700" w:type="dxa"/>
          </w:tcPr>
          <w:p w14:paraId="01259CAB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1AF80DC3" w14:textId="7DECA9A8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6D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6D2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66D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0044A" w:rsidRPr="00866D26" w14:paraId="2DA18EE2" w14:textId="77777777" w:rsidTr="00267EAE">
        <w:trPr>
          <w:cantSplit/>
          <w:trHeight w:val="20"/>
        </w:trPr>
        <w:tc>
          <w:tcPr>
            <w:tcW w:w="2700" w:type="dxa"/>
          </w:tcPr>
          <w:p w14:paraId="34179F66" w14:textId="63C62480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94AE3CD" w14:textId="380978E8" w:rsidR="00E0044A" w:rsidRPr="00866D26" w:rsidRDefault="005F4B48" w:rsidP="00172FD8">
            <w:pPr>
              <w:pStyle w:val="acctfourfigures"/>
              <w:tabs>
                <w:tab w:val="clear" w:pos="765"/>
                <w:tab w:val="left" w:pos="0"/>
                <w:tab w:val="decimal" w:pos="100"/>
                <w:tab w:val="left" w:pos="280"/>
                <w:tab w:val="left" w:pos="810"/>
              </w:tabs>
              <w:spacing w:line="240" w:lineRule="auto"/>
              <w:ind w:right="-620" w:hanging="2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(831)</w:t>
            </w:r>
          </w:p>
        </w:tc>
        <w:tc>
          <w:tcPr>
            <w:tcW w:w="180" w:type="dxa"/>
            <w:vAlign w:val="bottom"/>
          </w:tcPr>
          <w:p w14:paraId="1911D77D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C8489BC" w14:textId="441F5905" w:rsidR="00E0044A" w:rsidRPr="00866D26" w:rsidRDefault="005F4B48" w:rsidP="00172FD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180" w:type="dxa"/>
            <w:vAlign w:val="bottom"/>
          </w:tcPr>
          <w:p w14:paraId="63A4DB65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6819353" w14:textId="22A3B97C" w:rsidR="00E0044A" w:rsidRPr="00866D26" w:rsidRDefault="005F4B48" w:rsidP="00172FD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(665)</w:t>
            </w:r>
          </w:p>
        </w:tc>
        <w:tc>
          <w:tcPr>
            <w:tcW w:w="180" w:type="dxa"/>
            <w:vAlign w:val="bottom"/>
          </w:tcPr>
          <w:p w14:paraId="73FDA4A0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4A18748" w14:textId="44CB78B4" w:rsidR="00E0044A" w:rsidRPr="00866D26" w:rsidRDefault="00E0044A" w:rsidP="00172FD8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CFCA6C" w14:textId="77777777" w:rsidR="00E0044A" w:rsidRPr="00866D26" w:rsidRDefault="00E0044A" w:rsidP="00E0044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5954EF9" w14:textId="24F0AB57" w:rsidR="00E0044A" w:rsidRPr="00172FD8" w:rsidRDefault="00E0044A" w:rsidP="00172FD8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039A11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13A88DF" w14:textId="0D8C96B0" w:rsidR="00E0044A" w:rsidRPr="00866D26" w:rsidRDefault="00E0044A" w:rsidP="00172FD8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D0BF853" w14:textId="77777777" w:rsidR="008878E3" w:rsidRPr="008878E3" w:rsidRDefault="008878E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</w:tblGrid>
      <w:tr w:rsidR="00E0044A" w:rsidRPr="00866D26" w14:paraId="07432465" w14:textId="77777777" w:rsidTr="00267EAE">
        <w:trPr>
          <w:trHeight w:val="20"/>
          <w:tblHeader/>
        </w:trPr>
        <w:tc>
          <w:tcPr>
            <w:tcW w:w="2700" w:type="dxa"/>
          </w:tcPr>
          <w:p w14:paraId="573E8F93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11"/>
          </w:tcPr>
          <w:p w14:paraId="1616E45B" w14:textId="2BCD4884" w:rsidR="00E0044A" w:rsidRPr="00866D26" w:rsidRDefault="00E0044A" w:rsidP="00E0044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866D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0044A" w:rsidRPr="00866D26" w14:paraId="6B238382" w14:textId="77777777" w:rsidTr="00267EAE">
        <w:trPr>
          <w:trHeight w:val="20"/>
          <w:tblHeader/>
        </w:trPr>
        <w:tc>
          <w:tcPr>
            <w:tcW w:w="2700" w:type="dxa"/>
            <w:vMerge w:val="restart"/>
            <w:vAlign w:val="bottom"/>
          </w:tcPr>
          <w:p w14:paraId="560DAC0F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866D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</w:p>
          <w:p w14:paraId="35D7E60C" w14:textId="658E9F2D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66D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240" w:type="dxa"/>
            <w:gridSpan w:val="5"/>
          </w:tcPr>
          <w:p w14:paraId="36A12C68" w14:textId="17E92AE9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03167A6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62622B49" w14:textId="512D05A9" w:rsidR="00E0044A" w:rsidRPr="00866D26" w:rsidRDefault="00E0044A" w:rsidP="00E0044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0044A" w:rsidRPr="00866D26" w14:paraId="26020BAE" w14:textId="77777777" w:rsidTr="00267EAE">
        <w:trPr>
          <w:trHeight w:val="20"/>
          <w:tblHeader/>
        </w:trPr>
        <w:tc>
          <w:tcPr>
            <w:tcW w:w="2700" w:type="dxa"/>
            <w:vMerge/>
          </w:tcPr>
          <w:p w14:paraId="4C78F2F5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0D8E06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E0E6109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8AD5C7A" w14:textId="77777777" w:rsidR="00E0044A" w:rsidRPr="00866D26" w:rsidRDefault="00E0044A" w:rsidP="00E0044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C195BA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4699DF81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8203706" w14:textId="77777777" w:rsidR="00E0044A" w:rsidRPr="00866D26" w:rsidRDefault="00E0044A" w:rsidP="00E0044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EBAEE2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AA0D571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7291283" w14:textId="77777777" w:rsidR="00E0044A" w:rsidRPr="00866D26" w:rsidRDefault="00E0044A" w:rsidP="00E0044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B809DA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685EB700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9F6DCB" w14:textId="77777777" w:rsidR="00E0044A" w:rsidRPr="00866D26" w:rsidRDefault="00E0044A" w:rsidP="00E0044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9737E8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1991A247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0B2F53" w14:textId="77777777" w:rsidR="00E0044A" w:rsidRPr="00866D26" w:rsidRDefault="00E0044A" w:rsidP="00E0044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233919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5526BE5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0044A" w:rsidRPr="00866D26" w14:paraId="19349238" w14:textId="77777777" w:rsidTr="00267EAE">
        <w:trPr>
          <w:trHeight w:val="20"/>
          <w:tblHeader/>
        </w:trPr>
        <w:tc>
          <w:tcPr>
            <w:tcW w:w="2700" w:type="dxa"/>
          </w:tcPr>
          <w:p w14:paraId="3786E3BC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4CDB6EC0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6D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6D2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66D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0044A" w:rsidRPr="00866D26" w14:paraId="2CDA708B" w14:textId="77777777" w:rsidTr="00267EAE">
        <w:trPr>
          <w:cantSplit/>
          <w:trHeight w:val="20"/>
        </w:trPr>
        <w:tc>
          <w:tcPr>
            <w:tcW w:w="2700" w:type="dxa"/>
          </w:tcPr>
          <w:p w14:paraId="6D37AB9A" w14:textId="5E90EA65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BF2F8E" w14:textId="10802475" w:rsidR="00E0044A" w:rsidRPr="00866D26" w:rsidRDefault="005F4B48" w:rsidP="00172FD8">
            <w:pPr>
              <w:pStyle w:val="acctfourfigures"/>
              <w:tabs>
                <w:tab w:val="clear" w:pos="765"/>
                <w:tab w:val="left" w:pos="0"/>
                <w:tab w:val="decimal" w:pos="100"/>
                <w:tab w:val="left" w:pos="280"/>
                <w:tab w:val="left" w:pos="810"/>
              </w:tabs>
              <w:spacing w:line="240" w:lineRule="auto"/>
              <w:ind w:right="-620" w:hanging="2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0044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09010C2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1DFC8D3" w14:textId="5C6DE9DF" w:rsidR="00E0044A" w:rsidRPr="00866D26" w:rsidRDefault="00E0044A" w:rsidP="00172FD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80" w:type="dxa"/>
            <w:vAlign w:val="bottom"/>
          </w:tcPr>
          <w:p w14:paraId="31284B80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1E54949" w14:textId="6B1F76EE" w:rsidR="00E0044A" w:rsidRPr="00866D26" w:rsidRDefault="005F4B48" w:rsidP="00172FD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0044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43962EB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8948C57" w14:textId="7299B77B" w:rsidR="00E0044A" w:rsidRPr="00866D26" w:rsidRDefault="00E0044A" w:rsidP="00172FD8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D8BD92" w14:textId="77777777" w:rsidR="00E0044A" w:rsidRPr="00866D26" w:rsidRDefault="00E0044A" w:rsidP="00E0044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6ED6D52" w14:textId="1BABC9FA" w:rsidR="00E0044A" w:rsidRPr="00866D26" w:rsidRDefault="00E0044A" w:rsidP="00172FD8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87B01E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97C33C1" w14:textId="7393DF9D" w:rsidR="00E0044A" w:rsidRPr="00866D26" w:rsidRDefault="00E0044A" w:rsidP="00172FD8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E0044A" w:rsidRPr="00866D26" w14:paraId="62F4D01C" w14:textId="77777777" w:rsidTr="00267EAE">
        <w:trPr>
          <w:cantSplit/>
          <w:trHeight w:val="20"/>
        </w:trPr>
        <w:tc>
          <w:tcPr>
            <w:tcW w:w="2700" w:type="dxa"/>
          </w:tcPr>
          <w:p w14:paraId="531C6108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2C35643" w14:textId="77777777" w:rsidR="00E0044A" w:rsidRPr="00866D26" w:rsidRDefault="00E0044A" w:rsidP="00E004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D10077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F0B8A95" w14:textId="77777777" w:rsidR="00E0044A" w:rsidRPr="00866D26" w:rsidRDefault="00E0044A" w:rsidP="00E004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D04D32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A2E538D" w14:textId="77777777" w:rsidR="00E0044A" w:rsidRPr="00866D26" w:rsidRDefault="00E0044A" w:rsidP="00E004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4820A3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018F3F1" w14:textId="77777777" w:rsidR="00E0044A" w:rsidRPr="00866D26" w:rsidRDefault="00E0044A" w:rsidP="00E004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533F97" w14:textId="77777777" w:rsidR="00E0044A" w:rsidRPr="00866D26" w:rsidRDefault="00E0044A" w:rsidP="00E0044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CBB51EE" w14:textId="77777777" w:rsidR="00E0044A" w:rsidRPr="00866D26" w:rsidRDefault="00E0044A" w:rsidP="00E004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42FBA3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9BC96DF" w14:textId="77777777" w:rsidR="00E0044A" w:rsidRPr="00866D26" w:rsidRDefault="00E0044A" w:rsidP="00E004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0783FF8C" w14:textId="2FE071A8" w:rsidR="00172FD8" w:rsidRDefault="00172FD8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74F4D9" w14:textId="77777777" w:rsidR="00172FD8" w:rsidRDefault="00172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4F40B888" w14:textId="6DEF50CF" w:rsidR="00900A8E" w:rsidRPr="00866D26" w:rsidRDefault="00900A8E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6D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2EA9CB63" w14:textId="77777777" w:rsidR="008A260B" w:rsidRPr="00F725E2" w:rsidRDefault="008A260B" w:rsidP="008A26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67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35"/>
        <w:gridCol w:w="986"/>
        <w:gridCol w:w="236"/>
        <w:gridCol w:w="1021"/>
        <w:gridCol w:w="269"/>
        <w:gridCol w:w="1076"/>
        <w:gridCol w:w="269"/>
        <w:gridCol w:w="1275"/>
      </w:tblGrid>
      <w:tr w:rsidR="00900A8E" w:rsidRPr="00866D26" w14:paraId="47BE3606" w14:textId="77777777" w:rsidTr="00C372C7">
        <w:trPr>
          <w:trHeight w:val="420"/>
        </w:trPr>
        <w:tc>
          <w:tcPr>
            <w:tcW w:w="4035" w:type="dxa"/>
          </w:tcPr>
          <w:p w14:paraId="2EF2054B" w14:textId="77777777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2" w:type="dxa"/>
            <w:gridSpan w:val="7"/>
          </w:tcPr>
          <w:p w14:paraId="15C1D2BC" w14:textId="77777777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0A8E" w:rsidRPr="00866D26" w14:paraId="15539C6A" w14:textId="77777777" w:rsidTr="00C372C7">
        <w:trPr>
          <w:trHeight w:val="400"/>
        </w:trPr>
        <w:tc>
          <w:tcPr>
            <w:tcW w:w="4035" w:type="dxa"/>
          </w:tcPr>
          <w:p w14:paraId="672B5D74" w14:textId="77777777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43" w:type="dxa"/>
            <w:gridSpan w:val="3"/>
          </w:tcPr>
          <w:p w14:paraId="05AD286D" w14:textId="682C30EE" w:rsidR="00900A8E" w:rsidRPr="00866D26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372C7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5EF485AF" w14:textId="77777777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0" w:type="dxa"/>
            <w:gridSpan w:val="3"/>
          </w:tcPr>
          <w:p w14:paraId="65B96B3B" w14:textId="6C0A01C5" w:rsidR="00900A8E" w:rsidRPr="00866D26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372C7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900A8E" w:rsidRPr="00866D26" w14:paraId="718AA61E" w14:textId="77777777" w:rsidTr="00C372C7">
        <w:trPr>
          <w:trHeight w:val="790"/>
        </w:trPr>
        <w:tc>
          <w:tcPr>
            <w:tcW w:w="4035" w:type="dxa"/>
          </w:tcPr>
          <w:p w14:paraId="43A44A27" w14:textId="77777777" w:rsidR="00900A8E" w:rsidRPr="00866D26" w:rsidRDefault="00900A8E" w:rsidP="00995C36">
            <w:pPr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10BD8420" w14:textId="77777777" w:rsidR="00900A8E" w:rsidRPr="00866D26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1827DD1" w14:textId="77777777" w:rsidR="00900A8E" w:rsidRPr="00866D26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16218BA0" w14:textId="77777777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nil"/>
            </w:tcBorders>
          </w:tcPr>
          <w:p w14:paraId="1FF644A8" w14:textId="77777777" w:rsidR="00900A8E" w:rsidRPr="00866D26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B4981B" w14:textId="77777777" w:rsidR="00900A8E" w:rsidRPr="00866D26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tcBorders>
              <w:bottom w:val="nil"/>
            </w:tcBorders>
          </w:tcPr>
          <w:p w14:paraId="3C3C0AB1" w14:textId="77777777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6672FBB2" w14:textId="77777777" w:rsidR="00900A8E" w:rsidRPr="00866D26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2EBBDF" w14:textId="77777777" w:rsidR="00900A8E" w:rsidRPr="00866D26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tcBorders>
              <w:bottom w:val="nil"/>
            </w:tcBorders>
          </w:tcPr>
          <w:p w14:paraId="6FEA3C8A" w14:textId="77777777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082174DE" w14:textId="77777777" w:rsidR="00900A8E" w:rsidRPr="00866D26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8D3082" w14:textId="77777777" w:rsidR="00900A8E" w:rsidRPr="00866D26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044A" w:rsidRPr="00866D26" w14:paraId="7DE932B5" w14:textId="77777777" w:rsidTr="00C372C7">
        <w:trPr>
          <w:trHeight w:val="56"/>
        </w:trPr>
        <w:tc>
          <w:tcPr>
            <w:tcW w:w="4035" w:type="dxa"/>
          </w:tcPr>
          <w:p w14:paraId="6F13C442" w14:textId="271CCA76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86" w:type="dxa"/>
          </w:tcPr>
          <w:p w14:paraId="645CFF73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EC0D922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bottom w:val="double" w:sz="4" w:space="0" w:color="auto"/>
            </w:tcBorders>
          </w:tcPr>
          <w:p w14:paraId="2756DEF2" w14:textId="4A6BDB83" w:rsidR="00E0044A" w:rsidRPr="00866D26" w:rsidRDefault="00E0044A" w:rsidP="004754E9">
            <w:pPr>
              <w:pStyle w:val="acctfourfigures"/>
              <w:tabs>
                <w:tab w:val="clear" w:pos="765"/>
                <w:tab w:val="decimal" w:pos="480"/>
              </w:tabs>
              <w:spacing w:line="235" w:lineRule="auto"/>
              <w:ind w:left="-106" w:right="50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53,998</w:t>
            </w:r>
          </w:p>
        </w:tc>
        <w:tc>
          <w:tcPr>
            <w:tcW w:w="269" w:type="dxa"/>
            <w:tcBorders>
              <w:top w:val="nil"/>
            </w:tcBorders>
          </w:tcPr>
          <w:p w14:paraId="4AB3AB7A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tcBorders>
              <w:top w:val="nil"/>
            </w:tcBorders>
          </w:tcPr>
          <w:p w14:paraId="69C63EAF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tcBorders>
              <w:top w:val="nil"/>
            </w:tcBorders>
          </w:tcPr>
          <w:p w14:paraId="755FB7D5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double" w:sz="4" w:space="0" w:color="auto"/>
            </w:tcBorders>
          </w:tcPr>
          <w:p w14:paraId="741C54AC" w14:textId="61962763" w:rsidR="00E0044A" w:rsidRPr="00866D26" w:rsidRDefault="00E0044A" w:rsidP="004754E9">
            <w:pPr>
              <w:pStyle w:val="acctfourfigures"/>
              <w:tabs>
                <w:tab w:val="clear" w:pos="765"/>
                <w:tab w:val="decimal" w:pos="730"/>
              </w:tabs>
              <w:spacing w:line="235" w:lineRule="auto"/>
              <w:ind w:left="-106" w:right="60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40,733</w:t>
            </w:r>
          </w:p>
        </w:tc>
      </w:tr>
      <w:tr w:rsidR="00E0044A" w:rsidRPr="00866D26" w14:paraId="22B2075C" w14:textId="77777777" w:rsidTr="00C372C7">
        <w:trPr>
          <w:trHeight w:val="26"/>
        </w:trPr>
        <w:tc>
          <w:tcPr>
            <w:tcW w:w="4035" w:type="dxa"/>
          </w:tcPr>
          <w:p w14:paraId="764B3D11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6" w:type="dxa"/>
          </w:tcPr>
          <w:p w14:paraId="3F72A3FF" w14:textId="26D11AD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6" w:type="dxa"/>
          </w:tcPr>
          <w:p w14:paraId="2C0A39FD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nil"/>
            </w:tcBorders>
          </w:tcPr>
          <w:p w14:paraId="1F5F7C46" w14:textId="3EFF7350" w:rsidR="00E0044A" w:rsidRPr="00866D26" w:rsidRDefault="00E0044A" w:rsidP="004754E9">
            <w:pPr>
              <w:pStyle w:val="acctfourfigures"/>
              <w:tabs>
                <w:tab w:val="clear" w:pos="765"/>
                <w:tab w:val="decimal" w:pos="480"/>
              </w:tabs>
              <w:spacing w:line="235" w:lineRule="auto"/>
              <w:ind w:left="-106" w:right="50" w:firstLine="10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10,800</w:t>
            </w:r>
          </w:p>
        </w:tc>
        <w:tc>
          <w:tcPr>
            <w:tcW w:w="269" w:type="dxa"/>
          </w:tcPr>
          <w:p w14:paraId="2D2F4958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14:paraId="0A1D8C7D" w14:textId="28394514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69" w:type="dxa"/>
          </w:tcPr>
          <w:p w14:paraId="2AA350E2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14:paraId="5662ADCA" w14:textId="21BA41F1" w:rsidR="00E0044A" w:rsidRPr="00866D26" w:rsidRDefault="00E0044A" w:rsidP="004754E9">
            <w:pPr>
              <w:pStyle w:val="acctfourfigures"/>
              <w:tabs>
                <w:tab w:val="clear" w:pos="765"/>
                <w:tab w:val="decimal" w:pos="730"/>
              </w:tabs>
              <w:spacing w:line="235" w:lineRule="auto"/>
              <w:ind w:left="-106" w:right="60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8,147</w:t>
            </w:r>
          </w:p>
        </w:tc>
      </w:tr>
      <w:tr w:rsidR="00E0044A" w:rsidRPr="00866D26" w14:paraId="22A98FE9" w14:textId="77777777" w:rsidTr="00C372C7">
        <w:trPr>
          <w:trHeight w:val="400"/>
        </w:trPr>
        <w:tc>
          <w:tcPr>
            <w:tcW w:w="4035" w:type="dxa"/>
          </w:tcPr>
          <w:p w14:paraId="22D11A42" w14:textId="2B995EA6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ค่าใช้จ่ายที่หักได้เพิ่มขึ้น</w:t>
            </w:r>
            <w:r w:rsidRPr="00866D2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986" w:type="dxa"/>
          </w:tcPr>
          <w:p w14:paraId="4AE9148B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C5E5AC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4508D4C5" w14:textId="68F7894B" w:rsidR="00E0044A" w:rsidRPr="00866D26" w:rsidRDefault="00E0044A" w:rsidP="004754E9">
            <w:pPr>
              <w:pStyle w:val="acctfourfigures"/>
              <w:tabs>
                <w:tab w:val="clear" w:pos="765"/>
                <w:tab w:val="decimal" w:pos="480"/>
                <w:tab w:val="decimal" w:pos="1000"/>
              </w:tabs>
              <w:spacing w:line="235" w:lineRule="auto"/>
              <w:ind w:left="-106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(538)</w:t>
            </w:r>
          </w:p>
        </w:tc>
        <w:tc>
          <w:tcPr>
            <w:tcW w:w="269" w:type="dxa"/>
          </w:tcPr>
          <w:p w14:paraId="7ED768F2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14:paraId="28E214E2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447FD71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58D29BA3" w14:textId="3734F247" w:rsidR="00E0044A" w:rsidRPr="00866D26" w:rsidRDefault="00E0044A" w:rsidP="004754E9">
            <w:pPr>
              <w:pStyle w:val="acctfourfigures"/>
              <w:tabs>
                <w:tab w:val="clear" w:pos="765"/>
                <w:tab w:val="decimal" w:pos="1000"/>
              </w:tabs>
              <w:spacing w:line="235" w:lineRule="auto"/>
              <w:ind w:left="-106" w:right="60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(257)</w:t>
            </w:r>
          </w:p>
        </w:tc>
      </w:tr>
      <w:tr w:rsidR="00E0044A" w:rsidRPr="00866D26" w14:paraId="6AB76A87" w14:textId="77777777" w:rsidTr="00C372C7">
        <w:trPr>
          <w:trHeight w:val="410"/>
        </w:trPr>
        <w:tc>
          <w:tcPr>
            <w:tcW w:w="4035" w:type="dxa"/>
          </w:tcPr>
          <w:p w14:paraId="5E02B35C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86" w:type="dxa"/>
          </w:tcPr>
          <w:p w14:paraId="28A7C8D5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D0693F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216275DF" w14:textId="7B5AFC27" w:rsidR="00E0044A" w:rsidRPr="00866D26" w:rsidRDefault="00E0044A" w:rsidP="004754E9">
            <w:pPr>
              <w:pStyle w:val="acctfourfigures"/>
              <w:tabs>
                <w:tab w:val="clear" w:pos="765"/>
                <w:tab w:val="decimal" w:pos="480"/>
              </w:tabs>
              <w:spacing w:line="235" w:lineRule="auto"/>
              <w:ind w:left="-106" w:right="50" w:firstLine="10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69" w:type="dxa"/>
          </w:tcPr>
          <w:p w14:paraId="5950B9A3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14:paraId="08EE82F3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1226ADC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606A57CE" w14:textId="68E2983D" w:rsidR="00E0044A" w:rsidRPr="00866D26" w:rsidRDefault="00E0044A" w:rsidP="004754E9">
            <w:pPr>
              <w:pStyle w:val="acctfourfigures"/>
              <w:tabs>
                <w:tab w:val="clear" w:pos="765"/>
                <w:tab w:val="decimal" w:pos="730"/>
              </w:tabs>
              <w:spacing w:line="235" w:lineRule="auto"/>
              <w:ind w:left="-106" w:right="60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844</w:t>
            </w:r>
          </w:p>
        </w:tc>
      </w:tr>
      <w:tr w:rsidR="00E0044A" w:rsidRPr="00866D26" w14:paraId="482E1957" w14:textId="77777777" w:rsidTr="00C372C7">
        <w:trPr>
          <w:trHeight w:val="790"/>
        </w:trPr>
        <w:tc>
          <w:tcPr>
            <w:tcW w:w="4035" w:type="dxa"/>
          </w:tcPr>
          <w:p w14:paraId="7EC9C220" w14:textId="555C31E8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253" w:right="-108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Pr="00866D2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6" w:type="dxa"/>
          </w:tcPr>
          <w:p w14:paraId="1D2954E4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AA6DB1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6C88524F" w14:textId="77777777" w:rsidR="00E0044A" w:rsidRDefault="00E0044A" w:rsidP="004754E9">
            <w:pPr>
              <w:pStyle w:val="acctfourfigures"/>
              <w:tabs>
                <w:tab w:val="clear" w:pos="765"/>
                <w:tab w:val="decimal" w:pos="480"/>
              </w:tabs>
              <w:spacing w:line="235" w:lineRule="auto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3F085B" w14:textId="44CAA180" w:rsidR="00E0044A" w:rsidRPr="00866D26" w:rsidRDefault="00E0044A" w:rsidP="004754E9">
            <w:pPr>
              <w:pStyle w:val="acctfourfigures"/>
              <w:tabs>
                <w:tab w:val="clear" w:pos="765"/>
                <w:tab w:val="decimal" w:pos="480"/>
              </w:tabs>
              <w:spacing w:line="235" w:lineRule="auto"/>
              <w:ind w:left="-106" w:right="50" w:firstLine="10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5,661</w:t>
            </w:r>
          </w:p>
        </w:tc>
        <w:tc>
          <w:tcPr>
            <w:tcW w:w="269" w:type="dxa"/>
          </w:tcPr>
          <w:p w14:paraId="3B30317F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14:paraId="42E7B5F2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E3BD277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47E42A5A" w14:textId="77777777" w:rsidR="00E0044A" w:rsidRPr="00866D26" w:rsidRDefault="00E0044A" w:rsidP="004754E9">
            <w:pPr>
              <w:pStyle w:val="acctfourfigures"/>
              <w:tabs>
                <w:tab w:val="clear" w:pos="765"/>
                <w:tab w:val="decimal" w:pos="730"/>
              </w:tabs>
              <w:spacing w:line="235" w:lineRule="auto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05F8FE" w14:textId="1739A846" w:rsidR="00E0044A" w:rsidRPr="00866D26" w:rsidRDefault="00E0044A" w:rsidP="004754E9">
            <w:pPr>
              <w:pStyle w:val="acctfourfigures"/>
              <w:tabs>
                <w:tab w:val="clear" w:pos="765"/>
                <w:tab w:val="decimal" w:pos="730"/>
              </w:tabs>
              <w:spacing w:line="235" w:lineRule="auto"/>
              <w:ind w:left="-106" w:right="60" w:firstLine="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7,896</w:t>
            </w:r>
          </w:p>
        </w:tc>
      </w:tr>
      <w:tr w:rsidR="00E0044A" w:rsidRPr="00866D26" w14:paraId="23FFFE79" w14:textId="77777777" w:rsidTr="00C372C7">
        <w:trPr>
          <w:trHeight w:val="410"/>
        </w:trPr>
        <w:tc>
          <w:tcPr>
            <w:tcW w:w="4035" w:type="dxa"/>
          </w:tcPr>
          <w:p w14:paraId="743B7D3A" w14:textId="132E5619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253" w:right="-108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ๆ</w:t>
            </w:r>
            <w:r w:rsidRPr="00866D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66D26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986" w:type="dxa"/>
          </w:tcPr>
          <w:p w14:paraId="29401F38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FA78A5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72F3087D" w14:textId="2CA28EA2" w:rsidR="00E0044A" w:rsidRPr="00866D26" w:rsidRDefault="00E0044A" w:rsidP="004754E9">
            <w:pPr>
              <w:pStyle w:val="acctfourfigures"/>
              <w:tabs>
                <w:tab w:val="clear" w:pos="765"/>
                <w:tab w:val="decimal" w:pos="480"/>
              </w:tabs>
              <w:spacing w:line="235" w:lineRule="auto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099863D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14:paraId="4CBFC27A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394A6F2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28D58FF2" w14:textId="08A4527C" w:rsidR="00E0044A" w:rsidRPr="00866D26" w:rsidRDefault="00E0044A" w:rsidP="004754E9">
            <w:pPr>
              <w:pStyle w:val="acctfourfigures"/>
              <w:tabs>
                <w:tab w:val="clear" w:pos="765"/>
                <w:tab w:val="decimal" w:pos="730"/>
              </w:tabs>
              <w:spacing w:line="235" w:lineRule="auto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0044A" w:rsidRPr="00866D26" w14:paraId="7AB9AA2D" w14:textId="77777777" w:rsidTr="00C372C7">
        <w:trPr>
          <w:trHeight w:val="410"/>
        </w:trPr>
        <w:tc>
          <w:tcPr>
            <w:tcW w:w="4035" w:type="dxa"/>
            <w:tcBorders>
              <w:bottom w:val="nil"/>
            </w:tcBorders>
          </w:tcPr>
          <w:p w14:paraId="251BDAD6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38A7126B" w14:textId="73469C3D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30.0</w:t>
            </w:r>
          </w:p>
        </w:tc>
        <w:tc>
          <w:tcPr>
            <w:tcW w:w="236" w:type="dxa"/>
            <w:tcBorders>
              <w:bottom w:val="nil"/>
            </w:tcBorders>
          </w:tcPr>
          <w:p w14:paraId="7C7A6211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7E112626" w14:textId="76E4C39F" w:rsidR="00E0044A" w:rsidRPr="00866D26" w:rsidRDefault="00E0044A" w:rsidP="004754E9">
            <w:pPr>
              <w:pStyle w:val="acctfourfigures"/>
              <w:tabs>
                <w:tab w:val="clear" w:pos="765"/>
                <w:tab w:val="decimal" w:pos="480"/>
              </w:tabs>
              <w:spacing w:line="235" w:lineRule="auto"/>
              <w:ind w:left="-106" w:right="50" w:firstLine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C074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16,215</w:t>
            </w:r>
          </w:p>
        </w:tc>
        <w:tc>
          <w:tcPr>
            <w:tcW w:w="269" w:type="dxa"/>
            <w:tcBorders>
              <w:bottom w:val="nil"/>
            </w:tcBorders>
          </w:tcPr>
          <w:p w14:paraId="72F1894C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72D0E70" w14:textId="6049A108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40.8</w:t>
            </w:r>
          </w:p>
        </w:tc>
        <w:tc>
          <w:tcPr>
            <w:tcW w:w="269" w:type="dxa"/>
            <w:tcBorders>
              <w:bottom w:val="nil"/>
            </w:tcBorders>
          </w:tcPr>
          <w:p w14:paraId="568FB2D5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1CC6E8B" w14:textId="1E94DE10" w:rsidR="00E0044A" w:rsidRPr="00866D26" w:rsidRDefault="00E0044A" w:rsidP="004754E9">
            <w:pPr>
              <w:pStyle w:val="acctfourfigures"/>
              <w:tabs>
                <w:tab w:val="clear" w:pos="765"/>
                <w:tab w:val="decimal" w:pos="730"/>
              </w:tabs>
              <w:spacing w:line="235" w:lineRule="auto"/>
              <w:ind w:left="-106" w:right="60" w:firstLine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16,636</w:t>
            </w:r>
          </w:p>
        </w:tc>
      </w:tr>
    </w:tbl>
    <w:p w14:paraId="0DC6DB7D" w14:textId="77777777" w:rsidR="008A260B" w:rsidRPr="00F725E2" w:rsidRDefault="008A260B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9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36"/>
        <w:gridCol w:w="1024"/>
        <w:gridCol w:w="270"/>
        <w:gridCol w:w="1080"/>
        <w:gridCol w:w="270"/>
        <w:gridCol w:w="1278"/>
      </w:tblGrid>
      <w:tr w:rsidR="00900A8E" w:rsidRPr="00866D26" w14:paraId="4DC3B1B1" w14:textId="77777777" w:rsidTr="0064024A">
        <w:tc>
          <w:tcPr>
            <w:tcW w:w="4050" w:type="dxa"/>
          </w:tcPr>
          <w:p w14:paraId="238855DF" w14:textId="7D05250D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40531119" w14:textId="77777777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66D26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303" w:rsidRPr="00866D26" w14:paraId="3780EFC0" w14:textId="77777777" w:rsidTr="0064024A">
        <w:tc>
          <w:tcPr>
            <w:tcW w:w="4050" w:type="dxa"/>
          </w:tcPr>
          <w:p w14:paraId="6784A352" w14:textId="77777777" w:rsidR="00A70303" w:rsidRPr="00866D26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67A80B1" w14:textId="3F1A6D04" w:rsidR="00A70303" w:rsidRPr="00866D26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C372C7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4A7E277" w14:textId="77777777" w:rsidR="00A70303" w:rsidRPr="00866D26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37A7B2BE" w14:textId="4F3CCB4E" w:rsidR="00A70303" w:rsidRPr="00866D26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C372C7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A70303" w:rsidRPr="00866D26" w14:paraId="3BD297F4" w14:textId="77777777" w:rsidTr="0064024A">
        <w:tc>
          <w:tcPr>
            <w:tcW w:w="4050" w:type="dxa"/>
          </w:tcPr>
          <w:p w14:paraId="687A7296" w14:textId="77777777" w:rsidR="00A70303" w:rsidRPr="00866D26" w:rsidRDefault="00A70303" w:rsidP="00995C36">
            <w:pPr>
              <w:spacing w:line="235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8ADC87" w14:textId="77777777" w:rsidR="00A70303" w:rsidRPr="00866D26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63B006F" w14:textId="77777777" w:rsidR="00A70303" w:rsidRPr="00866D26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6D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108C708D" w14:textId="77777777" w:rsidR="00A70303" w:rsidRPr="00866D26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76C69CF9" w14:textId="77777777" w:rsidR="00A70303" w:rsidRPr="00866D26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C80EECC" w14:textId="77777777" w:rsidR="00A70303" w:rsidRPr="00866D26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3955E924" w14:textId="77777777" w:rsidR="00A70303" w:rsidRPr="00866D26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DDEC89" w14:textId="77777777" w:rsidR="00A70303" w:rsidRPr="00866D26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FC8112B" w14:textId="77777777" w:rsidR="00A70303" w:rsidRPr="00866D26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6D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94790CF" w14:textId="77777777" w:rsidR="00A70303" w:rsidRPr="00866D26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798B4E81" w14:textId="77777777" w:rsidR="00A70303" w:rsidRPr="00866D26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04FADFC" w14:textId="77777777" w:rsidR="00A70303" w:rsidRPr="00866D26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044A" w:rsidRPr="00866D26" w14:paraId="6716E8B4" w14:textId="77777777" w:rsidTr="0064024A">
        <w:tc>
          <w:tcPr>
            <w:tcW w:w="4050" w:type="dxa"/>
          </w:tcPr>
          <w:p w14:paraId="191C4BC7" w14:textId="2114FF62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D2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6D93C67D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932A843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76E001D" w14:textId="1B3CFAEF" w:rsidR="00E0044A" w:rsidRPr="00866D26" w:rsidRDefault="00E0044A" w:rsidP="004754E9">
            <w:pPr>
              <w:pStyle w:val="acctfourfigures"/>
              <w:tabs>
                <w:tab w:val="clear" w:pos="765"/>
                <w:tab w:val="decimal" w:pos="560"/>
              </w:tabs>
              <w:spacing w:line="235" w:lineRule="auto"/>
              <w:ind w:left="-106" w:right="50" w:firstLine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17,991</w:t>
            </w:r>
          </w:p>
        </w:tc>
        <w:tc>
          <w:tcPr>
            <w:tcW w:w="270" w:type="dxa"/>
          </w:tcPr>
          <w:p w14:paraId="22070FFC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FCF9E9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0C1E70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AF86A68" w14:textId="6CF67295" w:rsidR="00E0044A" w:rsidRPr="00866D26" w:rsidRDefault="00E0044A" w:rsidP="004754E9">
            <w:pPr>
              <w:pStyle w:val="acctfourfigures"/>
              <w:tabs>
                <w:tab w:val="clear" w:pos="765"/>
                <w:tab w:val="decimal" w:pos="730"/>
              </w:tabs>
              <w:spacing w:line="235" w:lineRule="auto"/>
              <w:ind w:left="-106" w:right="90" w:firstLine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Pr="004754E9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</w:tr>
      <w:tr w:rsidR="00E0044A" w:rsidRPr="00866D26" w14:paraId="6EDE0AEA" w14:textId="77777777" w:rsidTr="000443BC">
        <w:tc>
          <w:tcPr>
            <w:tcW w:w="4050" w:type="dxa"/>
          </w:tcPr>
          <w:p w14:paraId="74EA21D2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55206CB9" w14:textId="0D73582D" w:rsidR="00E0044A" w:rsidRPr="00866D26" w:rsidRDefault="00E0044A" w:rsidP="00E0044A">
            <w:pPr>
              <w:pStyle w:val="acctfourfigures"/>
              <w:tabs>
                <w:tab w:val="clear" w:pos="765"/>
                <w:tab w:val="left" w:pos="520"/>
              </w:tabs>
              <w:spacing w:line="235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</w:t>
            </w:r>
          </w:p>
        </w:tc>
        <w:tc>
          <w:tcPr>
            <w:tcW w:w="236" w:type="dxa"/>
          </w:tcPr>
          <w:p w14:paraId="57F7E3BA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5BE82D56" w14:textId="1D0A766A" w:rsidR="00E0044A" w:rsidRPr="00866D26" w:rsidRDefault="00E0044A" w:rsidP="004754E9">
            <w:pPr>
              <w:pStyle w:val="acctfourfigures"/>
              <w:tabs>
                <w:tab w:val="clear" w:pos="765"/>
                <w:tab w:val="decimal" w:pos="560"/>
              </w:tabs>
              <w:spacing w:line="235" w:lineRule="auto"/>
              <w:ind w:left="-106" w:right="50" w:firstLine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Pr="004754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70" w:type="dxa"/>
            <w:tcBorders>
              <w:bottom w:val="nil"/>
            </w:tcBorders>
          </w:tcPr>
          <w:p w14:paraId="7520231E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CF01ECC" w14:textId="40DD2DF9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20.0</w:t>
            </w:r>
          </w:p>
        </w:tc>
        <w:tc>
          <w:tcPr>
            <w:tcW w:w="270" w:type="dxa"/>
            <w:tcBorders>
              <w:bottom w:val="nil"/>
            </w:tcBorders>
          </w:tcPr>
          <w:p w14:paraId="52DA5D56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</w:tcPr>
          <w:p w14:paraId="1E3B955E" w14:textId="3AB95D69" w:rsidR="00E0044A" w:rsidRPr="00866D26" w:rsidRDefault="00E0044A" w:rsidP="004754E9">
            <w:pPr>
              <w:pStyle w:val="acctfourfigures"/>
              <w:tabs>
                <w:tab w:val="clear" w:pos="765"/>
                <w:tab w:val="decimal" w:pos="730"/>
              </w:tabs>
              <w:spacing w:line="235" w:lineRule="auto"/>
              <w:ind w:left="-106" w:right="90" w:firstLine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1,461</w:t>
            </w:r>
          </w:p>
        </w:tc>
      </w:tr>
      <w:tr w:rsidR="00E0044A" w:rsidRPr="00866D26" w14:paraId="65F7960B" w14:textId="77777777" w:rsidTr="000443BC">
        <w:tc>
          <w:tcPr>
            <w:tcW w:w="4050" w:type="dxa"/>
          </w:tcPr>
          <w:p w14:paraId="39528490" w14:textId="42F59FCD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D2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</w:tcPr>
          <w:p w14:paraId="2DB44F92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5D63E9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0ECED39D" w14:textId="356D7F99" w:rsidR="00E0044A" w:rsidRPr="00866D26" w:rsidRDefault="00E0044A" w:rsidP="004754E9">
            <w:pPr>
              <w:pStyle w:val="acctfourfigures"/>
              <w:tabs>
                <w:tab w:val="clear" w:pos="765"/>
                <w:tab w:val="decimal" w:pos="560"/>
                <w:tab w:val="decimal" w:pos="1000"/>
              </w:tabs>
              <w:spacing w:line="235" w:lineRule="auto"/>
              <w:ind w:left="-106" w:right="-20" w:firstLine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(3,192)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98EC27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8A85DE6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271035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BA577F5" w14:textId="08CC41CB" w:rsidR="00E0044A" w:rsidRPr="00866D26" w:rsidRDefault="00E0044A" w:rsidP="004754E9">
            <w:pPr>
              <w:pStyle w:val="acctfourfigures"/>
              <w:tabs>
                <w:tab w:val="clear" w:pos="765"/>
                <w:tab w:val="decimal" w:pos="430"/>
              </w:tabs>
              <w:spacing w:line="235" w:lineRule="auto"/>
              <w:ind w:left="-106" w:right="27" w:firstLine="10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(1,596)</w:t>
            </w:r>
          </w:p>
        </w:tc>
      </w:tr>
      <w:tr w:rsidR="00E0044A" w:rsidRPr="00866D26" w14:paraId="590F1C63" w14:textId="77777777" w:rsidTr="000443BC">
        <w:tc>
          <w:tcPr>
            <w:tcW w:w="4050" w:type="dxa"/>
          </w:tcPr>
          <w:p w14:paraId="5755B60E" w14:textId="0B5C28DC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D2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ค่าใช้จ่ายที่หักได้เพิ่มขึ้นทางภาษี</w:t>
            </w:r>
          </w:p>
        </w:tc>
        <w:tc>
          <w:tcPr>
            <w:tcW w:w="990" w:type="dxa"/>
          </w:tcPr>
          <w:p w14:paraId="0E362B74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2DB7FD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14:paraId="27F83D41" w14:textId="44C4E82C" w:rsidR="00E0044A" w:rsidRPr="00866D26" w:rsidRDefault="00E0044A" w:rsidP="004754E9">
            <w:pPr>
              <w:pStyle w:val="acctfourfigures"/>
              <w:tabs>
                <w:tab w:val="clear" w:pos="765"/>
                <w:tab w:val="decimal" w:pos="560"/>
                <w:tab w:val="decimal" w:pos="1000"/>
              </w:tabs>
              <w:spacing w:line="235" w:lineRule="auto"/>
              <w:ind w:left="-106" w:right="-20" w:firstLine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(106)</w:t>
            </w:r>
          </w:p>
        </w:tc>
        <w:tc>
          <w:tcPr>
            <w:tcW w:w="270" w:type="dxa"/>
            <w:tcBorders>
              <w:top w:val="nil"/>
            </w:tcBorders>
          </w:tcPr>
          <w:p w14:paraId="7952A001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71D14BCF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5563160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14:paraId="56B0D603" w14:textId="1370AB7C" w:rsidR="00E0044A" w:rsidRPr="00866D26" w:rsidRDefault="00E0044A" w:rsidP="004754E9">
            <w:pPr>
              <w:pStyle w:val="acctfourfigures"/>
              <w:tabs>
                <w:tab w:val="clear" w:pos="765"/>
                <w:tab w:val="decimal" w:pos="430"/>
              </w:tabs>
              <w:spacing w:line="235" w:lineRule="auto"/>
              <w:ind w:left="-106" w:right="27" w:firstLine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(53)</w:t>
            </w:r>
          </w:p>
        </w:tc>
      </w:tr>
      <w:tr w:rsidR="00E0044A" w:rsidRPr="00866D26" w14:paraId="64BDF587" w14:textId="77777777" w:rsidTr="0064024A">
        <w:tc>
          <w:tcPr>
            <w:tcW w:w="4050" w:type="dxa"/>
          </w:tcPr>
          <w:p w14:paraId="33C0E000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D2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14:paraId="095E3845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A1617D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02601FB" w14:textId="510BC6C9" w:rsidR="00E0044A" w:rsidRPr="00866D26" w:rsidRDefault="00E0044A" w:rsidP="004754E9">
            <w:pPr>
              <w:pStyle w:val="acctfourfigures"/>
              <w:tabs>
                <w:tab w:val="clear" w:pos="765"/>
                <w:tab w:val="decimal" w:pos="560"/>
              </w:tabs>
              <w:spacing w:line="235" w:lineRule="auto"/>
              <w:ind w:left="-106" w:right="50" w:firstLine="10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754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70" w:type="dxa"/>
          </w:tcPr>
          <w:p w14:paraId="1D26C08B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B55D79" w14:textId="77777777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FE803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6D049B12" w14:textId="2424EBD9" w:rsidR="00E0044A" w:rsidRPr="00866D26" w:rsidRDefault="00E0044A" w:rsidP="004754E9">
            <w:pPr>
              <w:pStyle w:val="acctfourfigures"/>
              <w:tabs>
                <w:tab w:val="clear" w:pos="765"/>
                <w:tab w:val="decimal" w:pos="730"/>
              </w:tabs>
              <w:spacing w:line="235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lang w:bidi="th-TH"/>
              </w:rPr>
              <w:t>658</w:t>
            </w:r>
          </w:p>
        </w:tc>
      </w:tr>
      <w:tr w:rsidR="00E0044A" w:rsidRPr="00866D26" w14:paraId="5A839DEB" w14:textId="77777777" w:rsidTr="00E315E1">
        <w:trPr>
          <w:trHeight w:val="46"/>
        </w:trPr>
        <w:tc>
          <w:tcPr>
            <w:tcW w:w="4050" w:type="dxa"/>
            <w:tcBorders>
              <w:bottom w:val="nil"/>
            </w:tcBorders>
          </w:tcPr>
          <w:p w14:paraId="66811CC6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D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39C4E1" w14:textId="4BD5EEF3" w:rsidR="00E0044A" w:rsidRPr="00866D26" w:rsidRDefault="00E0044A" w:rsidP="00E0044A">
            <w:pPr>
              <w:pStyle w:val="acctfourfigures"/>
              <w:tabs>
                <w:tab w:val="clear" w:pos="765"/>
                <w:tab w:val="left" w:pos="520"/>
              </w:tabs>
              <w:spacing w:line="235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2.6</w:t>
            </w:r>
          </w:p>
        </w:tc>
        <w:tc>
          <w:tcPr>
            <w:tcW w:w="236" w:type="dxa"/>
            <w:tcBorders>
              <w:bottom w:val="nil"/>
            </w:tcBorders>
          </w:tcPr>
          <w:p w14:paraId="7D42A342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07E0BAD" w14:textId="693CC9A0" w:rsidR="00E0044A" w:rsidRPr="00866D26" w:rsidRDefault="00E0044A" w:rsidP="004754E9">
            <w:pPr>
              <w:pStyle w:val="acctfourfigures"/>
              <w:tabs>
                <w:tab w:val="clear" w:pos="765"/>
                <w:tab w:val="decimal" w:pos="560"/>
              </w:tabs>
              <w:spacing w:line="235" w:lineRule="auto"/>
              <w:ind w:left="-106" w:right="50" w:firstLine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54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270" w:type="dxa"/>
            <w:tcBorders>
              <w:bottom w:val="nil"/>
            </w:tcBorders>
          </w:tcPr>
          <w:p w14:paraId="7E92973A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C092CB" w14:textId="2D1FCC05" w:rsidR="00E0044A" w:rsidRPr="00866D26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6.4</w:t>
            </w:r>
          </w:p>
        </w:tc>
        <w:tc>
          <w:tcPr>
            <w:tcW w:w="270" w:type="dxa"/>
            <w:tcBorders>
              <w:bottom w:val="nil"/>
            </w:tcBorders>
          </w:tcPr>
          <w:p w14:paraId="6ECC4B63" w14:textId="77777777" w:rsidR="00E0044A" w:rsidRPr="00866D2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E750668" w14:textId="0F70FEEE" w:rsidR="00E0044A" w:rsidRPr="00866D26" w:rsidRDefault="00E0044A" w:rsidP="004754E9">
            <w:pPr>
              <w:pStyle w:val="acctfourfigures"/>
              <w:tabs>
                <w:tab w:val="clear" w:pos="765"/>
                <w:tab w:val="decimal" w:pos="730"/>
              </w:tabs>
              <w:spacing w:line="235" w:lineRule="auto"/>
              <w:ind w:left="-106" w:right="90" w:firstLine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4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470</w:t>
            </w:r>
          </w:p>
        </w:tc>
      </w:tr>
    </w:tbl>
    <w:p w14:paraId="0277567A" w14:textId="3725611C" w:rsidR="00F725E2" w:rsidRDefault="00F72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8BC6A9" w14:textId="77777777" w:rsidR="00C44C20" w:rsidRDefault="00C4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D56E44" w14:textId="645CA0A5" w:rsidR="00F725E2" w:rsidRPr="00F725E2" w:rsidRDefault="008A260B" w:rsidP="0041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91303691"/>
      <w:r w:rsidRPr="00F725E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สินทรัพย์ภาษีเงินได้รอการตัดบัญชีที่เกิดจากผลขาดทุนทางภาษีที่มิได้รับรู้ในงบการเงิน</w:t>
      </w:r>
      <w:r w:rsidR="00F725E2" w:rsidRPr="00F725E2">
        <w:rPr>
          <w:rFonts w:asciiTheme="majorBidi" w:hAnsiTheme="majorBidi" w:cstheme="majorBidi" w:hint="cs"/>
          <w:sz w:val="30"/>
          <w:szCs w:val="30"/>
          <w:cs/>
        </w:rPr>
        <w:t>รวมมีรายละเอียดดังนี้</w:t>
      </w:r>
    </w:p>
    <w:p w14:paraId="1F225012" w14:textId="77777777" w:rsidR="00F725E2" w:rsidRPr="00CE78A3" w:rsidRDefault="00F725E2" w:rsidP="0041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78" w:type="dxa"/>
        <w:tblInd w:w="450" w:type="dxa"/>
        <w:tblLook w:val="01E0" w:firstRow="1" w:lastRow="1" w:firstColumn="1" w:lastColumn="1" w:noHBand="0" w:noVBand="0"/>
      </w:tblPr>
      <w:tblGrid>
        <w:gridCol w:w="4730"/>
        <w:gridCol w:w="1385"/>
        <w:gridCol w:w="1395"/>
        <w:gridCol w:w="372"/>
        <w:gridCol w:w="1396"/>
      </w:tblGrid>
      <w:tr w:rsidR="00F725E2" w:rsidRPr="00D115D0" w14:paraId="4BAF7507" w14:textId="77777777" w:rsidTr="004F7BF8">
        <w:trPr>
          <w:trHeight w:val="428"/>
          <w:tblHeader/>
        </w:trPr>
        <w:tc>
          <w:tcPr>
            <w:tcW w:w="4730" w:type="dxa"/>
            <w:vMerge w:val="restart"/>
          </w:tcPr>
          <w:p w14:paraId="20393F29" w14:textId="0E9F0DE2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115D0">
              <w:rPr>
                <w:rFonts w:asciiTheme="majorBidi" w:hAnsiTheme="majorBidi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5" w:type="dxa"/>
          </w:tcPr>
          <w:p w14:paraId="4F38BBAB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3" w:type="dxa"/>
            <w:gridSpan w:val="3"/>
          </w:tcPr>
          <w:p w14:paraId="4E847CAA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725E2" w:rsidRPr="00D115D0" w14:paraId="254E3A4F" w14:textId="77777777" w:rsidTr="004F7BF8">
        <w:trPr>
          <w:trHeight w:val="144"/>
          <w:tblHeader/>
        </w:trPr>
        <w:tc>
          <w:tcPr>
            <w:tcW w:w="4730" w:type="dxa"/>
            <w:vMerge/>
          </w:tcPr>
          <w:p w14:paraId="25295D45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5" w:type="dxa"/>
          </w:tcPr>
          <w:p w14:paraId="3EEBDDBC" w14:textId="58DB5842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5" w:type="dxa"/>
            <w:vAlign w:val="center"/>
          </w:tcPr>
          <w:p w14:paraId="79A63B94" w14:textId="5FF96052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E092F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372" w:type="dxa"/>
            <w:vAlign w:val="center"/>
          </w:tcPr>
          <w:p w14:paraId="79488523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96" w:type="dxa"/>
            <w:vAlign w:val="center"/>
          </w:tcPr>
          <w:p w14:paraId="6E2890F7" w14:textId="46FC73F3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E092F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F725E2" w:rsidRPr="00D115D0" w14:paraId="1ED895E7" w14:textId="77777777" w:rsidTr="004F7BF8">
        <w:trPr>
          <w:trHeight w:val="415"/>
          <w:tblHeader/>
        </w:trPr>
        <w:tc>
          <w:tcPr>
            <w:tcW w:w="4730" w:type="dxa"/>
          </w:tcPr>
          <w:p w14:paraId="451FB5CD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5" w:type="dxa"/>
          </w:tcPr>
          <w:p w14:paraId="6C8E4FCA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3" w:type="dxa"/>
            <w:gridSpan w:val="3"/>
          </w:tcPr>
          <w:p w14:paraId="2A97DBD0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D115D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11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044A" w:rsidRPr="00D115D0" w14:paraId="6FF53A01" w14:textId="77777777" w:rsidTr="004F7BF8">
        <w:trPr>
          <w:trHeight w:val="415"/>
        </w:trPr>
        <w:tc>
          <w:tcPr>
            <w:tcW w:w="4730" w:type="dxa"/>
          </w:tcPr>
          <w:p w14:paraId="4DDA7CB0" w14:textId="516FB3E1" w:rsidR="00E0044A" w:rsidRPr="00D115D0" w:rsidRDefault="00E0044A" w:rsidP="00E0044A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85" w:type="dxa"/>
          </w:tcPr>
          <w:p w14:paraId="51EE3824" w14:textId="71D5CD7D" w:rsidR="00E0044A" w:rsidRPr="00D115D0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3AEC8C81" w14:textId="095FBF76" w:rsidR="00E0044A" w:rsidRPr="00D115D0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33,523</w:t>
            </w:r>
          </w:p>
        </w:tc>
        <w:tc>
          <w:tcPr>
            <w:tcW w:w="372" w:type="dxa"/>
          </w:tcPr>
          <w:p w14:paraId="1FD6F906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151C0B96" w14:textId="21CDF071" w:rsidR="00E0044A" w:rsidRPr="00D115D0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25E2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D454B9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</w:tr>
      <w:tr w:rsidR="00E0044A" w:rsidRPr="00D115D0" w14:paraId="74436735" w14:textId="77777777" w:rsidTr="004F7BF8">
        <w:trPr>
          <w:trHeight w:val="428"/>
        </w:trPr>
        <w:tc>
          <w:tcPr>
            <w:tcW w:w="4730" w:type="dxa"/>
          </w:tcPr>
          <w:p w14:paraId="2DBF2144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5" w:type="dxa"/>
          </w:tcPr>
          <w:p w14:paraId="186BEC92" w14:textId="77777777" w:rsidR="00E0044A" w:rsidRPr="00D115D0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7F5F5FB9" w14:textId="3940BF0D" w:rsidR="00E0044A" w:rsidRPr="00D115D0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33,523</w:t>
            </w:r>
          </w:p>
        </w:tc>
        <w:tc>
          <w:tcPr>
            <w:tcW w:w="372" w:type="dxa"/>
          </w:tcPr>
          <w:p w14:paraId="08E82F60" w14:textId="77777777" w:rsidR="00E0044A" w:rsidRPr="00D115D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4E6E3065" w14:textId="4AA75C4E" w:rsidR="00E0044A" w:rsidRPr="00D115D0" w:rsidRDefault="00E0044A" w:rsidP="00E004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</w:t>
            </w:r>
            <w:r w:rsidR="00D454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992</w:t>
            </w:r>
          </w:p>
        </w:tc>
      </w:tr>
    </w:tbl>
    <w:p w14:paraId="4EC7995A" w14:textId="77777777" w:rsidR="00C44C20" w:rsidRPr="00CE78A3" w:rsidRDefault="00C44C20" w:rsidP="0041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6354FF9" w14:textId="57D5288B" w:rsidR="008A260B" w:rsidRPr="00866D26" w:rsidRDefault="00F725E2" w:rsidP="0041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725E2">
        <w:rPr>
          <w:rFonts w:asciiTheme="majorBidi" w:hAnsiTheme="majorBidi" w:cstheme="majorBidi" w:hint="cs"/>
          <w:sz w:val="30"/>
          <w:szCs w:val="30"/>
          <w:cs/>
        </w:rPr>
        <w:t xml:space="preserve">ขาดทุนทางภาษีจะสิ้นอายุในปี </w:t>
      </w:r>
      <w:r w:rsidRPr="00F725E2">
        <w:rPr>
          <w:rFonts w:asciiTheme="majorBidi" w:hAnsiTheme="majorBidi" w:cstheme="majorBidi"/>
          <w:sz w:val="30"/>
          <w:szCs w:val="30"/>
        </w:rPr>
        <w:t>256</w:t>
      </w:r>
      <w:r w:rsidR="00E0044A">
        <w:rPr>
          <w:rFonts w:asciiTheme="majorBidi" w:hAnsiTheme="majorBidi" w:cstheme="majorBidi"/>
          <w:sz w:val="30"/>
          <w:szCs w:val="30"/>
        </w:rPr>
        <w:t>9</w:t>
      </w:r>
      <w:r w:rsidRPr="00F725E2">
        <w:rPr>
          <w:rFonts w:asciiTheme="majorBidi" w:hAnsiTheme="majorBidi" w:cstheme="majorBidi"/>
          <w:sz w:val="30"/>
          <w:szCs w:val="30"/>
        </w:rPr>
        <w:t xml:space="preserve"> </w:t>
      </w:r>
      <w:r w:rsidRPr="00F725E2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F725E2">
        <w:rPr>
          <w:rFonts w:asciiTheme="majorBidi" w:hAnsiTheme="majorBidi" w:cstheme="majorBidi"/>
          <w:sz w:val="30"/>
          <w:szCs w:val="30"/>
        </w:rPr>
        <w:t>257</w:t>
      </w:r>
      <w:r w:rsidR="00E0044A">
        <w:rPr>
          <w:rFonts w:asciiTheme="majorBidi" w:hAnsiTheme="majorBidi" w:cstheme="majorBidi"/>
          <w:sz w:val="30"/>
          <w:szCs w:val="30"/>
        </w:rPr>
        <w:t>3</w:t>
      </w:r>
      <w:r w:rsidRPr="00F725E2">
        <w:rPr>
          <w:rFonts w:asciiTheme="majorBidi" w:hAnsiTheme="majorBidi" w:cstheme="majorBidi"/>
          <w:sz w:val="30"/>
          <w:szCs w:val="30"/>
        </w:rPr>
        <w:t xml:space="preserve"> </w:t>
      </w:r>
      <w:r w:rsidRPr="00F725E2">
        <w:rPr>
          <w:rFonts w:asciiTheme="majorBidi" w:hAnsiTheme="majorBidi" w:cstheme="majorBidi" w:hint="cs"/>
          <w:sz w:val="30"/>
          <w:szCs w:val="30"/>
          <w:cs/>
        </w:rPr>
        <w:t xml:space="preserve">ผลแตกต่างชั่วคราวที่ใช้หักภาษีที่ยังไม่สิ้นอายุตามกฎหมายที่เกี่ยวกับภาษีเงินได้ในปัจจุบัน </w:t>
      </w:r>
      <w:r w:rsidR="008A260B" w:rsidRPr="00F725E2">
        <w:rPr>
          <w:rFonts w:asciiTheme="majorBidi" w:hAnsiTheme="majorBidi" w:cstheme="majorBidi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bookmarkEnd w:id="3"/>
    <w:p w14:paraId="284DC49C" w14:textId="4A7C6D89" w:rsidR="00942FFF" w:rsidRPr="00CE78A3" w:rsidRDefault="00942FFF" w:rsidP="0041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8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990"/>
        <w:gridCol w:w="270"/>
        <w:gridCol w:w="990"/>
        <w:gridCol w:w="270"/>
        <w:gridCol w:w="1188"/>
      </w:tblGrid>
      <w:tr w:rsidR="00942FFF" w:rsidRPr="00F205C4" w14:paraId="719A7C6A" w14:textId="77777777" w:rsidTr="00754784">
        <w:trPr>
          <w:trHeight w:val="410"/>
        </w:trPr>
        <w:tc>
          <w:tcPr>
            <w:tcW w:w="4140" w:type="dxa"/>
          </w:tcPr>
          <w:p w14:paraId="2638DB21" w14:textId="4F4C2648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6E3B3CDA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2FFF" w:rsidRPr="00F205C4" w14:paraId="09B0FF1D" w14:textId="77777777" w:rsidTr="00754784">
        <w:trPr>
          <w:trHeight w:val="421"/>
        </w:trPr>
        <w:tc>
          <w:tcPr>
            <w:tcW w:w="4140" w:type="dxa"/>
          </w:tcPr>
          <w:p w14:paraId="4EA3ED36" w14:textId="23D5B9F9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01D01074" w14:textId="41A9C12D" w:rsidR="00942FFF" w:rsidRPr="00C851D0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613F1D5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66313AFE" w14:textId="3BE31289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A371A" w:rsidRPr="00F205C4" w14:paraId="7C7EA073" w14:textId="77777777" w:rsidTr="00754784">
        <w:trPr>
          <w:trHeight w:val="410"/>
        </w:trPr>
        <w:tc>
          <w:tcPr>
            <w:tcW w:w="4140" w:type="dxa"/>
            <w:tcBorders>
              <w:bottom w:val="nil"/>
            </w:tcBorders>
          </w:tcPr>
          <w:p w14:paraId="6637B108" w14:textId="1DEB234C" w:rsidR="009A371A" w:rsidRPr="00F205C4" w:rsidRDefault="009A371A" w:rsidP="009A371A">
            <w:pPr>
              <w:tabs>
                <w:tab w:val="clear" w:pos="454"/>
                <w:tab w:val="left" w:pos="0"/>
              </w:tabs>
              <w:spacing w:line="235" w:lineRule="auto"/>
              <w:ind w:left="33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nil"/>
            </w:tcBorders>
          </w:tcPr>
          <w:p w14:paraId="776C5846" w14:textId="1B21150F" w:rsidR="009A371A" w:rsidRPr="00F205C4" w:rsidRDefault="00EC7FB6" w:rsidP="009A371A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C7F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A37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12837423" w14:textId="77777777" w:rsidR="009A371A" w:rsidRPr="00F205C4" w:rsidRDefault="009A371A" w:rsidP="009A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EFFC936" w14:textId="0E285423" w:rsidR="009A371A" w:rsidRPr="00F205C4" w:rsidRDefault="00EC7FB6" w:rsidP="009A371A">
            <w:pPr>
              <w:pStyle w:val="acctfourfigures"/>
              <w:tabs>
                <w:tab w:val="clear" w:pos="765"/>
              </w:tabs>
              <w:spacing w:line="235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C7F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A37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75D6F0C2" w14:textId="77777777" w:rsidR="009A371A" w:rsidRPr="00F205C4" w:rsidRDefault="009A371A" w:rsidP="009A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CF40031" w14:textId="2A5865CB" w:rsidR="009A371A" w:rsidRPr="00F205C4" w:rsidRDefault="00EC7FB6" w:rsidP="009A371A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7F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A37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37B86438" w14:textId="77777777" w:rsidR="009A371A" w:rsidRPr="00F205C4" w:rsidRDefault="009A371A" w:rsidP="009A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13248E95" w14:textId="40B8E532" w:rsidR="009A371A" w:rsidRPr="00F205C4" w:rsidRDefault="00EC7FB6" w:rsidP="009A371A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C7F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A37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B55CDF" w:rsidRPr="00F205C4" w14:paraId="67F58C40" w14:textId="77777777" w:rsidTr="00754784">
        <w:trPr>
          <w:trHeight w:val="421"/>
        </w:trPr>
        <w:tc>
          <w:tcPr>
            <w:tcW w:w="4140" w:type="dxa"/>
            <w:tcBorders>
              <w:bottom w:val="nil"/>
            </w:tcBorders>
          </w:tcPr>
          <w:p w14:paraId="6D3FCDCE" w14:textId="77777777" w:rsidR="00B55CDF" w:rsidRPr="00623C90" w:rsidRDefault="00B55CDF" w:rsidP="00BF15FC">
            <w:pPr>
              <w:spacing w:line="235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  <w:tcBorders>
              <w:bottom w:val="nil"/>
            </w:tcBorders>
          </w:tcPr>
          <w:p w14:paraId="3F4F8030" w14:textId="35C7CB2A" w:rsidR="00B55CDF" w:rsidRPr="00623C90" w:rsidRDefault="00B55CDF" w:rsidP="00942FFF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044A" w:rsidRPr="00F205C4" w14:paraId="750EAB6C" w14:textId="77777777" w:rsidTr="00754784">
        <w:trPr>
          <w:trHeight w:val="56"/>
        </w:trPr>
        <w:tc>
          <w:tcPr>
            <w:tcW w:w="4140" w:type="dxa"/>
            <w:tcBorders>
              <w:bottom w:val="nil"/>
            </w:tcBorders>
          </w:tcPr>
          <w:p w14:paraId="20DE5011" w14:textId="75CD2BA9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</w:tcPr>
          <w:p w14:paraId="0BB2726C" w14:textId="6A0FC326" w:rsidR="00E0044A" w:rsidRPr="00942FFF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44,63</w:t>
            </w:r>
            <w:r w:rsidR="005F4B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DC4F55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9DC4F43" w14:textId="4454F88B" w:rsidR="00E0044A" w:rsidRPr="00F205C4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44,529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D99FF2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ED9E240" w14:textId="0ACFD0D4" w:rsidR="00E0044A" w:rsidRPr="00942FFF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2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(29,792)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C99B32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3C53C739" w14:textId="3670CD14" w:rsidR="00E0044A" w:rsidRPr="00F205C4" w:rsidRDefault="00E0044A" w:rsidP="00754784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(32,391)</w:t>
            </w:r>
          </w:p>
        </w:tc>
      </w:tr>
      <w:tr w:rsidR="00E0044A" w:rsidRPr="00F205C4" w14:paraId="3446715D" w14:textId="77777777" w:rsidTr="00754784">
        <w:trPr>
          <w:trHeight w:val="56"/>
        </w:trPr>
        <w:tc>
          <w:tcPr>
            <w:tcW w:w="4140" w:type="dxa"/>
            <w:tcBorders>
              <w:bottom w:val="nil"/>
            </w:tcBorders>
          </w:tcPr>
          <w:p w14:paraId="4642F977" w14:textId="080143A2" w:rsidR="00E0044A" w:rsidRPr="00623C9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26914DD" w14:textId="618B10CF" w:rsidR="00E0044A" w:rsidRPr="00194420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(29,792)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521276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B9B3134" w14:textId="2DCD27AB" w:rsidR="00E0044A" w:rsidRPr="00942FFF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4420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94420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B66CA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F63377C" w14:textId="32779C92" w:rsidR="00E0044A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2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29,792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5483A9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614BCEB9" w14:textId="4296AB9E" w:rsidR="00E0044A" w:rsidRDefault="00E0044A" w:rsidP="00E0044A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32,391</w:t>
            </w:r>
          </w:p>
        </w:tc>
      </w:tr>
      <w:tr w:rsidR="00E0044A" w:rsidRPr="00F205C4" w14:paraId="055FEAD1" w14:textId="77777777" w:rsidTr="00754784">
        <w:trPr>
          <w:trHeight w:val="26"/>
        </w:trPr>
        <w:tc>
          <w:tcPr>
            <w:tcW w:w="4140" w:type="dxa"/>
            <w:tcBorders>
              <w:top w:val="nil"/>
              <w:bottom w:val="nil"/>
            </w:tcBorders>
          </w:tcPr>
          <w:p w14:paraId="4ED346A5" w14:textId="0111E324" w:rsidR="00E0044A" w:rsidRPr="00942FFF" w:rsidRDefault="00E0044A" w:rsidP="00E0044A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9FDE3" w14:textId="262BEB09" w:rsidR="00E0044A" w:rsidRPr="00942FFF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</w:t>
            </w:r>
            <w:r w:rsidR="005F4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9DAE0E" w14:textId="77777777" w:rsidR="00E0044A" w:rsidRPr="00942FF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2B1896" w14:textId="58C28DB2" w:rsidR="00E0044A" w:rsidRPr="00942FFF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5B39F6" w14:textId="77777777" w:rsidR="00E0044A" w:rsidRPr="00942FF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CB7BCA" w14:textId="3AC2BC35" w:rsidR="00E0044A" w:rsidRPr="00942FFF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-5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58E406" w14:textId="77777777" w:rsidR="00E0044A" w:rsidRPr="00942FF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B30ACBF" w14:textId="7F62E7A3" w:rsidR="00E0044A" w:rsidRPr="00942FFF" w:rsidRDefault="00E0044A" w:rsidP="00E0044A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B3C36DD" w14:textId="77777777" w:rsidR="008878E3" w:rsidRPr="00CE78A3" w:rsidRDefault="008878E3" w:rsidP="00CE7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8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990"/>
        <w:gridCol w:w="270"/>
        <w:gridCol w:w="990"/>
        <w:gridCol w:w="270"/>
        <w:gridCol w:w="1188"/>
      </w:tblGrid>
      <w:tr w:rsidR="00E0044A" w:rsidRPr="00F205C4" w14:paraId="2CB5111B" w14:textId="77777777" w:rsidTr="00754784">
        <w:trPr>
          <w:trHeight w:val="410"/>
        </w:trPr>
        <w:tc>
          <w:tcPr>
            <w:tcW w:w="4140" w:type="dxa"/>
            <w:tcBorders>
              <w:bottom w:val="nil"/>
            </w:tcBorders>
          </w:tcPr>
          <w:p w14:paraId="5C9A03A9" w14:textId="7460E86C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  <w:tcBorders>
              <w:bottom w:val="nil"/>
            </w:tcBorders>
          </w:tcPr>
          <w:p w14:paraId="3991E2C2" w14:textId="070EC908" w:rsidR="00E0044A" w:rsidRPr="00942FF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44A" w:rsidRPr="00F205C4" w14:paraId="76C044E6" w14:textId="77777777" w:rsidTr="00754784">
        <w:trPr>
          <w:trHeight w:val="421"/>
        </w:trPr>
        <w:tc>
          <w:tcPr>
            <w:tcW w:w="4140" w:type="dxa"/>
            <w:tcBorders>
              <w:bottom w:val="nil"/>
            </w:tcBorders>
          </w:tcPr>
          <w:p w14:paraId="395E107A" w14:textId="78DB59F8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253" w:right="-108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tcBorders>
              <w:bottom w:val="nil"/>
            </w:tcBorders>
          </w:tcPr>
          <w:p w14:paraId="4729EC98" w14:textId="755561C0" w:rsidR="00E0044A" w:rsidRPr="00942FF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bottom w:val="nil"/>
            </w:tcBorders>
          </w:tcPr>
          <w:p w14:paraId="2E666C45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48" w:type="dxa"/>
            <w:gridSpan w:val="3"/>
            <w:tcBorders>
              <w:bottom w:val="nil"/>
            </w:tcBorders>
          </w:tcPr>
          <w:p w14:paraId="044218DB" w14:textId="6072E6D7" w:rsidR="00E0044A" w:rsidRPr="00942FF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0044A" w:rsidRPr="00F205C4" w14:paraId="298D35E0" w14:textId="77777777" w:rsidTr="00754784">
        <w:trPr>
          <w:trHeight w:val="410"/>
        </w:trPr>
        <w:tc>
          <w:tcPr>
            <w:tcW w:w="4140" w:type="dxa"/>
            <w:tcBorders>
              <w:bottom w:val="nil"/>
            </w:tcBorders>
          </w:tcPr>
          <w:p w14:paraId="4920265D" w14:textId="057BF14C" w:rsidR="00E0044A" w:rsidRPr="00AB192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253" w:right="-108" w:hanging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nil"/>
            </w:tcBorders>
          </w:tcPr>
          <w:p w14:paraId="716C8C88" w14:textId="2084C227" w:rsidR="00E0044A" w:rsidRPr="00F205C4" w:rsidRDefault="00EC7FB6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7F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004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6C5839EF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FB381D5" w14:textId="7FAEC66C" w:rsidR="00E0044A" w:rsidRPr="00B33783" w:rsidRDefault="00EC7FB6" w:rsidP="00E0044A">
            <w:pPr>
              <w:pStyle w:val="acctfourfigures"/>
              <w:tabs>
                <w:tab w:val="clear" w:pos="765"/>
              </w:tabs>
              <w:spacing w:line="235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F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004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74889387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690A95D" w14:textId="4BF984C8" w:rsidR="00E0044A" w:rsidRPr="00F205C4" w:rsidRDefault="00EC7FB6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F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004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66BE306C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29547EB2" w14:textId="2F33BC6E" w:rsidR="00E0044A" w:rsidRPr="00504F7D" w:rsidRDefault="00EC7FB6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7F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004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E0044A" w:rsidRPr="00F205C4" w14:paraId="53CC95BD" w14:textId="77777777" w:rsidTr="00754784">
        <w:trPr>
          <w:trHeight w:val="410"/>
        </w:trPr>
        <w:tc>
          <w:tcPr>
            <w:tcW w:w="4140" w:type="dxa"/>
            <w:tcBorders>
              <w:bottom w:val="nil"/>
            </w:tcBorders>
          </w:tcPr>
          <w:p w14:paraId="65595CBF" w14:textId="77777777" w:rsidR="00E0044A" w:rsidRPr="00623C9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253" w:right="-108" w:hanging="2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  <w:tcBorders>
              <w:bottom w:val="nil"/>
            </w:tcBorders>
          </w:tcPr>
          <w:p w14:paraId="3047F69C" w14:textId="77777777" w:rsidR="00E0044A" w:rsidRPr="00623C90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44A" w:rsidRPr="00F205C4" w14:paraId="61CF79FB" w14:textId="77777777" w:rsidTr="00754784">
        <w:trPr>
          <w:trHeight w:val="410"/>
        </w:trPr>
        <w:tc>
          <w:tcPr>
            <w:tcW w:w="4140" w:type="dxa"/>
            <w:tcBorders>
              <w:top w:val="nil"/>
              <w:bottom w:val="nil"/>
            </w:tcBorders>
          </w:tcPr>
          <w:p w14:paraId="2958A998" w14:textId="4A1AD321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96EF02E" w14:textId="00FF827E" w:rsidR="00E0044A" w:rsidRPr="00942FFF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00E4E2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D599993" w14:textId="0F97F82D" w:rsidR="00E0044A" w:rsidRPr="00942FFF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6596AF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152A232" w14:textId="5418906B" w:rsidR="00E0044A" w:rsidRPr="00942FFF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5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254449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42B9827B" w14:textId="1B1DD3A3" w:rsidR="00E0044A" w:rsidRPr="00942FFF" w:rsidRDefault="00E0044A" w:rsidP="00E0044A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0044A" w:rsidRPr="00F205C4" w14:paraId="05937AEE" w14:textId="77777777" w:rsidTr="00754784">
        <w:trPr>
          <w:trHeight w:val="410"/>
        </w:trPr>
        <w:tc>
          <w:tcPr>
            <w:tcW w:w="4140" w:type="dxa"/>
            <w:tcBorders>
              <w:top w:val="nil"/>
              <w:bottom w:val="nil"/>
            </w:tcBorders>
          </w:tcPr>
          <w:p w14:paraId="44A67A79" w14:textId="624CC238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B53CDD" w14:textId="4D6929F1" w:rsidR="00E0044A" w:rsidRPr="00942FFF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CBA02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A8C2C1" w14:textId="45795691" w:rsidR="00E0044A" w:rsidRPr="00942FFF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4452C3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27C501" w14:textId="5AFAC16E" w:rsidR="00E0044A" w:rsidRPr="00942FFF" w:rsidRDefault="00E0044A" w:rsidP="00E0044A">
            <w:pPr>
              <w:pStyle w:val="acctfourfigures"/>
              <w:tabs>
                <w:tab w:val="clear" w:pos="765"/>
              </w:tabs>
              <w:spacing w:line="235" w:lineRule="auto"/>
              <w:ind w:left="-79" w:right="-5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BD79C1" w14:textId="77777777" w:rsidR="00E0044A" w:rsidRPr="00F205C4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4F4920B" w14:textId="481E2344" w:rsidR="00E0044A" w:rsidRPr="00942FFF" w:rsidRDefault="00E0044A" w:rsidP="00E0044A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2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BD32E82" w14:textId="77777777" w:rsidR="00942FFF" w:rsidRPr="00D42FF2" w:rsidRDefault="00942FF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27648D" w14:textId="77777777" w:rsidR="00C44C20" w:rsidRDefault="00C44C20">
      <w:r>
        <w:br w:type="page"/>
      </w: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394"/>
        <w:gridCol w:w="1273"/>
        <w:gridCol w:w="261"/>
        <w:gridCol w:w="1283"/>
        <w:gridCol w:w="261"/>
        <w:gridCol w:w="1115"/>
        <w:gridCol w:w="232"/>
        <w:gridCol w:w="1343"/>
      </w:tblGrid>
      <w:tr w:rsidR="004174BD" w:rsidRPr="008F28FA" w14:paraId="58FC6C65" w14:textId="77777777" w:rsidTr="000906F2">
        <w:trPr>
          <w:trHeight w:val="421"/>
          <w:tblHeader/>
        </w:trPr>
        <w:tc>
          <w:tcPr>
            <w:tcW w:w="3394" w:type="dxa"/>
          </w:tcPr>
          <w:p w14:paraId="26CC61D6" w14:textId="3B22912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8" w:type="dxa"/>
            <w:gridSpan w:val="7"/>
          </w:tcPr>
          <w:p w14:paraId="09D20452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74BD" w:rsidRPr="008F28FA" w14:paraId="5B9F359D" w14:textId="77777777" w:rsidTr="000906F2">
        <w:trPr>
          <w:trHeight w:val="362"/>
          <w:tblHeader/>
        </w:trPr>
        <w:tc>
          <w:tcPr>
            <w:tcW w:w="3394" w:type="dxa"/>
            <w:vMerge w:val="restart"/>
          </w:tcPr>
          <w:p w14:paraId="66D737C7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983CC5E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04434C1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3" w:type="dxa"/>
            <w:vMerge w:val="restart"/>
          </w:tcPr>
          <w:p w14:paraId="53A8743A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7FC40B" w14:textId="77777777" w:rsidR="004174BD" w:rsidRPr="00CB191E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1" w:type="dxa"/>
            <w:vMerge w:val="restart"/>
          </w:tcPr>
          <w:p w14:paraId="40909C3C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9" w:type="dxa"/>
            <w:gridSpan w:val="3"/>
            <w:tcBorders>
              <w:bottom w:val="single" w:sz="4" w:space="0" w:color="auto"/>
            </w:tcBorders>
          </w:tcPr>
          <w:p w14:paraId="06C67328" w14:textId="231EA16D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5F4B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7F7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(รายจ่าย) / 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รายได้ใน </w:t>
            </w:r>
          </w:p>
        </w:tc>
        <w:tc>
          <w:tcPr>
            <w:tcW w:w="232" w:type="dxa"/>
            <w:vMerge w:val="restart"/>
          </w:tcPr>
          <w:p w14:paraId="063C7DCE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Merge w:val="restart"/>
          </w:tcPr>
          <w:p w14:paraId="59B30B1F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BE8272" w14:textId="77777777" w:rsidR="004174BD" w:rsidRPr="00CB191E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174BD" w:rsidRPr="008F28FA" w14:paraId="378CBBBA" w14:textId="77777777" w:rsidTr="00C44C20">
        <w:trPr>
          <w:trHeight w:val="667"/>
          <w:tblHeader/>
        </w:trPr>
        <w:tc>
          <w:tcPr>
            <w:tcW w:w="3394" w:type="dxa"/>
            <w:vMerge/>
          </w:tcPr>
          <w:p w14:paraId="05D8BEF3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vMerge/>
          </w:tcPr>
          <w:p w14:paraId="67222DDE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vMerge/>
          </w:tcPr>
          <w:p w14:paraId="25468354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D28F3A7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1" w:type="dxa"/>
          </w:tcPr>
          <w:p w14:paraId="471801BE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F07B913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2" w:type="dxa"/>
            <w:vMerge/>
          </w:tcPr>
          <w:p w14:paraId="6654130C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Merge/>
          </w:tcPr>
          <w:p w14:paraId="426BAB05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74BD" w:rsidRPr="008F28FA" w14:paraId="75E0EF31" w14:textId="77777777" w:rsidTr="000906F2">
        <w:trPr>
          <w:trHeight w:val="410"/>
          <w:tblHeader/>
        </w:trPr>
        <w:tc>
          <w:tcPr>
            <w:tcW w:w="3394" w:type="dxa"/>
          </w:tcPr>
          <w:p w14:paraId="2D0AB167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8" w:type="dxa"/>
            <w:gridSpan w:val="7"/>
          </w:tcPr>
          <w:p w14:paraId="0E44864D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74BD" w:rsidRPr="008F28FA" w14:paraId="1F803AD7" w14:textId="77777777" w:rsidTr="000906F2">
        <w:trPr>
          <w:trHeight w:hRule="exact" w:val="432"/>
        </w:trPr>
        <w:tc>
          <w:tcPr>
            <w:tcW w:w="3394" w:type="dxa"/>
            <w:vAlign w:val="center"/>
          </w:tcPr>
          <w:p w14:paraId="514525FB" w14:textId="03767D50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603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73" w:type="dxa"/>
            <w:vAlign w:val="center"/>
          </w:tcPr>
          <w:p w14:paraId="64CEFFB3" w14:textId="77777777" w:rsidR="004174BD" w:rsidRPr="008F28FA" w:rsidRDefault="004174BD" w:rsidP="00BF15FC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vAlign w:val="center"/>
          </w:tcPr>
          <w:p w14:paraId="743456FB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center"/>
          </w:tcPr>
          <w:p w14:paraId="16F9DD0A" w14:textId="77777777" w:rsidR="004174BD" w:rsidRPr="008F28FA" w:rsidRDefault="004174BD" w:rsidP="00BF15FC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vAlign w:val="center"/>
          </w:tcPr>
          <w:p w14:paraId="0AA173DF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center"/>
          </w:tcPr>
          <w:p w14:paraId="6EE6DE11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vAlign w:val="center"/>
          </w:tcPr>
          <w:p w14:paraId="29E22AE3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center"/>
          </w:tcPr>
          <w:p w14:paraId="649411EA" w14:textId="77777777" w:rsidR="004174BD" w:rsidRPr="008F28FA" w:rsidRDefault="004174BD" w:rsidP="00BF15FC">
            <w:pPr>
              <w:pStyle w:val="index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74BD" w:rsidRPr="008F28FA" w14:paraId="41DBD3A6" w14:textId="77777777" w:rsidTr="000906F2">
        <w:trPr>
          <w:trHeight w:hRule="exact" w:val="432"/>
        </w:trPr>
        <w:tc>
          <w:tcPr>
            <w:tcW w:w="3394" w:type="dxa"/>
            <w:vAlign w:val="center"/>
          </w:tcPr>
          <w:p w14:paraId="155E151D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3" w:type="dxa"/>
            <w:vAlign w:val="center"/>
          </w:tcPr>
          <w:p w14:paraId="555CA631" w14:textId="77777777" w:rsidR="004174BD" w:rsidRPr="008F28FA" w:rsidRDefault="004174BD" w:rsidP="00BF15FC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vAlign w:val="center"/>
          </w:tcPr>
          <w:p w14:paraId="5E608987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center"/>
          </w:tcPr>
          <w:p w14:paraId="3888F72E" w14:textId="77777777" w:rsidR="004174BD" w:rsidRPr="008F28FA" w:rsidRDefault="004174BD" w:rsidP="00BF15FC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vAlign w:val="center"/>
          </w:tcPr>
          <w:p w14:paraId="797F7234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center"/>
          </w:tcPr>
          <w:p w14:paraId="294D3492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vAlign w:val="center"/>
          </w:tcPr>
          <w:p w14:paraId="11E68C4D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center"/>
          </w:tcPr>
          <w:p w14:paraId="54A10F7B" w14:textId="77777777" w:rsidR="004174BD" w:rsidRPr="008F28FA" w:rsidRDefault="004174BD" w:rsidP="00BF15FC">
            <w:pPr>
              <w:pStyle w:val="index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44A" w:rsidRPr="008F28FA" w14:paraId="03A7EB84" w14:textId="77777777" w:rsidTr="000906F2">
        <w:trPr>
          <w:trHeight w:hRule="exact" w:val="432"/>
        </w:trPr>
        <w:tc>
          <w:tcPr>
            <w:tcW w:w="3394" w:type="dxa"/>
            <w:vAlign w:val="center"/>
          </w:tcPr>
          <w:p w14:paraId="77D983F6" w14:textId="74D555FE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3" w:type="dxa"/>
            <w:vAlign w:val="center"/>
          </w:tcPr>
          <w:p w14:paraId="6EA85B51" w14:textId="37ED8934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584</w:t>
            </w:r>
          </w:p>
        </w:tc>
        <w:tc>
          <w:tcPr>
            <w:tcW w:w="261" w:type="dxa"/>
            <w:vAlign w:val="center"/>
          </w:tcPr>
          <w:p w14:paraId="4BC42271" w14:textId="77777777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3E6A382B" w14:textId="7ADC0EA0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(13)</w:t>
            </w:r>
          </w:p>
        </w:tc>
        <w:tc>
          <w:tcPr>
            <w:tcW w:w="261" w:type="dxa"/>
            <w:vAlign w:val="center"/>
          </w:tcPr>
          <w:p w14:paraId="0BF9B1C6" w14:textId="77777777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0525BED7" w14:textId="672A1665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141703A4" w14:textId="77777777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51F373A2" w14:textId="54AA0DB6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571</w:t>
            </w:r>
          </w:p>
        </w:tc>
      </w:tr>
      <w:tr w:rsidR="00E0044A" w:rsidRPr="008F28FA" w14:paraId="4FD40B13" w14:textId="77777777" w:rsidTr="000906F2">
        <w:trPr>
          <w:trHeight w:hRule="exact" w:val="432"/>
        </w:trPr>
        <w:tc>
          <w:tcPr>
            <w:tcW w:w="3394" w:type="dxa"/>
            <w:vAlign w:val="center"/>
          </w:tcPr>
          <w:p w14:paraId="0F809080" w14:textId="31447851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สินค้าคงเหลือ</w:t>
            </w:r>
            <w:r w:rsidRPr="004174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73" w:type="dxa"/>
            <w:vAlign w:val="center"/>
          </w:tcPr>
          <w:p w14:paraId="5234483B" w14:textId="2EB57498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227</w:t>
            </w:r>
          </w:p>
        </w:tc>
        <w:tc>
          <w:tcPr>
            <w:tcW w:w="261" w:type="dxa"/>
            <w:vAlign w:val="center"/>
          </w:tcPr>
          <w:p w14:paraId="3AC3CF15" w14:textId="77777777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04EC35B2" w14:textId="1ADCE3F9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(183)</w:t>
            </w:r>
          </w:p>
        </w:tc>
        <w:tc>
          <w:tcPr>
            <w:tcW w:w="261" w:type="dxa"/>
            <w:vAlign w:val="center"/>
          </w:tcPr>
          <w:p w14:paraId="74D491B4" w14:textId="77777777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19E68E65" w14:textId="27228DAB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3CF170AA" w14:textId="77777777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157BF789" w14:textId="73A19429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44</w:t>
            </w:r>
          </w:p>
        </w:tc>
      </w:tr>
      <w:tr w:rsidR="00260704" w:rsidRPr="008F28FA" w14:paraId="15A471CF" w14:textId="77777777" w:rsidTr="000906F2">
        <w:trPr>
          <w:trHeight w:hRule="exact" w:val="432"/>
        </w:trPr>
        <w:tc>
          <w:tcPr>
            <w:tcW w:w="3394" w:type="dxa"/>
            <w:vAlign w:val="center"/>
          </w:tcPr>
          <w:p w14:paraId="3F53A505" w14:textId="77777777" w:rsidR="00260704" w:rsidRPr="004174BD" w:rsidRDefault="00260704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4174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73" w:type="dxa"/>
            <w:vAlign w:val="center"/>
          </w:tcPr>
          <w:p w14:paraId="06EE8FFB" w14:textId="77777777" w:rsidR="00260704" w:rsidRPr="004174BD" w:rsidRDefault="00260704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5,310</w:t>
            </w:r>
          </w:p>
        </w:tc>
        <w:tc>
          <w:tcPr>
            <w:tcW w:w="261" w:type="dxa"/>
            <w:vAlign w:val="center"/>
          </w:tcPr>
          <w:p w14:paraId="09163786" w14:textId="77777777" w:rsidR="00260704" w:rsidRPr="004174BD" w:rsidRDefault="00260704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345CD105" w14:textId="77777777" w:rsidR="00260704" w:rsidRPr="004174BD" w:rsidRDefault="00260704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1,650</w:t>
            </w:r>
          </w:p>
        </w:tc>
        <w:tc>
          <w:tcPr>
            <w:tcW w:w="261" w:type="dxa"/>
            <w:vAlign w:val="center"/>
          </w:tcPr>
          <w:p w14:paraId="67CB6F47" w14:textId="77777777" w:rsidR="00260704" w:rsidRPr="004174BD" w:rsidRDefault="00260704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0278D50F" w14:textId="77777777" w:rsidR="00260704" w:rsidRPr="004174BD" w:rsidRDefault="00260704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709240E4" w14:textId="77777777" w:rsidR="00260704" w:rsidRPr="004174BD" w:rsidRDefault="00260704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35D05D9F" w14:textId="77777777" w:rsidR="00260704" w:rsidRPr="004174BD" w:rsidRDefault="00260704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6,960</w:t>
            </w:r>
          </w:p>
        </w:tc>
      </w:tr>
      <w:tr w:rsidR="00E0044A" w:rsidRPr="008F28FA" w14:paraId="60EC09D0" w14:textId="77777777" w:rsidTr="000906F2">
        <w:trPr>
          <w:trHeight w:hRule="exact" w:val="432"/>
        </w:trPr>
        <w:tc>
          <w:tcPr>
            <w:tcW w:w="3394" w:type="dxa"/>
            <w:vAlign w:val="center"/>
          </w:tcPr>
          <w:p w14:paraId="0467129B" w14:textId="6E0BD8D2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A0A52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3" w:type="dxa"/>
            <w:vAlign w:val="center"/>
          </w:tcPr>
          <w:p w14:paraId="01417A43" w14:textId="0246C9DB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36,594</w:t>
            </w:r>
          </w:p>
        </w:tc>
        <w:tc>
          <w:tcPr>
            <w:tcW w:w="261" w:type="dxa"/>
            <w:vAlign w:val="center"/>
          </w:tcPr>
          <w:p w14:paraId="47FC076C" w14:textId="77777777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2AB5A516" w14:textId="5CAD49AA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(1,7</w:t>
            </w:r>
            <w:r w:rsidR="005F4B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1" w:type="dxa"/>
            <w:vAlign w:val="center"/>
          </w:tcPr>
          <w:p w14:paraId="158AFCAF" w14:textId="77777777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100C8830" w14:textId="4967AD09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4BD15F45" w14:textId="77777777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3A40BEFF" w14:textId="42377948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34,86</w:t>
            </w:r>
            <w:r w:rsidR="005F4B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E0044A" w:rsidRPr="008F28FA" w14:paraId="4F460594" w14:textId="77777777" w:rsidTr="000906F2">
        <w:trPr>
          <w:trHeight w:val="288"/>
        </w:trPr>
        <w:tc>
          <w:tcPr>
            <w:tcW w:w="3394" w:type="dxa"/>
          </w:tcPr>
          <w:p w14:paraId="2F9B88D0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8F28F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3" w:type="dxa"/>
            <w:vAlign w:val="bottom"/>
          </w:tcPr>
          <w:p w14:paraId="7CDC6588" w14:textId="70BA99D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1,756</w:t>
            </w:r>
          </w:p>
        </w:tc>
        <w:tc>
          <w:tcPr>
            <w:tcW w:w="261" w:type="dxa"/>
            <w:vAlign w:val="bottom"/>
          </w:tcPr>
          <w:p w14:paraId="2E3007AC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bottom"/>
          </w:tcPr>
          <w:p w14:paraId="03A30F4E" w14:textId="57237FE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5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</w:t>
            </w:r>
            <w:r w:rsidR="005F4B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61" w:type="dxa"/>
            <w:vAlign w:val="bottom"/>
          </w:tcPr>
          <w:p w14:paraId="218ED132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7EFC24EE" w14:textId="09CE3068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166</w:t>
            </w:r>
          </w:p>
        </w:tc>
        <w:tc>
          <w:tcPr>
            <w:tcW w:w="232" w:type="dxa"/>
            <w:vAlign w:val="bottom"/>
          </w:tcPr>
          <w:p w14:paraId="2A21C063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bottom"/>
          </w:tcPr>
          <w:p w14:paraId="6BDE6E9A" w14:textId="50608E89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</w:t>
            </w:r>
            <w:r w:rsidR="005F4B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49</w:t>
            </w:r>
          </w:p>
        </w:tc>
      </w:tr>
      <w:tr w:rsidR="00E0044A" w:rsidRPr="008F28FA" w14:paraId="24164597" w14:textId="77777777" w:rsidTr="000906F2">
        <w:trPr>
          <w:trHeight w:val="288"/>
        </w:trPr>
        <w:tc>
          <w:tcPr>
            <w:tcW w:w="3394" w:type="dxa"/>
          </w:tcPr>
          <w:p w14:paraId="7CD9BA4A" w14:textId="7D8913A6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A22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7CC9348" w14:textId="41ACD1A8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</w:t>
            </w:r>
          </w:p>
        </w:tc>
        <w:tc>
          <w:tcPr>
            <w:tcW w:w="261" w:type="dxa"/>
            <w:vAlign w:val="bottom"/>
          </w:tcPr>
          <w:p w14:paraId="0E3B084D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09BA2EF8" w14:textId="63A96918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56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(12)</w:t>
            </w:r>
          </w:p>
        </w:tc>
        <w:tc>
          <w:tcPr>
            <w:tcW w:w="261" w:type="dxa"/>
            <w:vAlign w:val="bottom"/>
          </w:tcPr>
          <w:p w14:paraId="46A88E06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4B5D6348" w14:textId="7531B261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bottom"/>
          </w:tcPr>
          <w:p w14:paraId="58B69899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7008FE72" w14:textId="0E952C53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</w:t>
            </w:r>
          </w:p>
        </w:tc>
      </w:tr>
      <w:tr w:rsidR="00E0044A" w:rsidRPr="008F28FA" w14:paraId="20D3EBD4" w14:textId="77777777" w:rsidTr="000906F2">
        <w:trPr>
          <w:trHeight w:val="288"/>
        </w:trPr>
        <w:tc>
          <w:tcPr>
            <w:tcW w:w="3394" w:type="dxa"/>
          </w:tcPr>
          <w:p w14:paraId="4C50CD84" w14:textId="77777777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9171F" w14:textId="1DF3F0E0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44,529</w:t>
            </w:r>
          </w:p>
        </w:tc>
        <w:tc>
          <w:tcPr>
            <w:tcW w:w="261" w:type="dxa"/>
            <w:vAlign w:val="bottom"/>
          </w:tcPr>
          <w:p w14:paraId="5328D5C1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D309E" w14:textId="1DA5B3D5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</w:t>
            </w:r>
            <w:r w:rsidR="005F4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</w:t>
            </w:r>
            <w:r w:rsidR="00DC74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1" w:type="dxa"/>
            <w:vAlign w:val="bottom"/>
          </w:tcPr>
          <w:p w14:paraId="095EFFA2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1A25A" w14:textId="1A2211FC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166</w:t>
            </w:r>
          </w:p>
        </w:tc>
        <w:tc>
          <w:tcPr>
            <w:tcW w:w="232" w:type="dxa"/>
            <w:vAlign w:val="bottom"/>
          </w:tcPr>
          <w:p w14:paraId="343E0886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9CE80" w14:textId="40307A4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44,63</w:t>
            </w:r>
            <w:r w:rsidR="005F4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E0044A" w:rsidRPr="008F28FA" w14:paraId="434E563B" w14:textId="77777777" w:rsidTr="000906F2">
        <w:trPr>
          <w:trHeight w:val="288"/>
        </w:trPr>
        <w:tc>
          <w:tcPr>
            <w:tcW w:w="3394" w:type="dxa"/>
          </w:tcPr>
          <w:p w14:paraId="1D38202B" w14:textId="77777777" w:rsidR="00E0044A" w:rsidRPr="00754D2B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vAlign w:val="bottom"/>
          </w:tcPr>
          <w:p w14:paraId="0D36CD1E" w14:textId="77777777" w:rsidR="00E0044A" w:rsidRPr="00754D2B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0A67B3EB" w14:textId="77777777" w:rsidR="00E0044A" w:rsidRPr="00754D2B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vAlign w:val="bottom"/>
          </w:tcPr>
          <w:p w14:paraId="476E04CE" w14:textId="77777777" w:rsidR="00E0044A" w:rsidRPr="00754D2B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62BB22C8" w14:textId="77777777" w:rsidR="00E0044A" w:rsidRPr="00754D2B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vAlign w:val="bottom"/>
          </w:tcPr>
          <w:p w14:paraId="40324B97" w14:textId="77777777" w:rsidR="00E0044A" w:rsidRPr="00754D2B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2" w:type="dxa"/>
            <w:vAlign w:val="bottom"/>
          </w:tcPr>
          <w:p w14:paraId="648AC023" w14:textId="77777777" w:rsidR="00E0044A" w:rsidRPr="00754D2B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  <w:vAlign w:val="bottom"/>
          </w:tcPr>
          <w:p w14:paraId="39F9E837" w14:textId="77777777" w:rsidR="00E0044A" w:rsidRPr="00754D2B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E0044A" w:rsidRPr="008F28FA" w14:paraId="2BC056A2" w14:textId="77777777" w:rsidTr="000906F2">
        <w:trPr>
          <w:trHeight w:val="288"/>
        </w:trPr>
        <w:tc>
          <w:tcPr>
            <w:tcW w:w="3394" w:type="dxa"/>
            <w:vAlign w:val="center"/>
          </w:tcPr>
          <w:p w14:paraId="65E8B348" w14:textId="551FD5B0" w:rsidR="00E0044A" w:rsidRPr="00463733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3" w:type="dxa"/>
            <w:vAlign w:val="center"/>
          </w:tcPr>
          <w:p w14:paraId="2B32B197" w14:textId="77777777" w:rsidR="00E0044A" w:rsidRPr="0046373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61" w:type="dxa"/>
            <w:vAlign w:val="center"/>
          </w:tcPr>
          <w:p w14:paraId="52D3BEED" w14:textId="77777777" w:rsidR="00E0044A" w:rsidRPr="0046373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20507878" w14:textId="77777777" w:rsidR="00E0044A" w:rsidRPr="0046373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61" w:type="dxa"/>
            <w:vAlign w:val="center"/>
          </w:tcPr>
          <w:p w14:paraId="4A2A5C6C" w14:textId="77777777" w:rsidR="00E0044A" w:rsidRPr="0046373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56288A5A" w14:textId="77777777" w:rsidR="00E0044A" w:rsidRPr="0046373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32" w:type="dxa"/>
            <w:vAlign w:val="center"/>
          </w:tcPr>
          <w:p w14:paraId="6C5086D8" w14:textId="77777777" w:rsidR="00E0044A" w:rsidRPr="0046373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6851F8BD" w14:textId="77777777" w:rsidR="00E0044A" w:rsidRPr="0046373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</w:tr>
      <w:tr w:rsidR="00E0044A" w:rsidRPr="008F28FA" w14:paraId="5239C319" w14:textId="77777777" w:rsidTr="000906F2">
        <w:trPr>
          <w:trHeight w:val="288"/>
        </w:trPr>
        <w:tc>
          <w:tcPr>
            <w:tcW w:w="3394" w:type="dxa"/>
            <w:vAlign w:val="center"/>
          </w:tcPr>
          <w:p w14:paraId="02CEDE08" w14:textId="4155A1F8" w:rsidR="00E0044A" w:rsidRPr="00463733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  <w:r w:rsidRPr="005A0A52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55289812" w14:textId="031A3547" w:rsidR="00E0044A" w:rsidRPr="0046373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(32,391)</w:t>
            </w:r>
          </w:p>
        </w:tc>
        <w:tc>
          <w:tcPr>
            <w:tcW w:w="261" w:type="dxa"/>
            <w:vAlign w:val="center"/>
          </w:tcPr>
          <w:p w14:paraId="115EC91B" w14:textId="77777777" w:rsidR="00E0044A" w:rsidRPr="0046373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7C55BDC3" w14:textId="58C5D8E5" w:rsidR="00E0044A" w:rsidRPr="005F4B48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sz w:val="14"/>
                <w:szCs w:val="14"/>
                <w:lang w:val="en-GB" w:bidi="ar-SA"/>
              </w:rPr>
            </w:pPr>
            <w:r w:rsidRPr="005F4B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2,599</w:t>
            </w:r>
          </w:p>
        </w:tc>
        <w:tc>
          <w:tcPr>
            <w:tcW w:w="261" w:type="dxa"/>
            <w:vAlign w:val="center"/>
          </w:tcPr>
          <w:p w14:paraId="005DE172" w14:textId="77777777" w:rsidR="00E0044A" w:rsidRPr="005F4B48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4"/>
                <w:szCs w:val="14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2C9E92C7" w14:textId="391EBC82" w:rsidR="00E0044A" w:rsidRPr="005F4B48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sz w:val="14"/>
                <w:szCs w:val="14"/>
                <w:lang w:val="en-GB" w:bidi="ar-SA"/>
              </w:rPr>
            </w:pPr>
            <w:r w:rsidRPr="005F4B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5A71B742" w14:textId="77777777" w:rsidR="00E0044A" w:rsidRPr="005F4B48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4"/>
                <w:szCs w:val="14"/>
                <w:lang w:val="en-GB" w:bidi="ar-SA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14:paraId="57903478" w14:textId="6B328F9B" w:rsidR="00E0044A" w:rsidRPr="005F4B48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14"/>
                <w:szCs w:val="14"/>
                <w:lang w:val="en-GB" w:bidi="ar-SA"/>
              </w:rPr>
            </w:pPr>
            <w:r w:rsidRPr="005F4B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(29,792)</w:t>
            </w:r>
          </w:p>
        </w:tc>
      </w:tr>
      <w:tr w:rsidR="00E0044A" w:rsidRPr="008F28FA" w14:paraId="6D1C0A01" w14:textId="77777777" w:rsidTr="000906F2">
        <w:trPr>
          <w:trHeight w:val="288"/>
        </w:trPr>
        <w:tc>
          <w:tcPr>
            <w:tcW w:w="3394" w:type="dxa"/>
          </w:tcPr>
          <w:p w14:paraId="2E1F022D" w14:textId="27AEB263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33363" w14:textId="1F7A9D11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(32,391)</w:t>
            </w:r>
          </w:p>
        </w:tc>
        <w:tc>
          <w:tcPr>
            <w:tcW w:w="261" w:type="dxa"/>
            <w:vAlign w:val="bottom"/>
          </w:tcPr>
          <w:p w14:paraId="6DF76243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18393" w14:textId="0DBC18FC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2,599</w:t>
            </w:r>
          </w:p>
        </w:tc>
        <w:tc>
          <w:tcPr>
            <w:tcW w:w="261" w:type="dxa"/>
            <w:vAlign w:val="bottom"/>
          </w:tcPr>
          <w:p w14:paraId="71A17325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B3CFD" w14:textId="04172FC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bottom"/>
          </w:tcPr>
          <w:p w14:paraId="64EF9B23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F76C3" w14:textId="08908990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(29,792)</w:t>
            </w:r>
          </w:p>
        </w:tc>
      </w:tr>
      <w:tr w:rsidR="00E0044A" w:rsidRPr="008F28FA" w14:paraId="73FA1AEE" w14:textId="77777777" w:rsidTr="000906F2">
        <w:trPr>
          <w:trHeight w:val="288"/>
        </w:trPr>
        <w:tc>
          <w:tcPr>
            <w:tcW w:w="3394" w:type="dxa"/>
          </w:tcPr>
          <w:p w14:paraId="2DA9B048" w14:textId="77777777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3" w:type="dxa"/>
            <w:vAlign w:val="bottom"/>
          </w:tcPr>
          <w:p w14:paraId="61DC83CF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63B98B3E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bottom"/>
          </w:tcPr>
          <w:p w14:paraId="601FAAB4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39E4ABC9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149F032E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2" w:type="dxa"/>
            <w:vAlign w:val="bottom"/>
          </w:tcPr>
          <w:p w14:paraId="3349C84A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bottom"/>
          </w:tcPr>
          <w:p w14:paraId="30958AC9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0044A" w:rsidRPr="008F28FA" w14:paraId="0A495DFD" w14:textId="77777777" w:rsidTr="000906F2">
        <w:trPr>
          <w:trHeight w:val="288"/>
        </w:trPr>
        <w:tc>
          <w:tcPr>
            <w:tcW w:w="3394" w:type="dxa"/>
          </w:tcPr>
          <w:p w14:paraId="5A511F6F" w14:textId="119EDF6A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73" w:type="dxa"/>
            <w:vAlign w:val="bottom"/>
          </w:tcPr>
          <w:p w14:paraId="752FB917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42DCAA68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bottom"/>
          </w:tcPr>
          <w:p w14:paraId="268225C9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69F046DD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41DB8AFD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2" w:type="dxa"/>
            <w:vAlign w:val="bottom"/>
          </w:tcPr>
          <w:p w14:paraId="1E6FEBAC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bottom"/>
          </w:tcPr>
          <w:p w14:paraId="46B0DE34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0044A" w:rsidRPr="008F28FA" w14:paraId="268660DC" w14:textId="77777777" w:rsidTr="000906F2">
        <w:trPr>
          <w:trHeight w:val="288"/>
        </w:trPr>
        <w:tc>
          <w:tcPr>
            <w:tcW w:w="3394" w:type="dxa"/>
          </w:tcPr>
          <w:p w14:paraId="2566592E" w14:textId="245044CE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3" w:type="dxa"/>
            <w:vAlign w:val="bottom"/>
          </w:tcPr>
          <w:p w14:paraId="6277FA13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2FC185DE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bottom"/>
          </w:tcPr>
          <w:p w14:paraId="2E395CC2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69A84069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76BBF659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2" w:type="dxa"/>
            <w:vAlign w:val="bottom"/>
          </w:tcPr>
          <w:p w14:paraId="23E6BE5A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bottom"/>
          </w:tcPr>
          <w:p w14:paraId="66214CA6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0044A" w:rsidRPr="008F28FA" w14:paraId="206FFE83" w14:textId="77777777" w:rsidTr="000906F2">
        <w:trPr>
          <w:trHeight w:val="288"/>
        </w:trPr>
        <w:tc>
          <w:tcPr>
            <w:tcW w:w="3394" w:type="dxa"/>
            <w:vAlign w:val="center"/>
          </w:tcPr>
          <w:p w14:paraId="23505373" w14:textId="66ED7CF4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3" w:type="dxa"/>
            <w:vAlign w:val="center"/>
          </w:tcPr>
          <w:p w14:paraId="5B9E1B59" w14:textId="32C5E449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584</w:t>
            </w:r>
          </w:p>
        </w:tc>
        <w:tc>
          <w:tcPr>
            <w:tcW w:w="261" w:type="dxa"/>
            <w:vAlign w:val="center"/>
          </w:tcPr>
          <w:p w14:paraId="5B8C047D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2595237A" w14:textId="0E2F986F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1" w:type="dxa"/>
            <w:vAlign w:val="center"/>
          </w:tcPr>
          <w:p w14:paraId="657EC0A8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4AB1D5DB" w14:textId="7CD710DA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236610D2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1DA00F19" w14:textId="7A28F32F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584</w:t>
            </w:r>
          </w:p>
        </w:tc>
      </w:tr>
      <w:tr w:rsidR="00E0044A" w:rsidRPr="008F28FA" w14:paraId="61293200" w14:textId="77777777" w:rsidTr="000906F2">
        <w:trPr>
          <w:trHeight w:val="288"/>
        </w:trPr>
        <w:tc>
          <w:tcPr>
            <w:tcW w:w="3394" w:type="dxa"/>
            <w:vAlign w:val="center"/>
          </w:tcPr>
          <w:p w14:paraId="13D4649B" w14:textId="3FDF82EB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สินค้าคงเหลือ</w:t>
            </w:r>
            <w:r w:rsidRPr="004174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73" w:type="dxa"/>
            <w:vAlign w:val="center"/>
          </w:tcPr>
          <w:p w14:paraId="56245950" w14:textId="5AF17DBF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1,416</w:t>
            </w:r>
          </w:p>
        </w:tc>
        <w:tc>
          <w:tcPr>
            <w:tcW w:w="261" w:type="dxa"/>
            <w:vAlign w:val="center"/>
          </w:tcPr>
          <w:p w14:paraId="4B832515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01327A5D" w14:textId="1731238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(1,189)</w:t>
            </w:r>
          </w:p>
        </w:tc>
        <w:tc>
          <w:tcPr>
            <w:tcW w:w="261" w:type="dxa"/>
            <w:vAlign w:val="center"/>
          </w:tcPr>
          <w:p w14:paraId="088CEC33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214E0CAA" w14:textId="7315EE24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4A489436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5D6AB185" w14:textId="488A43BC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227</w:t>
            </w:r>
          </w:p>
        </w:tc>
      </w:tr>
      <w:tr w:rsidR="00041567" w:rsidRPr="008F28FA" w14:paraId="2D8CD430" w14:textId="77777777" w:rsidTr="000906F2">
        <w:trPr>
          <w:trHeight w:val="288"/>
        </w:trPr>
        <w:tc>
          <w:tcPr>
            <w:tcW w:w="3394" w:type="dxa"/>
            <w:vAlign w:val="center"/>
          </w:tcPr>
          <w:p w14:paraId="2FCC83AA" w14:textId="77777777" w:rsidR="00041567" w:rsidRPr="008F28FA" w:rsidRDefault="00041567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4174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73" w:type="dxa"/>
            <w:vAlign w:val="center"/>
          </w:tcPr>
          <w:p w14:paraId="53E3E966" w14:textId="77777777" w:rsidR="00041567" w:rsidRPr="001851DC" w:rsidRDefault="00041567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174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3,294</w:t>
            </w:r>
          </w:p>
        </w:tc>
        <w:tc>
          <w:tcPr>
            <w:tcW w:w="261" w:type="dxa"/>
            <w:vAlign w:val="center"/>
          </w:tcPr>
          <w:p w14:paraId="697DC352" w14:textId="77777777" w:rsidR="00041567" w:rsidRPr="008F28FA" w:rsidRDefault="00041567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18BB15C1" w14:textId="77777777" w:rsidR="00041567" w:rsidRPr="001851DC" w:rsidRDefault="00041567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2,016</w:t>
            </w:r>
          </w:p>
        </w:tc>
        <w:tc>
          <w:tcPr>
            <w:tcW w:w="261" w:type="dxa"/>
            <w:vAlign w:val="center"/>
          </w:tcPr>
          <w:p w14:paraId="5C3E5558" w14:textId="77777777" w:rsidR="00041567" w:rsidRPr="008F28FA" w:rsidRDefault="00041567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5E5CEEB4" w14:textId="77777777" w:rsidR="00041567" w:rsidRPr="001851DC" w:rsidRDefault="00041567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2E3E5226" w14:textId="77777777" w:rsidR="00041567" w:rsidRPr="008F28FA" w:rsidRDefault="00041567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27E23EB8" w14:textId="77777777" w:rsidR="00041567" w:rsidRPr="001851DC" w:rsidRDefault="00041567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5,310</w:t>
            </w:r>
          </w:p>
        </w:tc>
      </w:tr>
      <w:tr w:rsidR="00E0044A" w:rsidRPr="008F28FA" w14:paraId="517DB303" w14:textId="77777777" w:rsidTr="005F4B48">
        <w:trPr>
          <w:trHeight w:val="288"/>
        </w:trPr>
        <w:tc>
          <w:tcPr>
            <w:tcW w:w="3394" w:type="dxa"/>
            <w:vAlign w:val="center"/>
          </w:tcPr>
          <w:p w14:paraId="2EB285CD" w14:textId="19FCA79C" w:rsidR="00E0044A" w:rsidRPr="004174BD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A0A52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3" w:type="dxa"/>
            <w:vAlign w:val="center"/>
          </w:tcPr>
          <w:p w14:paraId="11C3E710" w14:textId="13B506F8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38,357</w:t>
            </w:r>
          </w:p>
        </w:tc>
        <w:tc>
          <w:tcPr>
            <w:tcW w:w="261" w:type="dxa"/>
            <w:vAlign w:val="center"/>
          </w:tcPr>
          <w:p w14:paraId="2383FF45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19E4C539" w14:textId="7D2A5FDC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(1,763)</w:t>
            </w:r>
          </w:p>
        </w:tc>
        <w:tc>
          <w:tcPr>
            <w:tcW w:w="261" w:type="dxa"/>
            <w:vAlign w:val="center"/>
          </w:tcPr>
          <w:p w14:paraId="786ED64C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4F202376" w14:textId="3DEDC182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1EFD3777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7345A2A6" w14:textId="696D5E25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36,594</w:t>
            </w:r>
          </w:p>
        </w:tc>
      </w:tr>
      <w:tr w:rsidR="00E0044A" w:rsidRPr="008F28FA" w14:paraId="36A3B3E2" w14:textId="77777777" w:rsidTr="005F4B48">
        <w:trPr>
          <w:trHeight w:val="288"/>
        </w:trPr>
        <w:tc>
          <w:tcPr>
            <w:tcW w:w="3394" w:type="dxa"/>
          </w:tcPr>
          <w:p w14:paraId="4A84E99F" w14:textId="50663990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73" w:type="dxa"/>
            <w:vAlign w:val="bottom"/>
          </w:tcPr>
          <w:p w14:paraId="68034EDA" w14:textId="58643D23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1,540</w:t>
            </w:r>
          </w:p>
        </w:tc>
        <w:tc>
          <w:tcPr>
            <w:tcW w:w="261" w:type="dxa"/>
            <w:vAlign w:val="bottom"/>
          </w:tcPr>
          <w:p w14:paraId="61F4F615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bottom"/>
          </w:tcPr>
          <w:p w14:paraId="0D916B42" w14:textId="0F4EA4BB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216</w:t>
            </w:r>
          </w:p>
        </w:tc>
        <w:tc>
          <w:tcPr>
            <w:tcW w:w="261" w:type="dxa"/>
            <w:vAlign w:val="bottom"/>
          </w:tcPr>
          <w:p w14:paraId="1ECC7E79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261CA3FA" w14:textId="734D7108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bottom"/>
          </w:tcPr>
          <w:p w14:paraId="33CB7441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bottom"/>
          </w:tcPr>
          <w:p w14:paraId="1F37B190" w14:textId="0B0106C9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1,756</w:t>
            </w:r>
          </w:p>
        </w:tc>
      </w:tr>
      <w:tr w:rsidR="00E0044A" w:rsidRPr="008F28FA" w14:paraId="28B606FE" w14:textId="77777777" w:rsidTr="005F4B48">
        <w:trPr>
          <w:trHeight w:val="288"/>
        </w:trPr>
        <w:tc>
          <w:tcPr>
            <w:tcW w:w="3394" w:type="dxa"/>
          </w:tcPr>
          <w:p w14:paraId="7F45F7CE" w14:textId="28FB57B7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A22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A40929F" w14:textId="416E0A16" w:rsidR="00E0044A" w:rsidRPr="004174BD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1" w:type="dxa"/>
            <w:vAlign w:val="bottom"/>
          </w:tcPr>
          <w:p w14:paraId="5A45B01B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E81ED8D" w14:textId="3585C941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</w:t>
            </w:r>
          </w:p>
        </w:tc>
        <w:tc>
          <w:tcPr>
            <w:tcW w:w="261" w:type="dxa"/>
            <w:vAlign w:val="bottom"/>
          </w:tcPr>
          <w:p w14:paraId="198309B9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5318CD55" w14:textId="6886A59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bottom"/>
          </w:tcPr>
          <w:p w14:paraId="798A0886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3F75E3EE" w14:textId="108B900A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</w:t>
            </w:r>
          </w:p>
        </w:tc>
      </w:tr>
      <w:tr w:rsidR="00E0044A" w:rsidRPr="008F28FA" w14:paraId="5873C935" w14:textId="77777777" w:rsidTr="000906F2">
        <w:trPr>
          <w:trHeight w:val="288"/>
        </w:trPr>
        <w:tc>
          <w:tcPr>
            <w:tcW w:w="3394" w:type="dxa"/>
          </w:tcPr>
          <w:p w14:paraId="280D9E5C" w14:textId="468E3462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10511" w14:textId="0103229C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45,191</w:t>
            </w:r>
          </w:p>
        </w:tc>
        <w:tc>
          <w:tcPr>
            <w:tcW w:w="261" w:type="dxa"/>
            <w:vAlign w:val="bottom"/>
          </w:tcPr>
          <w:p w14:paraId="49AC2841" w14:textId="7777777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11F9A" w14:textId="4873DEFB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(662)</w:t>
            </w:r>
          </w:p>
        </w:tc>
        <w:tc>
          <w:tcPr>
            <w:tcW w:w="261" w:type="dxa"/>
            <w:vAlign w:val="bottom"/>
          </w:tcPr>
          <w:p w14:paraId="1676368F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7B6BC" w14:textId="0C75E3A1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bottom"/>
          </w:tcPr>
          <w:p w14:paraId="38CA1946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85724" w14:textId="1B614A8C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44,529</w:t>
            </w:r>
          </w:p>
        </w:tc>
      </w:tr>
      <w:tr w:rsidR="00E0044A" w:rsidRPr="008F28FA" w14:paraId="3277C39C" w14:textId="77777777" w:rsidTr="000906F2">
        <w:trPr>
          <w:trHeight w:val="288"/>
        </w:trPr>
        <w:tc>
          <w:tcPr>
            <w:tcW w:w="3394" w:type="dxa"/>
          </w:tcPr>
          <w:p w14:paraId="3131F943" w14:textId="77777777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65344DCA" w14:textId="7777777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22991F0B" w14:textId="7777777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</w:tcPr>
          <w:p w14:paraId="6748A89C" w14:textId="7777777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69794AAD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vAlign w:val="bottom"/>
          </w:tcPr>
          <w:p w14:paraId="6D32BF2A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2" w:type="dxa"/>
            <w:vAlign w:val="bottom"/>
          </w:tcPr>
          <w:p w14:paraId="4EDC92D0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</w:tcPr>
          <w:p w14:paraId="7EF90668" w14:textId="7777777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0044A" w:rsidRPr="008F28FA" w14:paraId="713973F0" w14:textId="77777777" w:rsidTr="000906F2">
        <w:trPr>
          <w:trHeight w:val="288"/>
        </w:trPr>
        <w:tc>
          <w:tcPr>
            <w:tcW w:w="3394" w:type="dxa"/>
            <w:vAlign w:val="center"/>
          </w:tcPr>
          <w:p w14:paraId="37980D04" w14:textId="32E7DAAB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73" w:type="dxa"/>
            <w:vAlign w:val="center"/>
          </w:tcPr>
          <w:p w14:paraId="5F382805" w14:textId="7777777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center"/>
          </w:tcPr>
          <w:p w14:paraId="0864324B" w14:textId="7777777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06EA1EFF" w14:textId="7777777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center"/>
          </w:tcPr>
          <w:p w14:paraId="5EB3D581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3412B0E6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2" w:type="dxa"/>
            <w:vAlign w:val="center"/>
          </w:tcPr>
          <w:p w14:paraId="4C1924C5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7BA482C3" w14:textId="7777777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0044A" w:rsidRPr="008F28FA" w14:paraId="2D2FD8E6" w14:textId="77777777" w:rsidTr="000906F2">
        <w:trPr>
          <w:trHeight w:val="288"/>
        </w:trPr>
        <w:tc>
          <w:tcPr>
            <w:tcW w:w="3394" w:type="dxa"/>
            <w:vAlign w:val="center"/>
          </w:tcPr>
          <w:p w14:paraId="0098AB2E" w14:textId="5A29CC24" w:rsidR="00E0044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3" w:type="dxa"/>
            <w:vAlign w:val="center"/>
          </w:tcPr>
          <w:p w14:paraId="7BEBAA72" w14:textId="7777777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center"/>
          </w:tcPr>
          <w:p w14:paraId="1AF6D419" w14:textId="7777777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0A338BB1" w14:textId="7777777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center"/>
          </w:tcPr>
          <w:p w14:paraId="7682B926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1005DB52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2" w:type="dxa"/>
            <w:vAlign w:val="center"/>
          </w:tcPr>
          <w:p w14:paraId="4BBB9DA6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779BC05E" w14:textId="7777777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0044A" w:rsidRPr="008F28FA" w14:paraId="51ED318C" w14:textId="77777777" w:rsidTr="00866D26">
        <w:trPr>
          <w:trHeight w:val="288"/>
        </w:trPr>
        <w:tc>
          <w:tcPr>
            <w:tcW w:w="3394" w:type="dxa"/>
            <w:vAlign w:val="center"/>
          </w:tcPr>
          <w:p w14:paraId="4421BD31" w14:textId="0123F84C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0A52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5D63D625" w14:textId="0C1C52C8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Pr="005A0A5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35,100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1" w:type="dxa"/>
            <w:vAlign w:val="center"/>
          </w:tcPr>
          <w:p w14:paraId="5A1B1F02" w14:textId="7777777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5D817A33" w14:textId="68A43F3A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2,709</w:t>
            </w:r>
          </w:p>
        </w:tc>
        <w:tc>
          <w:tcPr>
            <w:tcW w:w="261" w:type="dxa"/>
            <w:vAlign w:val="center"/>
          </w:tcPr>
          <w:p w14:paraId="4B39D4A3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049F5074" w14:textId="14E5680E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6EDE2072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14:paraId="5A8F98FE" w14:textId="01F01E7E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(32,391)</w:t>
            </w:r>
          </w:p>
        </w:tc>
      </w:tr>
      <w:tr w:rsidR="00E0044A" w:rsidRPr="008F28FA" w14:paraId="46C3B2FC" w14:textId="77777777" w:rsidTr="000906F2">
        <w:trPr>
          <w:trHeight w:val="424"/>
        </w:trPr>
        <w:tc>
          <w:tcPr>
            <w:tcW w:w="3394" w:type="dxa"/>
          </w:tcPr>
          <w:p w14:paraId="1F1DED74" w14:textId="1764CF7B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B30F0" w14:textId="50F6D378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(35,100)</w:t>
            </w:r>
          </w:p>
        </w:tc>
        <w:tc>
          <w:tcPr>
            <w:tcW w:w="261" w:type="dxa"/>
            <w:vAlign w:val="bottom"/>
          </w:tcPr>
          <w:p w14:paraId="46015110" w14:textId="7777777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F9F8A" w14:textId="443360F5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32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2,709</w:t>
            </w:r>
          </w:p>
        </w:tc>
        <w:tc>
          <w:tcPr>
            <w:tcW w:w="261" w:type="dxa"/>
            <w:vAlign w:val="bottom"/>
          </w:tcPr>
          <w:p w14:paraId="0FE84AFA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10421" w14:textId="72F5926E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bottom"/>
          </w:tcPr>
          <w:p w14:paraId="1F583F61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43A77" w14:textId="50807C50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(32,391)</w:t>
            </w:r>
          </w:p>
        </w:tc>
      </w:tr>
    </w:tbl>
    <w:p w14:paraId="3B28CBE5" w14:textId="3263DAEF" w:rsidR="00F54763" w:rsidRPr="008878E3" w:rsidRDefault="00F5476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6" w:type="dxa"/>
        <w:tblInd w:w="450" w:type="dxa"/>
        <w:tblLook w:val="01E0" w:firstRow="1" w:lastRow="1" w:firstColumn="1" w:lastColumn="1" w:noHBand="0" w:noVBand="0"/>
      </w:tblPr>
      <w:tblGrid>
        <w:gridCol w:w="3480"/>
        <w:gridCol w:w="1267"/>
        <w:gridCol w:w="265"/>
        <w:gridCol w:w="1268"/>
        <w:gridCol w:w="265"/>
        <w:gridCol w:w="1128"/>
        <w:gridCol w:w="235"/>
        <w:gridCol w:w="1358"/>
      </w:tblGrid>
      <w:tr w:rsidR="005A0A52" w:rsidRPr="008F28FA" w14:paraId="0C0BCCDF" w14:textId="77777777" w:rsidTr="004327C3">
        <w:trPr>
          <w:trHeight w:val="422"/>
        </w:trPr>
        <w:tc>
          <w:tcPr>
            <w:tcW w:w="3480" w:type="dxa"/>
          </w:tcPr>
          <w:p w14:paraId="3A3BCF28" w14:textId="7E37BBB3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6" w:type="dxa"/>
            <w:gridSpan w:val="7"/>
          </w:tcPr>
          <w:p w14:paraId="2386F904" w14:textId="65D4F98D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0A52" w:rsidRPr="008F28FA" w14:paraId="6A61CE57" w14:textId="77777777" w:rsidTr="00866D26">
        <w:trPr>
          <w:trHeight w:val="364"/>
        </w:trPr>
        <w:tc>
          <w:tcPr>
            <w:tcW w:w="3480" w:type="dxa"/>
            <w:vMerge w:val="restart"/>
          </w:tcPr>
          <w:p w14:paraId="3BBF4640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3F6EAC7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299B2DB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7" w:type="dxa"/>
            <w:vMerge w:val="restart"/>
          </w:tcPr>
          <w:p w14:paraId="7D6F37DF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BF6EAF" w14:textId="77777777" w:rsidR="005A0A52" w:rsidRPr="00CB191E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5" w:type="dxa"/>
            <w:vMerge w:val="restart"/>
          </w:tcPr>
          <w:p w14:paraId="0105EF0B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1" w:type="dxa"/>
            <w:gridSpan w:val="3"/>
            <w:tcBorders>
              <w:bottom w:val="single" w:sz="4" w:space="0" w:color="auto"/>
            </w:tcBorders>
          </w:tcPr>
          <w:p w14:paraId="5BB026B3" w14:textId="28350C4E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บันทึกเป็นรายได้ใน </w:t>
            </w:r>
          </w:p>
        </w:tc>
        <w:tc>
          <w:tcPr>
            <w:tcW w:w="235" w:type="dxa"/>
            <w:vMerge w:val="restart"/>
          </w:tcPr>
          <w:p w14:paraId="0FC99997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Merge w:val="restart"/>
          </w:tcPr>
          <w:p w14:paraId="4415FEC3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DB4E91" w14:textId="77777777" w:rsidR="005A0A52" w:rsidRPr="00CB191E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A0A52" w:rsidRPr="008F28FA" w14:paraId="7303E472" w14:textId="77777777" w:rsidTr="00866D26">
        <w:trPr>
          <w:trHeight w:val="862"/>
        </w:trPr>
        <w:tc>
          <w:tcPr>
            <w:tcW w:w="3480" w:type="dxa"/>
            <w:vMerge/>
          </w:tcPr>
          <w:p w14:paraId="4535CC40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Merge/>
          </w:tcPr>
          <w:p w14:paraId="3BE99BA0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Merge/>
          </w:tcPr>
          <w:p w14:paraId="0C0423F1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5E38DB9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5" w:type="dxa"/>
          </w:tcPr>
          <w:p w14:paraId="55C0BC63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E07F50F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5" w:type="dxa"/>
            <w:vMerge/>
          </w:tcPr>
          <w:p w14:paraId="72512B25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Merge/>
          </w:tcPr>
          <w:p w14:paraId="2EF11D75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0A52" w:rsidRPr="008F28FA" w14:paraId="0F3E817C" w14:textId="77777777" w:rsidTr="004327C3">
        <w:trPr>
          <w:trHeight w:val="407"/>
        </w:trPr>
        <w:tc>
          <w:tcPr>
            <w:tcW w:w="3480" w:type="dxa"/>
          </w:tcPr>
          <w:p w14:paraId="775FEC89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6" w:type="dxa"/>
            <w:gridSpan w:val="7"/>
          </w:tcPr>
          <w:p w14:paraId="36023F2D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0A52" w:rsidRPr="008F28FA" w14:paraId="0DB58B77" w14:textId="77777777" w:rsidTr="00866D26">
        <w:trPr>
          <w:trHeight w:hRule="exact" w:val="434"/>
        </w:trPr>
        <w:tc>
          <w:tcPr>
            <w:tcW w:w="3480" w:type="dxa"/>
            <w:vAlign w:val="center"/>
          </w:tcPr>
          <w:p w14:paraId="6BFA273E" w14:textId="7909836E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603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7" w:type="dxa"/>
            <w:vAlign w:val="center"/>
          </w:tcPr>
          <w:p w14:paraId="76C07460" w14:textId="77777777" w:rsidR="005A0A52" w:rsidRPr="008F28FA" w:rsidRDefault="005A0A52" w:rsidP="005A0A52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503D74A5" w14:textId="77777777" w:rsidR="005A0A52" w:rsidRPr="008F28FA" w:rsidRDefault="005A0A52" w:rsidP="005A0A5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vAlign w:val="center"/>
          </w:tcPr>
          <w:p w14:paraId="60B0BBD3" w14:textId="77777777" w:rsidR="005A0A52" w:rsidRPr="008F28FA" w:rsidRDefault="005A0A52" w:rsidP="005A0A52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77227E57" w14:textId="77777777" w:rsidR="005A0A52" w:rsidRPr="008F28FA" w:rsidRDefault="005A0A52" w:rsidP="005A0A5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vAlign w:val="center"/>
          </w:tcPr>
          <w:p w14:paraId="0155D701" w14:textId="77777777" w:rsidR="005A0A52" w:rsidRPr="008F28FA" w:rsidRDefault="005A0A52" w:rsidP="005A0A5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center"/>
          </w:tcPr>
          <w:p w14:paraId="5525FD88" w14:textId="77777777" w:rsidR="005A0A52" w:rsidRPr="008F28FA" w:rsidRDefault="005A0A52" w:rsidP="005A0A5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2D7C1EC7" w14:textId="77777777" w:rsidR="005A0A52" w:rsidRPr="008F28FA" w:rsidRDefault="005A0A52" w:rsidP="005A0A52">
            <w:pPr>
              <w:pStyle w:val="index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0A52" w:rsidRPr="008F28FA" w14:paraId="2037806D" w14:textId="77777777" w:rsidTr="00866D26">
        <w:trPr>
          <w:trHeight w:hRule="exact" w:val="434"/>
        </w:trPr>
        <w:tc>
          <w:tcPr>
            <w:tcW w:w="3480" w:type="dxa"/>
            <w:vAlign w:val="center"/>
          </w:tcPr>
          <w:p w14:paraId="08B41F89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vAlign w:val="center"/>
          </w:tcPr>
          <w:p w14:paraId="012A934E" w14:textId="77777777" w:rsidR="005A0A52" w:rsidRPr="008F28FA" w:rsidRDefault="005A0A52" w:rsidP="005A0A52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5961C437" w14:textId="77777777" w:rsidR="005A0A52" w:rsidRPr="008F28FA" w:rsidRDefault="005A0A52" w:rsidP="005A0A5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vAlign w:val="center"/>
          </w:tcPr>
          <w:p w14:paraId="16B16A9E" w14:textId="77777777" w:rsidR="005A0A52" w:rsidRPr="008F28FA" w:rsidRDefault="005A0A52" w:rsidP="005A0A52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2F53FF46" w14:textId="77777777" w:rsidR="005A0A52" w:rsidRPr="008F28FA" w:rsidRDefault="005A0A52" w:rsidP="005A0A5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vAlign w:val="center"/>
          </w:tcPr>
          <w:p w14:paraId="4474EC08" w14:textId="77777777" w:rsidR="005A0A52" w:rsidRPr="008F28FA" w:rsidRDefault="005A0A52" w:rsidP="005A0A5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center"/>
          </w:tcPr>
          <w:p w14:paraId="548FD34F" w14:textId="77777777" w:rsidR="005A0A52" w:rsidRPr="008F28FA" w:rsidRDefault="005A0A52" w:rsidP="005A0A5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2CAA66D3" w14:textId="77777777" w:rsidR="005A0A52" w:rsidRPr="008F28FA" w:rsidRDefault="005A0A52" w:rsidP="005A0A52">
            <w:pPr>
              <w:pStyle w:val="index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44A" w:rsidRPr="008F28FA" w14:paraId="0D05998B" w14:textId="77777777" w:rsidTr="00866D26">
        <w:trPr>
          <w:trHeight w:val="289"/>
        </w:trPr>
        <w:tc>
          <w:tcPr>
            <w:tcW w:w="3480" w:type="dxa"/>
          </w:tcPr>
          <w:p w14:paraId="2235837C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8F28F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A01EEE1" w14:textId="5E65AFC0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1,248</w:t>
            </w:r>
          </w:p>
        </w:tc>
        <w:tc>
          <w:tcPr>
            <w:tcW w:w="265" w:type="dxa"/>
            <w:vAlign w:val="bottom"/>
          </w:tcPr>
          <w:p w14:paraId="37362ED7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34AFC6BF" w14:textId="72ED97EF" w:rsidR="00E0044A" w:rsidRPr="00F5476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5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5F4B4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5" w:type="dxa"/>
            <w:vAlign w:val="bottom"/>
          </w:tcPr>
          <w:p w14:paraId="566862A7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7D9D95A1" w14:textId="4CED6192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146</w:t>
            </w:r>
          </w:p>
        </w:tc>
        <w:tc>
          <w:tcPr>
            <w:tcW w:w="235" w:type="dxa"/>
            <w:vAlign w:val="bottom"/>
          </w:tcPr>
          <w:p w14:paraId="21823016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A7B735E" w14:textId="7571B6ED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1,53</w:t>
            </w:r>
            <w:r w:rsidR="005F4B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E0044A" w:rsidRPr="008F28FA" w14:paraId="20BFE2C4" w14:textId="77777777" w:rsidTr="00866D26">
        <w:trPr>
          <w:trHeight w:val="289"/>
        </w:trPr>
        <w:tc>
          <w:tcPr>
            <w:tcW w:w="3480" w:type="dxa"/>
          </w:tcPr>
          <w:p w14:paraId="2AE02C69" w14:textId="77777777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4737C" w14:textId="7E1443BE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1,248</w:t>
            </w:r>
          </w:p>
        </w:tc>
        <w:tc>
          <w:tcPr>
            <w:tcW w:w="265" w:type="dxa"/>
            <w:vAlign w:val="bottom"/>
          </w:tcPr>
          <w:p w14:paraId="2C9F56DB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3DE4E" w14:textId="07410C9A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14</w:t>
            </w:r>
            <w:r w:rsidR="005F4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65" w:type="dxa"/>
            <w:vAlign w:val="bottom"/>
          </w:tcPr>
          <w:p w14:paraId="160452DF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BE44B" w14:textId="7CC5BA72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146</w:t>
            </w:r>
          </w:p>
        </w:tc>
        <w:tc>
          <w:tcPr>
            <w:tcW w:w="235" w:type="dxa"/>
            <w:vAlign w:val="bottom"/>
          </w:tcPr>
          <w:p w14:paraId="7AA1DC52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E3625" w14:textId="20A3306B" w:rsidR="00E0044A" w:rsidRPr="00F54763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</w:t>
            </w:r>
            <w:r w:rsidR="005F4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E0044A" w:rsidRPr="00A666F6" w14:paraId="0DA07766" w14:textId="77777777" w:rsidTr="00866D26">
        <w:trPr>
          <w:trHeight w:val="289"/>
        </w:trPr>
        <w:tc>
          <w:tcPr>
            <w:tcW w:w="3480" w:type="dxa"/>
          </w:tcPr>
          <w:p w14:paraId="7C6B2AF4" w14:textId="77777777" w:rsidR="00E0044A" w:rsidRPr="00A666F6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365BC3DC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14:paraId="79759414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bottom"/>
          </w:tcPr>
          <w:p w14:paraId="2EBEB635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14:paraId="6560DB4E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4FCA2730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5" w:type="dxa"/>
            <w:vAlign w:val="bottom"/>
          </w:tcPr>
          <w:p w14:paraId="194E2CD7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  <w:vAlign w:val="bottom"/>
          </w:tcPr>
          <w:p w14:paraId="671AE3C2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0044A" w:rsidRPr="008F28FA" w14:paraId="64BBFAA2" w14:textId="77777777" w:rsidTr="00866D26">
        <w:trPr>
          <w:trHeight w:val="289"/>
        </w:trPr>
        <w:tc>
          <w:tcPr>
            <w:tcW w:w="3480" w:type="dxa"/>
          </w:tcPr>
          <w:p w14:paraId="60114970" w14:textId="2168781C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7" w:type="dxa"/>
            <w:vAlign w:val="bottom"/>
          </w:tcPr>
          <w:p w14:paraId="123B2F2C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14:paraId="038D6A87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vAlign w:val="bottom"/>
          </w:tcPr>
          <w:p w14:paraId="633C71B7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14:paraId="20E36DEC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4FFCB48D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5" w:type="dxa"/>
            <w:vAlign w:val="bottom"/>
          </w:tcPr>
          <w:p w14:paraId="2CA75972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8" w:type="dxa"/>
            <w:vAlign w:val="bottom"/>
          </w:tcPr>
          <w:p w14:paraId="2B1F242F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0044A" w:rsidRPr="008F28FA" w14:paraId="2DFF2DDF" w14:textId="77777777" w:rsidTr="00866D26">
        <w:trPr>
          <w:trHeight w:val="289"/>
        </w:trPr>
        <w:tc>
          <w:tcPr>
            <w:tcW w:w="3480" w:type="dxa"/>
          </w:tcPr>
          <w:p w14:paraId="1A8B17B5" w14:textId="77777777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vAlign w:val="bottom"/>
          </w:tcPr>
          <w:p w14:paraId="65194215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14:paraId="15091CD6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vAlign w:val="bottom"/>
          </w:tcPr>
          <w:p w14:paraId="19A4053A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14:paraId="4469407C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14DBBAA7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5" w:type="dxa"/>
            <w:vAlign w:val="bottom"/>
          </w:tcPr>
          <w:p w14:paraId="4C9457D5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8" w:type="dxa"/>
            <w:vAlign w:val="bottom"/>
          </w:tcPr>
          <w:p w14:paraId="71FA64F0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0044A" w:rsidRPr="008F28FA" w14:paraId="2C570D2E" w14:textId="77777777" w:rsidTr="00866D26">
        <w:trPr>
          <w:trHeight w:val="289"/>
        </w:trPr>
        <w:tc>
          <w:tcPr>
            <w:tcW w:w="3480" w:type="dxa"/>
          </w:tcPr>
          <w:p w14:paraId="34B26532" w14:textId="5DD8D614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2E76247" w14:textId="79B8037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</w:t>
            </w:r>
          </w:p>
        </w:tc>
        <w:tc>
          <w:tcPr>
            <w:tcW w:w="265" w:type="dxa"/>
            <w:vAlign w:val="bottom"/>
          </w:tcPr>
          <w:p w14:paraId="61B23B25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059C53F" w14:textId="3274E681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65" w:type="dxa"/>
            <w:vAlign w:val="bottom"/>
          </w:tcPr>
          <w:p w14:paraId="0EF0C1E1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80ABE00" w14:textId="3DC82AAA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5" w:type="dxa"/>
            <w:vAlign w:val="bottom"/>
          </w:tcPr>
          <w:p w14:paraId="2F27EF80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084A7AD6" w14:textId="46AF8A36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1,248</w:t>
            </w:r>
          </w:p>
        </w:tc>
      </w:tr>
      <w:tr w:rsidR="00E0044A" w:rsidRPr="008F28FA" w14:paraId="150F4D35" w14:textId="77777777" w:rsidTr="00866D26">
        <w:trPr>
          <w:trHeight w:val="289"/>
        </w:trPr>
        <w:tc>
          <w:tcPr>
            <w:tcW w:w="3480" w:type="dxa"/>
          </w:tcPr>
          <w:p w14:paraId="22A16259" w14:textId="77777777" w:rsidR="00E0044A" w:rsidRPr="008F28FA" w:rsidRDefault="00E0044A" w:rsidP="00E0044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6B27F" w14:textId="1DB38FFA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30</w:t>
            </w:r>
          </w:p>
        </w:tc>
        <w:tc>
          <w:tcPr>
            <w:tcW w:w="265" w:type="dxa"/>
            <w:vAlign w:val="bottom"/>
          </w:tcPr>
          <w:p w14:paraId="473A7486" w14:textId="77777777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50FF9" w14:textId="0623AFDB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118</w:t>
            </w:r>
          </w:p>
        </w:tc>
        <w:tc>
          <w:tcPr>
            <w:tcW w:w="265" w:type="dxa"/>
            <w:vAlign w:val="bottom"/>
          </w:tcPr>
          <w:p w14:paraId="79928E62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D3805" w14:textId="79FCA6E0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5" w:type="dxa"/>
            <w:vAlign w:val="bottom"/>
          </w:tcPr>
          <w:p w14:paraId="270AD961" w14:textId="77777777" w:rsidR="00E0044A" w:rsidRPr="008F28F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2359A" w14:textId="0AA5B7EE" w:rsidR="00E0044A" w:rsidRPr="001851DC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1,248</w:t>
            </w:r>
          </w:p>
        </w:tc>
      </w:tr>
    </w:tbl>
    <w:p w14:paraId="12A0B491" w14:textId="77777777" w:rsidR="00811DF3" w:rsidRPr="00A666F6" w:rsidRDefault="00811DF3" w:rsidP="00811D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32BDA26" w14:textId="77777777" w:rsidR="00C44C20" w:rsidRDefault="00C4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0445948" w14:textId="3BD2DB17" w:rsidR="0019063D" w:rsidRPr="00A666F6" w:rsidRDefault="0019063D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666F6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  <w:r w:rsidR="003047B0" w:rsidRPr="00A666F6"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5F1FC476" w14:textId="77777777" w:rsidR="00214C9A" w:rsidRPr="00A666F6" w:rsidRDefault="00214C9A" w:rsidP="00214C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F7E419E" w14:textId="5CB69386" w:rsidR="00214C9A" w:rsidRPr="00A666F6" w:rsidRDefault="00DF3E0F" w:rsidP="00DF3E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666F6">
        <w:rPr>
          <w:rFonts w:asciiTheme="majorBidi" w:hAnsiTheme="majorBidi" w:hint="cs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73A0BF37" w14:textId="77777777" w:rsidR="008D04A8" w:rsidRPr="00A666F6" w:rsidRDefault="008D04A8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087"/>
        <w:gridCol w:w="270"/>
        <w:gridCol w:w="1088"/>
        <w:gridCol w:w="250"/>
        <w:gridCol w:w="22"/>
        <w:gridCol w:w="1073"/>
        <w:gridCol w:w="274"/>
        <w:gridCol w:w="1077"/>
      </w:tblGrid>
      <w:tr w:rsidR="008D04A8" w:rsidRPr="00A666F6" w14:paraId="5DF82F1C" w14:textId="77777777" w:rsidTr="00E72C27">
        <w:tc>
          <w:tcPr>
            <w:tcW w:w="2202" w:type="pct"/>
          </w:tcPr>
          <w:p w14:paraId="78D4848F" w14:textId="24DF93D5" w:rsidR="008D04A8" w:rsidRPr="00A666F6" w:rsidRDefault="0077544C" w:rsidP="00E7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331" w:type="pct"/>
            <w:gridSpan w:val="3"/>
          </w:tcPr>
          <w:p w14:paraId="0BEE58DD" w14:textId="77777777" w:rsidR="008D04A8" w:rsidRPr="00A666F6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51D3D3F3" w14:textId="77777777" w:rsidR="008D04A8" w:rsidRPr="00A666F6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14:paraId="4676FDEC" w14:textId="77777777" w:rsidR="008D04A8" w:rsidRPr="00A666F6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4BC4" w:rsidRPr="00A666F6" w14:paraId="1FBF78AF" w14:textId="77777777" w:rsidTr="00E72C27">
        <w:tc>
          <w:tcPr>
            <w:tcW w:w="2202" w:type="pct"/>
            <w:vAlign w:val="bottom"/>
          </w:tcPr>
          <w:p w14:paraId="15341FFD" w14:textId="3B6E8601" w:rsidR="00084BC4" w:rsidRPr="00A666F6" w:rsidRDefault="00084BC4" w:rsidP="0008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6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666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666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666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2" w:type="pct"/>
          </w:tcPr>
          <w:p w14:paraId="0BBBE615" w14:textId="3B9E4BBA" w:rsidR="00084BC4" w:rsidRPr="00A666F6" w:rsidRDefault="00084BC4" w:rsidP="0008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2767DCF" w14:textId="77777777" w:rsidR="00084BC4" w:rsidRPr="00A666F6" w:rsidRDefault="00084BC4" w:rsidP="0008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C5414B" w14:textId="24287B49" w:rsidR="00084BC4" w:rsidRPr="00A666F6" w:rsidRDefault="00084BC4" w:rsidP="0008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gridSpan w:val="2"/>
          </w:tcPr>
          <w:p w14:paraId="6866C4F1" w14:textId="77777777" w:rsidR="00084BC4" w:rsidRPr="00A666F6" w:rsidRDefault="00084BC4" w:rsidP="0008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9E4491" w14:textId="1BF18001" w:rsidR="00084BC4" w:rsidRPr="00A666F6" w:rsidRDefault="00084BC4" w:rsidP="0008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57B9418C" w14:textId="77777777" w:rsidR="00084BC4" w:rsidRPr="00A666F6" w:rsidRDefault="00084BC4" w:rsidP="0008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9146DA6" w14:textId="17950BF4" w:rsidR="00084BC4" w:rsidRPr="00A666F6" w:rsidRDefault="00084BC4" w:rsidP="0008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51D0" w:rsidRPr="00A666F6" w14:paraId="25B6B8E9" w14:textId="77777777" w:rsidTr="008E26C6">
        <w:tc>
          <w:tcPr>
            <w:tcW w:w="2202" w:type="pct"/>
            <w:vAlign w:val="bottom"/>
          </w:tcPr>
          <w:p w14:paraId="0F85A353" w14:textId="51D0342D" w:rsidR="00C851D0" w:rsidRPr="00A666F6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8" w:type="pct"/>
            <w:gridSpan w:val="8"/>
          </w:tcPr>
          <w:p w14:paraId="14D76126" w14:textId="77777777" w:rsidR="00C851D0" w:rsidRPr="00A666F6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E0044A" w:rsidRPr="00A666F6" w14:paraId="4295735F" w14:textId="77777777" w:rsidTr="00084BC4">
        <w:trPr>
          <w:trHeight w:val="569"/>
        </w:trPr>
        <w:tc>
          <w:tcPr>
            <w:tcW w:w="2202" w:type="pct"/>
            <w:vAlign w:val="bottom"/>
          </w:tcPr>
          <w:p w14:paraId="1851F3FF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กำไรสำหรับปีที่เป็นส่วนของผู้ถือหุ้นสามัญ</w:t>
            </w:r>
          </w:p>
          <w:p w14:paraId="6DE08EC5" w14:textId="0B4AFFD8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6F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6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ของบริษัท 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19F1B1D5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AD20A62" w14:textId="6BA56DA4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37,</w:t>
            </w:r>
            <w:r w:rsidR="005F4B4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610</w:t>
            </w:r>
          </w:p>
        </w:tc>
        <w:tc>
          <w:tcPr>
            <w:tcW w:w="147" w:type="pct"/>
          </w:tcPr>
          <w:p w14:paraId="46E54451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7A94C901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276694C" w14:textId="38F019E2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23,919</w:t>
            </w:r>
          </w:p>
        </w:tc>
        <w:tc>
          <w:tcPr>
            <w:tcW w:w="148" w:type="pct"/>
            <w:gridSpan w:val="2"/>
          </w:tcPr>
          <w:p w14:paraId="23B26021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14:paraId="6E1DC9F1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D1E8B76" w14:textId="07D91066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17,524</w:t>
            </w:r>
          </w:p>
        </w:tc>
        <w:tc>
          <w:tcPr>
            <w:tcW w:w="149" w:type="pct"/>
          </w:tcPr>
          <w:p w14:paraId="67D8ED8E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779ABBEF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CF8DF26" w14:textId="0628C37A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6,834</w:t>
            </w:r>
          </w:p>
        </w:tc>
      </w:tr>
      <w:tr w:rsidR="00E0044A" w:rsidRPr="00A666F6" w14:paraId="15E28F16" w14:textId="77777777" w:rsidTr="00130C65">
        <w:trPr>
          <w:trHeight w:val="296"/>
        </w:trPr>
        <w:tc>
          <w:tcPr>
            <w:tcW w:w="2202" w:type="pct"/>
            <w:vAlign w:val="center"/>
          </w:tcPr>
          <w:p w14:paraId="7396F9ED" w14:textId="18B12F1E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01FF0033" w14:textId="64DFD85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600,000</w:t>
            </w:r>
          </w:p>
        </w:tc>
        <w:tc>
          <w:tcPr>
            <w:tcW w:w="147" w:type="pct"/>
          </w:tcPr>
          <w:p w14:paraId="2EB744D3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47D81125" w14:textId="6AC046F4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600,000</w:t>
            </w:r>
          </w:p>
        </w:tc>
        <w:tc>
          <w:tcPr>
            <w:tcW w:w="148" w:type="pct"/>
            <w:gridSpan w:val="2"/>
          </w:tcPr>
          <w:p w14:paraId="471695A7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14:paraId="48780002" w14:textId="0CAE98D0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600,0</w:t>
            </w:r>
            <w:r w:rsidR="00F102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149" w:type="pct"/>
          </w:tcPr>
          <w:p w14:paraId="3EA52C7C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61A87021" w14:textId="0DDDACFC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600,000</w:t>
            </w:r>
          </w:p>
        </w:tc>
      </w:tr>
      <w:tr w:rsidR="00E0044A" w:rsidRPr="00A666F6" w14:paraId="04653448" w14:textId="77777777" w:rsidTr="00E72C27">
        <w:tc>
          <w:tcPr>
            <w:tcW w:w="2202" w:type="pct"/>
            <w:vAlign w:val="bottom"/>
          </w:tcPr>
          <w:p w14:paraId="2F980474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center"/>
          </w:tcPr>
          <w:p w14:paraId="75EF9839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AFCADB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center"/>
          </w:tcPr>
          <w:p w14:paraId="0A05E8B0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1FBC5319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center"/>
          </w:tcPr>
          <w:p w14:paraId="16CCB18A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45C3AB3D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center"/>
          </w:tcPr>
          <w:p w14:paraId="7E8D0E29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0044A" w:rsidRPr="00A666F6" w14:paraId="1D54589F" w14:textId="77777777" w:rsidTr="00E72C27">
        <w:tc>
          <w:tcPr>
            <w:tcW w:w="2202" w:type="pct"/>
            <w:vAlign w:val="bottom"/>
          </w:tcPr>
          <w:p w14:paraId="39936B86" w14:textId="4E02D182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A666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66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666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6790C473" w14:textId="0C41F98B" w:rsidR="00E0044A" w:rsidRPr="00A666F6" w:rsidRDefault="00E0044A" w:rsidP="005F4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0.06</w:t>
            </w:r>
          </w:p>
        </w:tc>
        <w:tc>
          <w:tcPr>
            <w:tcW w:w="147" w:type="pct"/>
          </w:tcPr>
          <w:p w14:paraId="37CD68A3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5E340E87" w14:textId="0F6FC713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0.04</w:t>
            </w:r>
          </w:p>
        </w:tc>
        <w:tc>
          <w:tcPr>
            <w:tcW w:w="148" w:type="pct"/>
            <w:gridSpan w:val="2"/>
          </w:tcPr>
          <w:p w14:paraId="0E1E3EAB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14:paraId="3956CFA2" w14:textId="4E34EC5C" w:rsidR="00E0044A" w:rsidRPr="00A666F6" w:rsidRDefault="00E0044A" w:rsidP="005F4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0.03</w:t>
            </w:r>
          </w:p>
        </w:tc>
        <w:tc>
          <w:tcPr>
            <w:tcW w:w="149" w:type="pct"/>
          </w:tcPr>
          <w:p w14:paraId="52684574" w14:textId="77777777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053D578C" w14:textId="73B7166B" w:rsidR="00E0044A" w:rsidRPr="00A666F6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0.01</w:t>
            </w:r>
          </w:p>
        </w:tc>
      </w:tr>
    </w:tbl>
    <w:p w14:paraId="608762E0" w14:textId="77777777" w:rsidR="007C4C3E" w:rsidRPr="00A666F6" w:rsidRDefault="007C4C3E" w:rsidP="007C4C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6D0117" w14:textId="548DD73F" w:rsidR="008414D4" w:rsidRPr="007C4C3E" w:rsidRDefault="008414D4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C4C3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เงินปันผล </w:t>
      </w:r>
    </w:p>
    <w:p w14:paraId="5CCFC3A5" w14:textId="5B3927B1" w:rsidR="008414D4" w:rsidRPr="007C4C3E" w:rsidRDefault="008414D4" w:rsidP="00FF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65"/>
        <w:gridCol w:w="1620"/>
        <w:gridCol w:w="1278"/>
        <w:gridCol w:w="236"/>
        <w:gridCol w:w="1294"/>
      </w:tblGrid>
      <w:tr w:rsidR="00782966" w:rsidRPr="007C4C3E" w14:paraId="2025F515" w14:textId="77777777" w:rsidTr="00047EE3">
        <w:tc>
          <w:tcPr>
            <w:tcW w:w="3060" w:type="dxa"/>
            <w:vAlign w:val="bottom"/>
          </w:tcPr>
          <w:p w14:paraId="410E07D7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524FA93B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34DF46F4" w14:textId="4D9DB697" w:rsidR="00782966" w:rsidRPr="007C4C3E" w:rsidRDefault="00782966" w:rsidP="008A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74B1BD94" w14:textId="68E57DA5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61C2C6C8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850D5C7" w14:textId="77777777" w:rsidR="00782966" w:rsidRPr="007C4C3E" w:rsidDel="00D43E7A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82966" w:rsidRPr="007C4C3E" w14:paraId="7C01BEA8" w14:textId="77777777" w:rsidTr="00047EE3">
        <w:tc>
          <w:tcPr>
            <w:tcW w:w="3060" w:type="dxa"/>
          </w:tcPr>
          <w:p w14:paraId="6B37EC89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5B7A2FAA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837C2C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43FA802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91D30AA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FE0BEBA" w14:textId="7CC5636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B7F49" w:rsidRPr="007C4C3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C4C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82966" w:rsidRPr="007C4C3E" w14:paraId="270986CA" w14:textId="77777777" w:rsidTr="00047EE3">
        <w:tc>
          <w:tcPr>
            <w:tcW w:w="3060" w:type="dxa"/>
          </w:tcPr>
          <w:p w14:paraId="69FC321B" w14:textId="117F90F1" w:rsidR="00782966" w:rsidRPr="007C4C3E" w:rsidRDefault="0064148A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47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65" w:type="dxa"/>
          </w:tcPr>
          <w:p w14:paraId="0B1B386A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</w:tcPr>
          <w:p w14:paraId="2E4FDEA0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</w:tcPr>
          <w:p w14:paraId="491C68BB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1EAA825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024187F6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0044A" w:rsidRPr="007C4C3E" w14:paraId="773F0B02" w14:textId="77777777" w:rsidTr="00047EE3">
        <w:tc>
          <w:tcPr>
            <w:tcW w:w="3060" w:type="dxa"/>
          </w:tcPr>
          <w:p w14:paraId="3384C37C" w14:textId="13C3CCAD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C4C3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65" w:type="dxa"/>
          </w:tcPr>
          <w:p w14:paraId="074C3D33" w14:textId="58835E2E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4C3E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7C4C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12D47624" w14:textId="7D014769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hint="cs"/>
                <w:sz w:val="30"/>
                <w:szCs w:val="30"/>
                <w:cs/>
              </w:rPr>
              <w:t>พฤษภาคม</w:t>
            </w:r>
            <w:r w:rsidRPr="007C4C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BC507C9" w14:textId="351D7105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0.0266</w:t>
            </w:r>
          </w:p>
        </w:tc>
        <w:tc>
          <w:tcPr>
            <w:tcW w:w="236" w:type="dxa"/>
          </w:tcPr>
          <w:p w14:paraId="50C89983" w14:textId="77777777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AB61B38" w14:textId="4585999E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15,960</w:t>
            </w:r>
          </w:p>
        </w:tc>
      </w:tr>
      <w:tr w:rsidR="008E26C6" w:rsidRPr="007C4C3E" w14:paraId="59E41C93" w14:textId="77777777" w:rsidTr="00047EE3">
        <w:tc>
          <w:tcPr>
            <w:tcW w:w="3060" w:type="dxa"/>
          </w:tcPr>
          <w:p w14:paraId="14397D1B" w14:textId="77777777" w:rsidR="008E26C6" w:rsidRPr="007C4C3E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5" w:type="dxa"/>
          </w:tcPr>
          <w:p w14:paraId="7C812668" w14:textId="77777777" w:rsidR="008E26C6" w:rsidRPr="007C4C3E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1AB6D6E" w14:textId="77777777" w:rsidR="008E26C6" w:rsidRPr="007C4C3E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2891BC00" w14:textId="77777777" w:rsidR="008E26C6" w:rsidRPr="007C4C3E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9E617D4" w14:textId="77777777" w:rsidR="008E26C6" w:rsidRPr="007C4C3E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B2D09F8" w14:textId="77777777" w:rsidR="008E26C6" w:rsidRPr="007C4C3E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47EE3" w:rsidRPr="007C4C3E" w14:paraId="55E30626" w14:textId="77777777" w:rsidTr="00047EE3">
        <w:tc>
          <w:tcPr>
            <w:tcW w:w="3060" w:type="dxa"/>
          </w:tcPr>
          <w:p w14:paraId="566C0788" w14:textId="35142D90" w:rsidR="00047EE3" w:rsidRPr="007C4C3E" w:rsidRDefault="00047EE3" w:rsidP="00047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65" w:type="dxa"/>
          </w:tcPr>
          <w:p w14:paraId="0969E26C" w14:textId="77777777" w:rsidR="00047EE3" w:rsidRPr="007C4C3E" w:rsidRDefault="00047EE3" w:rsidP="00047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1FFFEF" w14:textId="77777777" w:rsidR="00047EE3" w:rsidRPr="007C4C3E" w:rsidRDefault="00047EE3" w:rsidP="00047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78" w:type="dxa"/>
          </w:tcPr>
          <w:p w14:paraId="6CAA3E3A" w14:textId="77777777" w:rsidR="00047EE3" w:rsidRPr="007C4C3E" w:rsidRDefault="00047EE3" w:rsidP="00047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21F12" w14:textId="77777777" w:rsidR="00047EE3" w:rsidRPr="007C4C3E" w:rsidRDefault="00047EE3" w:rsidP="00047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A0ED3DF" w14:textId="77777777" w:rsidR="00047EE3" w:rsidRPr="007C4C3E" w:rsidRDefault="00047EE3" w:rsidP="00047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EE3" w:rsidRPr="007C4C3E" w14:paraId="773E8F56" w14:textId="77777777" w:rsidTr="00047EE3">
        <w:tc>
          <w:tcPr>
            <w:tcW w:w="3060" w:type="dxa"/>
          </w:tcPr>
          <w:p w14:paraId="342A4E0F" w14:textId="34FC573E" w:rsidR="00047EE3" w:rsidRPr="007C4C3E" w:rsidRDefault="00047EE3" w:rsidP="00047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C4C3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665" w:type="dxa"/>
          </w:tcPr>
          <w:p w14:paraId="56015D01" w14:textId="0855416E" w:rsidR="00047EE3" w:rsidRPr="007C4C3E" w:rsidRDefault="00047EE3" w:rsidP="00047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7C4C3E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7C4C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0D59DB1D" w14:textId="44E972FF" w:rsidR="00047EE3" w:rsidRPr="007C4C3E" w:rsidRDefault="00047EE3" w:rsidP="00047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C4C3E">
              <w:rPr>
                <w:rFonts w:asciiTheme="majorBidi" w:hAnsiTheme="majorBidi" w:hint="cs"/>
                <w:sz w:val="30"/>
                <w:szCs w:val="30"/>
                <w:cs/>
              </w:rPr>
              <w:t>พฤษภาคม</w:t>
            </w:r>
            <w:r w:rsidRPr="007C4C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B37A2A7" w14:textId="149FDF10" w:rsidR="00047EE3" w:rsidRPr="007C4C3E" w:rsidRDefault="00047EE3" w:rsidP="00047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0.0133</w:t>
            </w:r>
          </w:p>
        </w:tc>
        <w:tc>
          <w:tcPr>
            <w:tcW w:w="236" w:type="dxa"/>
          </w:tcPr>
          <w:p w14:paraId="3067C692" w14:textId="77777777" w:rsidR="00047EE3" w:rsidRPr="007C4C3E" w:rsidRDefault="00047EE3" w:rsidP="00047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839AA14" w14:textId="48DD4442" w:rsidR="00047EE3" w:rsidRPr="007C4C3E" w:rsidRDefault="00047EE3" w:rsidP="00047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7,980</w:t>
            </w:r>
          </w:p>
        </w:tc>
      </w:tr>
    </w:tbl>
    <w:p w14:paraId="553AB5FA" w14:textId="4DEC4D9E" w:rsidR="00066585" w:rsidRPr="007C4C3E" w:rsidRDefault="00066585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DB3127" w14:textId="21BEAB25" w:rsidR="008414D4" w:rsidRPr="007C4C3E" w:rsidRDefault="008414D4" w:rsidP="004C608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C4C3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  <w:r w:rsidR="00FF53F2" w:rsidRPr="007C4C3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05F987C7" w14:textId="77777777" w:rsidR="001E23ED" w:rsidRPr="007C4C3E" w:rsidRDefault="001E23ED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B6E15" w14:textId="65975CAF" w:rsidR="00A31AF3" w:rsidRPr="007C4C3E" w:rsidRDefault="00A31AF3" w:rsidP="001C1951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C4C3E">
        <w:rPr>
          <w:rFonts w:asciiTheme="majorBidi" w:hAnsiTheme="majorBidi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D16E610" w14:textId="7ACB87F4" w:rsidR="00A31AF3" w:rsidRPr="007C4C3E" w:rsidRDefault="00A31AF3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D2B886F" w14:textId="3D843603" w:rsidR="00A31AF3" w:rsidRPr="007C4C3E" w:rsidRDefault="00A31AF3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ินทรัพย์และหนี้สินทางการเงินของกลุ่มบริษัทมีมูลค่าที่ใกล้เคียงกับมูลค่าตามบัญชีทุกรายการ</w:t>
      </w:r>
    </w:p>
    <w:p w14:paraId="3B0B8DF7" w14:textId="77777777" w:rsidR="00C44C20" w:rsidRDefault="00C4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50DA9244" w14:textId="5A52F19A" w:rsidR="008414D4" w:rsidRPr="007C4C3E" w:rsidRDefault="008414D4" w:rsidP="00F92BF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7C4C3E">
        <w:rPr>
          <w:rFonts w:asciiTheme="majorBidi" w:hAnsiTheme="majorBidi"/>
          <w:i/>
          <w:iCs/>
          <w:sz w:val="30"/>
          <w:szCs w:val="30"/>
          <w:cs/>
        </w:rPr>
        <w:t>นโยบาย</w:t>
      </w:r>
      <w:r w:rsidRPr="007C4C3E">
        <w:rPr>
          <w:rFonts w:asciiTheme="majorBidi" w:hAnsiTheme="majorBidi" w:cstheme="majorBidi"/>
          <w:i/>
          <w:iCs/>
          <w:sz w:val="30"/>
          <w:szCs w:val="30"/>
          <w:cs/>
        </w:rPr>
        <w:t>การจัดการความเสี่ยงทางด้านการเงิน</w:t>
      </w:r>
    </w:p>
    <w:p w14:paraId="6C2A24A6" w14:textId="77777777" w:rsidR="008414D4" w:rsidRPr="007C4C3E" w:rsidRDefault="008414D4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FB6F01" w14:textId="3C0F1D23" w:rsidR="00722B5C" w:rsidRPr="007C4C3E" w:rsidRDefault="00722B5C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C4C3E">
        <w:rPr>
          <w:rFonts w:asciiTheme="majorBidi" w:hAnsiTheme="majorBidi" w:cs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0D5357C" w14:textId="77777777" w:rsidR="00722B5C" w:rsidRPr="007C4C3E" w:rsidRDefault="00722B5C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FF0FB22" w14:textId="35F497CA" w:rsidR="00907C4A" w:rsidRPr="007C4C3E" w:rsidRDefault="00907C4A" w:rsidP="00725B31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bookmarkStart w:id="4" w:name="_Hlk190713898"/>
      <w:r w:rsidRPr="007C4C3E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C4C3E">
        <w:rPr>
          <w:rFonts w:asciiTheme="majorBidi" w:hAnsiTheme="majorBidi" w:cs="Angsana New" w:hint="cs"/>
          <w:sz w:val="30"/>
          <w:szCs w:val="30"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คณะกรรมการบริษัทจัดตั้งคณะ</w:t>
      </w:r>
      <w:r w:rsidR="00E412BE" w:rsidRPr="007C4C3E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บริหารความเสี่ยงซึ่งรับผิดชอบในการพัฒนาและติดตามนโยบายการบริหารความเสี่ยงของกลุ่มบริษัท คณะ</w:t>
      </w:r>
      <w:r w:rsidR="00972088" w:rsidRPr="007C4C3E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บริหารความเสี่ยงจะรายงานการดำเนินการดังกล่าวต่อคณะกรรมการบริษัทอย่างสม่ำเสมอ</w:t>
      </w:r>
    </w:p>
    <w:bookmarkEnd w:id="4"/>
    <w:p w14:paraId="4ADF2550" w14:textId="77777777" w:rsidR="00907C4A" w:rsidRPr="007C4C3E" w:rsidRDefault="00907C4A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DA73F5B" w14:textId="337D6221" w:rsidR="00907C4A" w:rsidRPr="007C4C3E" w:rsidRDefault="00907C4A" w:rsidP="00725B31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นโยบายการบริหารความเสี่ยงของกลุ่มบริษัท 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C4C3E">
        <w:rPr>
          <w:rFonts w:asciiTheme="majorBidi" w:hAnsiTheme="majorBidi" w:cs="Angsana New" w:hint="cs"/>
          <w:sz w:val="30"/>
          <w:szCs w:val="30"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F93F099" w14:textId="77777777" w:rsidR="001C0D73" w:rsidRPr="007C4C3E" w:rsidRDefault="001C0D73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3F64B5" w14:textId="6B90FD0F" w:rsidR="00907C4A" w:rsidRDefault="00907C4A" w:rsidP="00725B31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3047B0" w:rsidRPr="007C4C3E">
        <w:rPr>
          <w:rFonts w:asciiTheme="majorBidi" w:hAnsiTheme="majorBidi" w:cs="Angsana New"/>
          <w:sz w:val="30"/>
          <w:szCs w:val="30"/>
          <w:cs/>
        </w:rPr>
        <w:br/>
      </w:r>
      <w:r w:rsidRPr="007C4C3E">
        <w:rPr>
          <w:rFonts w:asciiTheme="majorBidi" w:hAnsiTheme="majorBidi" w:cs="Angsana New" w:hint="cs"/>
          <w:spacing w:val="-6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7C4C3E">
        <w:rPr>
          <w:rFonts w:asciiTheme="majorBidi" w:hAnsiTheme="majorBidi" w:cs="Angsana New" w:hint="cs"/>
          <w:sz w:val="30"/>
          <w:szCs w:val="30"/>
          <w:cs/>
        </w:rPr>
        <w:t xml:space="preserve"> เผชิญอยู่ คณะกรรมการตรวจสอบของกลุ่มบริษัท 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5BC6FA8" w14:textId="77777777" w:rsidR="007C4C3E" w:rsidRPr="007C4C3E" w:rsidRDefault="007C4C3E" w:rsidP="00725B31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</w:p>
    <w:p w14:paraId="5B7ABB6D" w14:textId="4BDA0093" w:rsidR="006E4C16" w:rsidRPr="007C4C3E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F92BF7" w:rsidRPr="007C4C3E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7C4C3E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7C4C3E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ความเสี่ยงด้านเครดิต</w:t>
      </w:r>
    </w:p>
    <w:p w14:paraId="3E319F74" w14:textId="4587DBA6" w:rsidR="006E4C16" w:rsidRPr="007C4C3E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2543D" w14:textId="57097885" w:rsidR="006E4C16" w:rsidRPr="007C4C3E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ซึ่งโดยส่วนใหญ่เกิดจากลูกหนี้ที่เป็นลูกค้าของกลุ่มบริษัท</w:t>
      </w:r>
    </w:p>
    <w:p w14:paraId="30609D8A" w14:textId="33540080" w:rsidR="006E4C16" w:rsidRPr="007C4C3E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F1F149" w14:textId="77777777" w:rsidR="00C44C20" w:rsidRDefault="00C4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14E67B9" w14:textId="275EFBE3" w:rsidR="006E4C16" w:rsidRPr="007C4C3E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/>
          <w:sz w:val="30"/>
          <w:szCs w:val="30"/>
          <w:cs/>
        </w:rPr>
        <w:t>(</w:t>
      </w:r>
      <w:r w:rsidR="00F13F96" w:rsidRPr="007C4C3E">
        <w:rPr>
          <w:rFonts w:asciiTheme="majorBidi" w:hAnsiTheme="majorBidi" w:cs="Angsana New" w:hint="cs"/>
          <w:sz w:val="30"/>
          <w:szCs w:val="30"/>
          <w:cs/>
        </w:rPr>
        <w:t>ข</w:t>
      </w:r>
      <w:r w:rsidRPr="007C4C3E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7C4C3E">
        <w:rPr>
          <w:rFonts w:asciiTheme="majorBidi" w:hAnsiTheme="majorBidi" w:cstheme="majorBidi"/>
          <w:sz w:val="30"/>
          <w:szCs w:val="30"/>
        </w:rPr>
        <w:t>1</w:t>
      </w:r>
      <w:r w:rsidRPr="007C4C3E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7C4C3E">
        <w:rPr>
          <w:rFonts w:asciiTheme="majorBidi" w:hAnsiTheme="majorBidi" w:cstheme="majorBidi"/>
          <w:sz w:val="30"/>
          <w:szCs w:val="30"/>
        </w:rPr>
        <w:t>1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ลูกหนี้การค้า</w:t>
      </w:r>
    </w:p>
    <w:p w14:paraId="28D6C585" w14:textId="52643916" w:rsidR="006E4C16" w:rsidRPr="00C44C20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9EEDC8D" w14:textId="534B4890" w:rsidR="006E4C16" w:rsidRPr="007C4C3E" w:rsidRDefault="00142644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ความเสี่ยงด้านเครดิตของ</w:t>
      </w:r>
      <w:r w:rsidR="006E4C16" w:rsidRPr="007C4C3E">
        <w:rPr>
          <w:rFonts w:asciiTheme="majorBidi" w:hAnsiTheme="majorBidi" w:cs="Angsana New" w:hint="cs"/>
          <w:sz w:val="30"/>
          <w:szCs w:val="30"/>
          <w:cs/>
        </w:rPr>
        <w:t>ของกลุ่มบริษัทได้รับอิทธิพลมาจากลักษณะเฉพาะตัวของลูกค้าแต่ละราย</w:t>
      </w:r>
      <w:r w:rsidR="006E4C16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4C16" w:rsidRPr="007C4C3E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6E4C16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4C16" w:rsidRPr="007C4C3E">
        <w:rPr>
          <w:rFonts w:asciiTheme="majorBidi" w:hAnsiTheme="majorBidi" w:cs="Angsana New" w:hint="cs"/>
          <w:sz w:val="30"/>
          <w:szCs w:val="30"/>
          <w:cs/>
        </w:rPr>
        <w:t>ผู้บริหารต้องพิจารณาถึงปัจจัยอื่น</w:t>
      </w:r>
      <w:r w:rsidR="00B47739">
        <w:rPr>
          <w:rFonts w:asciiTheme="majorBidi" w:hAnsiTheme="majorBidi" w:cs="Angsana New"/>
          <w:sz w:val="30"/>
          <w:szCs w:val="30"/>
          <w:cs/>
        </w:rPr>
        <w:t>ๆ</w:t>
      </w:r>
      <w:r w:rsidR="006E4C16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4C16" w:rsidRPr="007C4C3E">
        <w:rPr>
          <w:rFonts w:asciiTheme="majorBidi" w:hAnsiTheme="majorBidi" w:cs="Angsana New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="006E4C16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832FE" w:rsidRPr="007C4C3E">
        <w:rPr>
          <w:rFonts w:asciiTheme="majorBidi" w:hAnsiTheme="majorBidi" w:cs="Angsana New"/>
          <w:sz w:val="30"/>
          <w:szCs w:val="30"/>
        </w:rPr>
        <w:t xml:space="preserve">   </w:t>
      </w:r>
      <w:r w:rsidR="006E4C16" w:rsidRPr="007C4C3E">
        <w:rPr>
          <w:rFonts w:asciiTheme="majorBidi" w:hAnsiTheme="majorBidi" w:cs="Angsana New" w:hint="cs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D01A873" w14:textId="77777777" w:rsidR="00F032FF" w:rsidRPr="00C44C20" w:rsidRDefault="00F032FF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24"/>
          <w:szCs w:val="24"/>
        </w:rPr>
      </w:pPr>
    </w:p>
    <w:p w14:paraId="412A0B3D" w14:textId="34491DDD" w:rsidR="00AA4745" w:rsidRPr="007C4C3E" w:rsidRDefault="00D243A0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7C4C3E">
        <w:rPr>
          <w:rFonts w:asciiTheme="majorBidi" w:hAnsiTheme="majorBidi" w:cs="Angsana New"/>
          <w:sz w:val="30"/>
          <w:szCs w:val="30"/>
          <w:cs/>
        </w:rPr>
        <w:t>คณะ</w:t>
      </w:r>
      <w:r w:rsidR="00E412BE" w:rsidRPr="007C4C3E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7C4C3E">
        <w:rPr>
          <w:rFonts w:asciiTheme="majorBidi" w:hAnsiTheme="majorBidi" w:cs="Angsana New"/>
          <w:sz w:val="30"/>
          <w:szCs w:val="30"/>
          <w:cs/>
        </w:rPr>
        <w:t>บริหารความเสี่ยง</w:t>
      </w:r>
      <w:r w:rsidR="00AA4745" w:rsidRPr="007C4C3E">
        <w:rPr>
          <w:rFonts w:asciiTheme="majorBidi" w:hAnsiTheme="majorBidi" w:cs="Angsana New" w:hint="cs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</w:t>
      </w:r>
      <w:r w:rsidR="003047B0" w:rsidRPr="007C4C3E">
        <w:rPr>
          <w:rFonts w:asciiTheme="majorBidi" w:hAnsiTheme="majorBidi" w:cs="Angsana New"/>
          <w:sz w:val="30"/>
          <w:szCs w:val="30"/>
          <w:cs/>
        </w:rPr>
        <w:br/>
      </w:r>
      <w:r w:rsidR="00AA4745" w:rsidRPr="007C4C3E">
        <w:rPr>
          <w:rFonts w:asciiTheme="majorBidi" w:hAnsiTheme="majorBidi" w:cs="Angsana New" w:hint="cs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</w:t>
      </w:r>
      <w:r w:rsidR="00142644" w:rsidRPr="007C4C3E">
        <w:rPr>
          <w:rFonts w:asciiTheme="majorBidi" w:hAnsiTheme="majorBidi" w:cs="Angsana New" w:hint="cs"/>
          <w:sz w:val="30"/>
          <w:szCs w:val="30"/>
          <w:cs/>
        </w:rPr>
        <w:t>ทางการค้า</w:t>
      </w:r>
      <w:r w:rsidR="00142644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7C4C3E">
        <w:rPr>
          <w:rFonts w:asciiTheme="majorBidi" w:hAnsiTheme="majorBidi" w:cs="Angsana New" w:hint="cs"/>
          <w:sz w:val="30"/>
          <w:szCs w:val="30"/>
          <w:cs/>
        </w:rPr>
        <w:t>กลุ่มบริษัทจะทบทวนอันดับความน่าเชื่อถือภายนอก</w:t>
      </w:r>
      <w:r w:rsidR="00AA4745" w:rsidRPr="007C4C3E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AA4745" w:rsidRPr="007C4C3E">
        <w:rPr>
          <w:rFonts w:asciiTheme="majorBidi" w:hAnsiTheme="majorBidi" w:cs="Angsana New" w:hint="cs"/>
          <w:sz w:val="30"/>
          <w:szCs w:val="30"/>
          <w:cs/>
        </w:rPr>
        <w:t>ถ้ามี</w:t>
      </w:r>
      <w:r w:rsidR="00AA4745" w:rsidRPr="007C4C3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AA4745" w:rsidRPr="007C4C3E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A4745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7C4C3E">
        <w:rPr>
          <w:rFonts w:asciiTheme="majorBidi" w:hAnsiTheme="majorBidi" w:cs="Angsana New" w:hint="cs"/>
          <w:sz w:val="30"/>
          <w:szCs w:val="30"/>
          <w:cs/>
        </w:rPr>
        <w:t>ข้อมูลของสถาบันจัดอันดับความน่าเชื่อถือ</w:t>
      </w:r>
      <w:r w:rsidR="00AA4745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7C4C3E">
        <w:rPr>
          <w:rFonts w:asciiTheme="majorBidi" w:hAnsiTheme="majorBidi" w:cs="Angsana New" w:hint="cs"/>
          <w:sz w:val="30"/>
          <w:szCs w:val="30"/>
          <w:cs/>
        </w:rPr>
        <w:t>ข้อมูลอุตสาหกรรมและหนังสือรับรองฐานะทางการเงินของธนาคารสำหรับบางกรณี</w:t>
      </w:r>
    </w:p>
    <w:p w14:paraId="74156387" w14:textId="77777777" w:rsidR="00907C4A" w:rsidRPr="00C44C20" w:rsidRDefault="00907C4A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2E353FA" w14:textId="75042BB1" w:rsidR="00583D63" w:rsidRPr="007C4C3E" w:rsidRDefault="00583D63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7C4C3E">
        <w:rPr>
          <w:rFonts w:asciiTheme="majorBidi" w:hAnsiTheme="majorBidi" w:cstheme="majorBidi"/>
          <w:sz w:val="30"/>
          <w:szCs w:val="30"/>
        </w:rPr>
        <w:t>60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09E8" w:rsidRPr="007C4C3E">
        <w:rPr>
          <w:rFonts w:asciiTheme="majorBidi" w:hAnsiTheme="majorBidi" w:cs="Angsana New" w:hint="cs"/>
          <w:sz w:val="30"/>
          <w:szCs w:val="30"/>
          <w:cs/>
        </w:rPr>
        <w:t>วัน</w:t>
      </w:r>
      <w:r w:rsidR="00142644" w:rsidRPr="007C4C3E">
        <w:rPr>
          <w:rFonts w:asciiTheme="majorBidi" w:hAnsiTheme="majorBidi" w:cs="Angsana New"/>
          <w:sz w:val="30"/>
          <w:szCs w:val="30"/>
        </w:rPr>
        <w:t xml:space="preserve"> </w:t>
      </w:r>
      <w:r w:rsidR="00142644" w:rsidRPr="007C4C3E">
        <w:rPr>
          <w:rFonts w:asciiTheme="majorBidi" w:hAnsiTheme="majorBidi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142644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42644" w:rsidRPr="007C4C3E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="00142644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42644" w:rsidRPr="007C4C3E">
        <w:rPr>
          <w:rFonts w:asciiTheme="majorBidi" w:hAnsiTheme="majorBidi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</w:t>
      </w:r>
      <w:r w:rsidR="007C4C3E">
        <w:rPr>
          <w:rFonts w:asciiTheme="majorBidi" w:hAnsiTheme="majorBidi" w:cs="Angsana New"/>
          <w:sz w:val="30"/>
          <w:szCs w:val="30"/>
        </w:rPr>
        <w:t xml:space="preserve">                </w:t>
      </w:r>
      <w:r w:rsidR="00142644" w:rsidRPr="007C4C3E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ที่คล้ายคลึงกันและสะท้อนผลแตกต่างระหว่างสภาวะเศรษฐกิจในอดีตที่ผ่านม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6196FA4" w14:textId="77777777" w:rsidR="00583D63" w:rsidRPr="00C44C20" w:rsidRDefault="00583D63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6316949" w14:textId="6798756B" w:rsidR="00B543BF" w:rsidRPr="007C4C3E" w:rsidRDefault="00B543BF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ข้อมูลเกี่ยวกับลูกหนี้การค้าเปิดเผยในหมายเหตุ</w:t>
      </w:r>
      <w:r w:rsidR="003047B0" w:rsidRPr="007C4C3E">
        <w:rPr>
          <w:rFonts w:asciiTheme="majorBidi" w:hAnsiTheme="majorBidi" w:cs="Angsana New" w:hint="cs"/>
          <w:sz w:val="30"/>
          <w:szCs w:val="30"/>
          <w:cs/>
        </w:rPr>
        <w:t>ประกอบงบการเงิน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ข้อ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7C4C3E">
        <w:rPr>
          <w:rFonts w:asciiTheme="majorBidi" w:hAnsiTheme="majorBidi" w:cs="Angsana New"/>
          <w:sz w:val="30"/>
          <w:szCs w:val="30"/>
        </w:rPr>
        <w:t>6</w:t>
      </w:r>
    </w:p>
    <w:p w14:paraId="10B16C67" w14:textId="77777777" w:rsidR="00BA3C3D" w:rsidRPr="00C44C20" w:rsidRDefault="00BA3C3D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24"/>
          <w:szCs w:val="24"/>
        </w:rPr>
      </w:pPr>
    </w:p>
    <w:p w14:paraId="67662EB1" w14:textId="0F83A2DE" w:rsidR="00583D63" w:rsidRPr="007C4C3E" w:rsidRDefault="00B543BF" w:rsidP="00B54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/>
          <w:sz w:val="30"/>
          <w:szCs w:val="30"/>
          <w:cs/>
        </w:rPr>
        <w:t>(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ข</w:t>
      </w:r>
      <w:r w:rsidRPr="007C4C3E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7C4C3E">
        <w:rPr>
          <w:rFonts w:asciiTheme="majorBidi" w:hAnsiTheme="majorBidi" w:cstheme="majorBidi"/>
          <w:sz w:val="30"/>
          <w:szCs w:val="30"/>
        </w:rPr>
        <w:t>1</w:t>
      </w:r>
      <w:r w:rsidRPr="007C4C3E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7C4C3E">
        <w:rPr>
          <w:rFonts w:asciiTheme="majorBidi" w:hAnsiTheme="majorBidi" w:cstheme="majorBidi"/>
          <w:sz w:val="30"/>
          <w:szCs w:val="30"/>
        </w:rPr>
        <w:t>2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เงินสดและรายการเทียบเท่าเงินสด</w:t>
      </w:r>
    </w:p>
    <w:p w14:paraId="605984A5" w14:textId="77777777" w:rsidR="00B543BF" w:rsidRPr="00C44C20" w:rsidRDefault="00B543B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CBB0021" w14:textId="40F08D28" w:rsidR="00B543BF" w:rsidRDefault="00B543BF" w:rsidP="00B54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5D455020" w14:textId="77777777" w:rsidR="007C4C3E" w:rsidRPr="00C44C20" w:rsidRDefault="007C4C3E" w:rsidP="00B54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24"/>
          <w:szCs w:val="24"/>
        </w:rPr>
      </w:pPr>
    </w:p>
    <w:p w14:paraId="08287622" w14:textId="7F6FB82C" w:rsidR="00AE484C" w:rsidRPr="007C4C3E" w:rsidRDefault="00AE484C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EF006B" w:rsidRPr="007C4C3E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7C4C3E">
        <w:rPr>
          <w:rFonts w:asciiTheme="majorBidi" w:hAnsiTheme="majorBidi" w:cs="Angsana New"/>
          <w:i/>
          <w:iCs/>
          <w:sz w:val="30"/>
          <w:szCs w:val="30"/>
        </w:rPr>
        <w:t>2</w:t>
      </w: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7C4C3E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66461493" w14:textId="15025DE3" w:rsidR="00AE484C" w:rsidRPr="00C44C20" w:rsidRDefault="00AE484C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6D891CD" w14:textId="28CEC478" w:rsidR="00AE484C" w:rsidRPr="007C4C3E" w:rsidRDefault="00AE484C" w:rsidP="00AE4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71B5C87E" w14:textId="304269BD" w:rsidR="00AE484C" w:rsidRPr="00C44C20" w:rsidRDefault="00AE484C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D93DA61" w14:textId="5EDD8AD2" w:rsidR="00970566" w:rsidRPr="007C4C3E" w:rsidRDefault="00970566" w:rsidP="009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ณ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832FE" w:rsidRPr="007C4C3E">
        <w:rPr>
          <w:rFonts w:asciiTheme="majorBidi" w:hAnsiTheme="majorBidi" w:cs="Angsana New"/>
          <w:sz w:val="30"/>
          <w:szCs w:val="30"/>
        </w:rPr>
        <w:t xml:space="preserve">  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9C16EA" w:rsidRPr="007C4C3E">
        <w:rPr>
          <w:rFonts w:asciiTheme="majorBidi" w:hAnsiTheme="majorBidi" w:cs="Angsana New" w:hint="cs"/>
          <w:sz w:val="30"/>
          <w:szCs w:val="30"/>
          <w:cs/>
        </w:rPr>
        <w:t>แสดง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จำนวนขั้นต้นซึ่งไม่ได้คิดลด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tbl>
      <w:tblPr>
        <w:tblStyle w:val="TableGrid"/>
        <w:tblW w:w="8962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6"/>
        <w:gridCol w:w="1005"/>
        <w:gridCol w:w="269"/>
        <w:gridCol w:w="1077"/>
        <w:gridCol w:w="271"/>
        <w:gridCol w:w="896"/>
        <w:gridCol w:w="236"/>
        <w:gridCol w:w="842"/>
        <w:gridCol w:w="262"/>
        <w:gridCol w:w="1088"/>
      </w:tblGrid>
      <w:tr w:rsidR="00052D04" w:rsidRPr="007C4C3E" w14:paraId="788074D4" w14:textId="77777777" w:rsidTr="00B3575F">
        <w:trPr>
          <w:trHeight w:val="412"/>
          <w:tblHeader/>
        </w:trPr>
        <w:tc>
          <w:tcPr>
            <w:tcW w:w="3016" w:type="dxa"/>
            <w:vAlign w:val="bottom"/>
          </w:tcPr>
          <w:p w14:paraId="7E748843" w14:textId="77777777" w:rsidR="00052D04" w:rsidRPr="007C4C3E" w:rsidRDefault="00052D04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6" w:type="dxa"/>
            <w:gridSpan w:val="9"/>
            <w:vAlign w:val="bottom"/>
          </w:tcPr>
          <w:p w14:paraId="75D49C63" w14:textId="2525CCFD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832FE" w:rsidRPr="007C4C3E" w14:paraId="18652DF8" w14:textId="77777777" w:rsidTr="00B3575F">
        <w:trPr>
          <w:trHeight w:val="412"/>
          <w:tblHeader/>
        </w:trPr>
        <w:tc>
          <w:tcPr>
            <w:tcW w:w="3016" w:type="dxa"/>
            <w:vAlign w:val="bottom"/>
          </w:tcPr>
          <w:p w14:paraId="697EABFD" w14:textId="77777777" w:rsidR="003832FE" w:rsidRPr="007C4C3E" w:rsidRDefault="003832FE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bottom"/>
          </w:tcPr>
          <w:p w14:paraId="3B990358" w14:textId="77777777" w:rsidR="003832FE" w:rsidRPr="007C4C3E" w:rsidRDefault="003832FE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41" w:type="dxa"/>
            <w:gridSpan w:val="8"/>
          </w:tcPr>
          <w:p w14:paraId="69B679A2" w14:textId="704B7933" w:rsidR="003832FE" w:rsidRPr="007C4C3E" w:rsidRDefault="003832FE" w:rsidP="003832FE">
            <w:pPr>
              <w:spacing w:line="240" w:lineRule="auto"/>
              <w:ind w:left="-6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52D04" w:rsidRPr="007C4C3E" w14:paraId="0D803AC1" w14:textId="77777777" w:rsidTr="00B3575F">
        <w:trPr>
          <w:trHeight w:val="1183"/>
          <w:tblHeader/>
        </w:trPr>
        <w:tc>
          <w:tcPr>
            <w:tcW w:w="3016" w:type="dxa"/>
            <w:vAlign w:val="bottom"/>
            <w:hideMark/>
          </w:tcPr>
          <w:p w14:paraId="30205060" w14:textId="0C8E5808" w:rsidR="00052D04" w:rsidRPr="007C4C3E" w:rsidRDefault="00052D04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4148A"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5" w:type="dxa"/>
            <w:vAlign w:val="bottom"/>
            <w:hideMark/>
          </w:tcPr>
          <w:p w14:paraId="62B835A2" w14:textId="77777777" w:rsidR="00052D04" w:rsidRPr="007C4C3E" w:rsidRDefault="00052D04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FEE81FC" w14:textId="77777777" w:rsidR="00052D04" w:rsidRPr="007C4C3E" w:rsidRDefault="00052D04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9" w:type="dxa"/>
          </w:tcPr>
          <w:p w14:paraId="0BFD7D3D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16BA34BA" w14:textId="754733B9" w:rsidR="00052D04" w:rsidRPr="007C4C3E" w:rsidRDefault="00052D04" w:rsidP="004A0C8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148A" w:rsidRPr="007C4C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</w:t>
            </w:r>
            <w:r w:rsidR="00BB7749"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น้อยกว่า</w:t>
            </w:r>
          </w:p>
        </w:tc>
        <w:tc>
          <w:tcPr>
            <w:tcW w:w="271" w:type="dxa"/>
          </w:tcPr>
          <w:p w14:paraId="00857374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  <w:hideMark/>
          </w:tcPr>
          <w:p w14:paraId="1AAADF3E" w14:textId="3855FD99" w:rsidR="00052D04" w:rsidRPr="007C4C3E" w:rsidRDefault="00052D04" w:rsidP="004A0C8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BB7749"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64148A" w:rsidRPr="007C4C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ปี แต่</w:t>
            </w:r>
            <w:r w:rsidR="00BB7749"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64148A" w:rsidRPr="007C4C3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843068C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vAlign w:val="bottom"/>
            <w:hideMark/>
          </w:tcPr>
          <w:p w14:paraId="5E8BEDD2" w14:textId="55EEA269" w:rsidR="00052D04" w:rsidRPr="007C4C3E" w:rsidRDefault="00052D04" w:rsidP="004A0C8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B7749"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64148A" w:rsidRPr="007C4C3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2" w:type="dxa"/>
            <w:vAlign w:val="bottom"/>
          </w:tcPr>
          <w:p w14:paraId="392F7821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  <w:hideMark/>
          </w:tcPr>
          <w:p w14:paraId="6D205C42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52D04" w:rsidRPr="007C4C3E" w14:paraId="602C3C36" w14:textId="77777777" w:rsidTr="00B3575F">
        <w:trPr>
          <w:trHeight w:val="412"/>
          <w:tblHeader/>
        </w:trPr>
        <w:tc>
          <w:tcPr>
            <w:tcW w:w="3016" w:type="dxa"/>
            <w:vAlign w:val="bottom"/>
          </w:tcPr>
          <w:p w14:paraId="2F552BD7" w14:textId="77777777" w:rsidR="00052D04" w:rsidRPr="007C4C3E" w:rsidRDefault="00052D04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6" w:type="dxa"/>
            <w:gridSpan w:val="9"/>
            <w:vAlign w:val="bottom"/>
          </w:tcPr>
          <w:p w14:paraId="33B5CAA7" w14:textId="4FD00C1F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C4C3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C4C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2D04" w:rsidRPr="007C4C3E" w14:paraId="470EC92E" w14:textId="77777777" w:rsidTr="00B3575F">
        <w:trPr>
          <w:trHeight w:val="412"/>
        </w:trPr>
        <w:tc>
          <w:tcPr>
            <w:tcW w:w="3016" w:type="dxa"/>
            <w:vAlign w:val="bottom"/>
          </w:tcPr>
          <w:p w14:paraId="36F7FEF8" w14:textId="41647392" w:rsidR="00052D04" w:rsidRPr="007C4C3E" w:rsidRDefault="0064148A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47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05" w:type="dxa"/>
            <w:vAlign w:val="bottom"/>
          </w:tcPr>
          <w:p w14:paraId="62FD3DB8" w14:textId="77777777" w:rsidR="00052D04" w:rsidRPr="007C4C3E" w:rsidRDefault="00052D04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8359C94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BC4A05A" w14:textId="77777777" w:rsidR="00052D04" w:rsidRPr="007C4C3E" w:rsidRDefault="00052D04" w:rsidP="004A0C8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1485438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3ED3B2AC" w14:textId="77777777" w:rsidR="00052D04" w:rsidRPr="007C4C3E" w:rsidRDefault="00052D04" w:rsidP="004A0C8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A7A5184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vAlign w:val="bottom"/>
          </w:tcPr>
          <w:p w14:paraId="07A89AB1" w14:textId="77777777" w:rsidR="00052D04" w:rsidRPr="007C4C3E" w:rsidRDefault="00052D04" w:rsidP="004A0C8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6A4324E2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2CEACEDD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52D04" w:rsidRPr="007C4C3E" w14:paraId="4F861B18" w14:textId="77777777" w:rsidTr="00B3575F">
        <w:trPr>
          <w:trHeight w:val="394"/>
        </w:trPr>
        <w:tc>
          <w:tcPr>
            <w:tcW w:w="3016" w:type="dxa"/>
            <w:hideMark/>
          </w:tcPr>
          <w:p w14:paraId="4EB3FAEC" w14:textId="77777777" w:rsidR="00052D04" w:rsidRPr="007C4C3E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05" w:type="dxa"/>
          </w:tcPr>
          <w:p w14:paraId="69AE0FB7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59DD378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22C68354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4A8F419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</w:tcPr>
          <w:p w14:paraId="50A940F7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2E346D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</w:tcPr>
          <w:p w14:paraId="2B6F6D72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CC6882D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1763176B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044A" w:rsidRPr="007C4C3E" w14:paraId="105E382F" w14:textId="77777777" w:rsidTr="00B3575F">
        <w:trPr>
          <w:trHeight w:val="394"/>
        </w:trPr>
        <w:tc>
          <w:tcPr>
            <w:tcW w:w="3016" w:type="dxa"/>
            <w:hideMark/>
          </w:tcPr>
          <w:p w14:paraId="66CA3C89" w14:textId="0F0BE043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5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5" w:type="dxa"/>
          </w:tcPr>
          <w:p w14:paraId="77814548" w14:textId="30F36610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  <w:tc>
          <w:tcPr>
            <w:tcW w:w="269" w:type="dxa"/>
          </w:tcPr>
          <w:p w14:paraId="354BE27A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B3C3DF5" w14:textId="5CE9E29B" w:rsidR="00E0044A" w:rsidRPr="007C4C3E" w:rsidRDefault="00E0044A" w:rsidP="007F6E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26F5E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="00A94F19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1" w:type="dxa"/>
          </w:tcPr>
          <w:p w14:paraId="1121BF77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56BAFB71" w14:textId="6A14A3A5" w:rsidR="00E0044A" w:rsidRPr="007C4C3E" w:rsidRDefault="00E0044A" w:rsidP="007F6EAD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4CF544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</w:tcPr>
          <w:p w14:paraId="5CD53BF4" w14:textId="34D6E887" w:rsidR="00E0044A" w:rsidRPr="007C4C3E" w:rsidRDefault="00E0044A" w:rsidP="007F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B69F9EC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BA5BD5C" w14:textId="3A5C89D8" w:rsidR="00E0044A" w:rsidRPr="007C4C3E" w:rsidRDefault="00E0044A" w:rsidP="007F6EAD">
            <w:pPr>
              <w:tabs>
                <w:tab w:val="clear" w:pos="907"/>
                <w:tab w:val="decimal" w:pos="706"/>
                <w:tab w:val="left" w:pos="8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26F5E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="00A94F19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E0044A" w:rsidRPr="007C4C3E" w14:paraId="66591606" w14:textId="77777777" w:rsidTr="00B3575F">
        <w:trPr>
          <w:trHeight w:val="394"/>
        </w:trPr>
        <w:tc>
          <w:tcPr>
            <w:tcW w:w="3016" w:type="dxa"/>
            <w:hideMark/>
          </w:tcPr>
          <w:p w14:paraId="099E1AAD" w14:textId="77777777" w:rsidR="00E0044A" w:rsidRPr="007C4C3E" w:rsidRDefault="00E0044A" w:rsidP="00E004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05" w:type="dxa"/>
          </w:tcPr>
          <w:p w14:paraId="117209C9" w14:textId="1C99A280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87,097</w:t>
            </w:r>
          </w:p>
        </w:tc>
        <w:tc>
          <w:tcPr>
            <w:tcW w:w="269" w:type="dxa"/>
          </w:tcPr>
          <w:p w14:paraId="5EEE1A91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F7E0F81" w14:textId="4CFBD201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87,097</w:t>
            </w:r>
          </w:p>
        </w:tc>
        <w:tc>
          <w:tcPr>
            <w:tcW w:w="271" w:type="dxa"/>
          </w:tcPr>
          <w:p w14:paraId="5225B81B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0C14C18C" w14:textId="73B45178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51D441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</w:tcPr>
          <w:p w14:paraId="45FCAC69" w14:textId="67A65204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96F06D3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365757E" w14:textId="72A5532B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87,097</w:t>
            </w:r>
          </w:p>
        </w:tc>
      </w:tr>
      <w:tr w:rsidR="00E0044A" w:rsidRPr="007C4C3E" w14:paraId="244DD849" w14:textId="77777777" w:rsidTr="00B3575F">
        <w:trPr>
          <w:trHeight w:val="394"/>
        </w:trPr>
        <w:tc>
          <w:tcPr>
            <w:tcW w:w="3016" w:type="dxa"/>
          </w:tcPr>
          <w:p w14:paraId="5FAB63FA" w14:textId="2CBBC881" w:rsidR="00E0044A" w:rsidRPr="007C4C3E" w:rsidRDefault="00E0044A" w:rsidP="00E004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05" w:type="dxa"/>
          </w:tcPr>
          <w:p w14:paraId="4D276960" w14:textId="4B749228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24,139</w:t>
            </w:r>
          </w:p>
        </w:tc>
        <w:tc>
          <w:tcPr>
            <w:tcW w:w="269" w:type="dxa"/>
          </w:tcPr>
          <w:p w14:paraId="7C0275DE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570B85E" w14:textId="4350074A" w:rsidR="00E0044A" w:rsidRPr="007C4C3E" w:rsidRDefault="005F4B48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24,139</w:t>
            </w:r>
          </w:p>
        </w:tc>
        <w:tc>
          <w:tcPr>
            <w:tcW w:w="271" w:type="dxa"/>
          </w:tcPr>
          <w:p w14:paraId="505DA538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33984297" w14:textId="772C4103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3F6E3F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</w:tcPr>
          <w:p w14:paraId="63756D75" w14:textId="77C70174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AF50409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4A8A1A4" w14:textId="6BA7FDA6" w:rsidR="00E0044A" w:rsidRPr="007C4C3E" w:rsidRDefault="005F4B48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24,139</w:t>
            </w:r>
          </w:p>
        </w:tc>
      </w:tr>
      <w:tr w:rsidR="00E0044A" w:rsidRPr="007C4C3E" w14:paraId="0E62BC26" w14:textId="77777777" w:rsidTr="00AD3FEA">
        <w:trPr>
          <w:trHeight w:val="119"/>
        </w:trPr>
        <w:tc>
          <w:tcPr>
            <w:tcW w:w="3016" w:type="dxa"/>
            <w:hideMark/>
          </w:tcPr>
          <w:p w14:paraId="17D05A02" w14:textId="77777777" w:rsidR="00E0044A" w:rsidRPr="007C4C3E" w:rsidRDefault="00E0044A" w:rsidP="00E004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2F19B593" w14:textId="2CA9B05B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168,130</w:t>
            </w:r>
          </w:p>
        </w:tc>
        <w:tc>
          <w:tcPr>
            <w:tcW w:w="269" w:type="dxa"/>
            <w:vAlign w:val="bottom"/>
          </w:tcPr>
          <w:p w14:paraId="0857A0BF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4BE78C9" w14:textId="28BA7709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17,62</w:t>
            </w:r>
            <w:r w:rsidR="005F4B4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1" w:type="dxa"/>
            <w:vAlign w:val="bottom"/>
          </w:tcPr>
          <w:p w14:paraId="3A2C6FBE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55C792C1" w14:textId="0972EFF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76,998</w:t>
            </w:r>
          </w:p>
        </w:tc>
        <w:tc>
          <w:tcPr>
            <w:tcW w:w="236" w:type="dxa"/>
          </w:tcPr>
          <w:p w14:paraId="6455E1EF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43F81C08" w14:textId="196C868A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150,276</w:t>
            </w:r>
          </w:p>
        </w:tc>
        <w:tc>
          <w:tcPr>
            <w:tcW w:w="262" w:type="dxa"/>
            <w:vAlign w:val="bottom"/>
          </w:tcPr>
          <w:p w14:paraId="20582976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713B6370" w14:textId="621FC808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244,90</w:t>
            </w:r>
            <w:r w:rsidR="005F4B4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0044A" w:rsidRPr="007C4C3E" w14:paraId="72574138" w14:textId="77777777" w:rsidTr="00B3575F">
        <w:trPr>
          <w:trHeight w:val="394"/>
        </w:trPr>
        <w:tc>
          <w:tcPr>
            <w:tcW w:w="3016" w:type="dxa"/>
          </w:tcPr>
          <w:p w14:paraId="54A1E2AE" w14:textId="77777777" w:rsidR="00E0044A" w:rsidRPr="007C4C3E" w:rsidRDefault="00E0044A" w:rsidP="00E004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1FF08" w14:textId="7926ECD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399,366</w:t>
            </w:r>
          </w:p>
        </w:tc>
        <w:tc>
          <w:tcPr>
            <w:tcW w:w="269" w:type="dxa"/>
          </w:tcPr>
          <w:p w14:paraId="5321BD3B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56CC7" w14:textId="56C5B5B4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F4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</w:t>
            </w:r>
            <w:r w:rsidR="00AE6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71" w:type="dxa"/>
          </w:tcPr>
          <w:p w14:paraId="5E0B0128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3846D4" w14:textId="21E33DF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76,998</w:t>
            </w:r>
          </w:p>
        </w:tc>
        <w:tc>
          <w:tcPr>
            <w:tcW w:w="236" w:type="dxa"/>
          </w:tcPr>
          <w:p w14:paraId="7502110C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7ADF0C" w14:textId="25CCE587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150,276</w:t>
            </w:r>
          </w:p>
        </w:tc>
        <w:tc>
          <w:tcPr>
            <w:tcW w:w="262" w:type="dxa"/>
          </w:tcPr>
          <w:p w14:paraId="5ACBBACE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CA5CCF" w14:textId="66D182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F4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</w:t>
            </w:r>
            <w:r w:rsidR="00AE6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</w:p>
        </w:tc>
      </w:tr>
      <w:tr w:rsidR="00E0044A" w:rsidRPr="007C4C3E" w14:paraId="38C6E56B" w14:textId="77777777" w:rsidTr="00B3575F">
        <w:trPr>
          <w:trHeight w:val="394"/>
        </w:trPr>
        <w:tc>
          <w:tcPr>
            <w:tcW w:w="3016" w:type="dxa"/>
          </w:tcPr>
          <w:p w14:paraId="26F85B08" w14:textId="77777777" w:rsidR="00E0044A" w:rsidRPr="007C4C3E" w:rsidRDefault="00E0044A" w:rsidP="00E004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20C90A24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B96BE73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1152488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3275EAE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8681AEA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CDD7DD1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</w:tcPr>
          <w:p w14:paraId="683089AC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291E8804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1354D6F3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044A" w:rsidRPr="007C4C3E" w14:paraId="3CA8D5CD" w14:textId="77777777" w:rsidTr="00B3575F">
        <w:trPr>
          <w:trHeight w:val="412"/>
        </w:trPr>
        <w:tc>
          <w:tcPr>
            <w:tcW w:w="3016" w:type="dxa"/>
            <w:vAlign w:val="bottom"/>
          </w:tcPr>
          <w:p w14:paraId="0F855113" w14:textId="6D77F789" w:rsidR="00E0044A" w:rsidRPr="007C4C3E" w:rsidRDefault="00E0044A" w:rsidP="00E004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8840585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BD47AF5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17DF953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8D2A358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53D137AA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5166A7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79DBCBBD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0023FEE9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7FF6DDD3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044A" w:rsidRPr="007C4C3E" w14:paraId="5D52B0B6" w14:textId="77777777" w:rsidTr="00B3575F">
        <w:trPr>
          <w:trHeight w:val="412"/>
        </w:trPr>
        <w:tc>
          <w:tcPr>
            <w:tcW w:w="3016" w:type="dxa"/>
          </w:tcPr>
          <w:p w14:paraId="386693B4" w14:textId="5FBDD041" w:rsidR="00E0044A" w:rsidRPr="007C4C3E" w:rsidRDefault="00E0044A" w:rsidP="00E004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523D28C5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F51F93E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6D373AC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9097783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B3A90E4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D54C6D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</w:tcPr>
          <w:p w14:paraId="31E1C405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3D29C62A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06A404A4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044A" w:rsidRPr="007C4C3E" w14:paraId="12E0B212" w14:textId="77777777" w:rsidTr="00B3575F">
        <w:trPr>
          <w:trHeight w:val="412"/>
        </w:trPr>
        <w:tc>
          <w:tcPr>
            <w:tcW w:w="3016" w:type="dxa"/>
          </w:tcPr>
          <w:p w14:paraId="093F110A" w14:textId="0FEB3099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5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537D5F6F" w14:textId="6205A878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220,000</w:t>
            </w:r>
          </w:p>
        </w:tc>
        <w:tc>
          <w:tcPr>
            <w:tcW w:w="269" w:type="dxa"/>
          </w:tcPr>
          <w:p w14:paraId="0BC30503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3A3F5D7" w14:textId="08A64C1D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230,306</w:t>
            </w:r>
          </w:p>
        </w:tc>
        <w:tc>
          <w:tcPr>
            <w:tcW w:w="271" w:type="dxa"/>
          </w:tcPr>
          <w:p w14:paraId="541B2A52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133773D" w14:textId="3EE7B36A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7224C5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</w:tcPr>
          <w:p w14:paraId="1BF96998" w14:textId="38290325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A549F65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2B73C1DB" w14:textId="44E18DDA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ECA">
              <w:rPr>
                <w:rFonts w:asciiTheme="majorBidi" w:hAnsiTheme="majorBidi" w:cstheme="majorBidi"/>
                <w:sz w:val="30"/>
                <w:szCs w:val="30"/>
              </w:rPr>
              <w:t>230,306</w:t>
            </w:r>
          </w:p>
        </w:tc>
      </w:tr>
      <w:tr w:rsidR="00E0044A" w:rsidRPr="007C4C3E" w14:paraId="2F2C4871" w14:textId="77777777" w:rsidTr="00B3575F">
        <w:trPr>
          <w:trHeight w:val="394"/>
        </w:trPr>
        <w:tc>
          <w:tcPr>
            <w:tcW w:w="3016" w:type="dxa"/>
          </w:tcPr>
          <w:p w14:paraId="115A2D2F" w14:textId="60FFB56A" w:rsidR="00E0044A" w:rsidRPr="007C4C3E" w:rsidRDefault="00E0044A" w:rsidP="00E004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4B842257" w14:textId="070DCD66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82,704</w:t>
            </w:r>
          </w:p>
        </w:tc>
        <w:tc>
          <w:tcPr>
            <w:tcW w:w="269" w:type="dxa"/>
          </w:tcPr>
          <w:p w14:paraId="27263B46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0BCB3D7" w14:textId="46B50D2B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82,704</w:t>
            </w:r>
          </w:p>
        </w:tc>
        <w:tc>
          <w:tcPr>
            <w:tcW w:w="271" w:type="dxa"/>
          </w:tcPr>
          <w:p w14:paraId="624BF68D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73E68F3" w14:textId="2F05FFEC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4CFC88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</w:tcPr>
          <w:p w14:paraId="3480C779" w14:textId="3A92F010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B712D2C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4FDEBE03" w14:textId="39EEBE7B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82,704</w:t>
            </w:r>
          </w:p>
        </w:tc>
      </w:tr>
      <w:tr w:rsidR="00E0044A" w:rsidRPr="007C4C3E" w14:paraId="21C1A634" w14:textId="77777777" w:rsidTr="00B3575F">
        <w:trPr>
          <w:trHeight w:val="394"/>
        </w:trPr>
        <w:tc>
          <w:tcPr>
            <w:tcW w:w="3016" w:type="dxa"/>
          </w:tcPr>
          <w:p w14:paraId="7EC7FADF" w14:textId="1F29DE53" w:rsidR="00E0044A" w:rsidRPr="007C4C3E" w:rsidRDefault="00E0044A" w:rsidP="00E004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58F03D36" w14:textId="1A4083DB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25,140</w:t>
            </w:r>
          </w:p>
        </w:tc>
        <w:tc>
          <w:tcPr>
            <w:tcW w:w="269" w:type="dxa"/>
          </w:tcPr>
          <w:p w14:paraId="136938BB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6B217EE" w14:textId="37F54875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CA">
              <w:rPr>
                <w:rFonts w:asciiTheme="majorBidi" w:hAnsiTheme="majorBidi" w:cstheme="majorBidi"/>
                <w:sz w:val="30"/>
                <w:szCs w:val="30"/>
              </w:rPr>
              <w:t>25,140</w:t>
            </w:r>
          </w:p>
        </w:tc>
        <w:tc>
          <w:tcPr>
            <w:tcW w:w="271" w:type="dxa"/>
          </w:tcPr>
          <w:p w14:paraId="394CCF91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2C3B9CD" w14:textId="352DE67D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BBDC4B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</w:tcPr>
          <w:p w14:paraId="76FEF585" w14:textId="5FCACADB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E1DEC13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4CF65903" w14:textId="692FE888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CA">
              <w:rPr>
                <w:rFonts w:asciiTheme="majorBidi" w:hAnsiTheme="majorBidi" w:cstheme="majorBidi"/>
                <w:sz w:val="30"/>
                <w:szCs w:val="30"/>
              </w:rPr>
              <w:t>25,140</w:t>
            </w:r>
          </w:p>
        </w:tc>
      </w:tr>
      <w:tr w:rsidR="00E0044A" w:rsidRPr="007C4C3E" w14:paraId="65A3815B" w14:textId="77777777" w:rsidTr="00B3575F">
        <w:trPr>
          <w:trHeight w:val="412"/>
        </w:trPr>
        <w:tc>
          <w:tcPr>
            <w:tcW w:w="3016" w:type="dxa"/>
          </w:tcPr>
          <w:p w14:paraId="7DEE0778" w14:textId="3CC423F4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6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2FA17DCE" w14:textId="7270E951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11,150</w:t>
            </w:r>
          </w:p>
        </w:tc>
        <w:tc>
          <w:tcPr>
            <w:tcW w:w="269" w:type="dxa"/>
          </w:tcPr>
          <w:p w14:paraId="61642160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9613C09" w14:textId="3AA36B91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11,3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1" w:type="dxa"/>
          </w:tcPr>
          <w:p w14:paraId="02490F26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7D6CB2B" w14:textId="1B783D56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3D0A77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</w:tcPr>
          <w:p w14:paraId="3EC7398B" w14:textId="1DF7102B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BF759D1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5B3D9C56" w14:textId="266590B9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11,3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E0044A" w:rsidRPr="007C4C3E" w14:paraId="2DF8057F" w14:textId="77777777" w:rsidTr="00B3575F">
        <w:trPr>
          <w:trHeight w:val="394"/>
        </w:trPr>
        <w:tc>
          <w:tcPr>
            <w:tcW w:w="3016" w:type="dxa"/>
          </w:tcPr>
          <w:p w14:paraId="7DB4EAED" w14:textId="42392090" w:rsidR="00E0044A" w:rsidRPr="007C4C3E" w:rsidRDefault="00E0044A" w:rsidP="00E004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A5706C" w14:textId="0AAA0EB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177,086</w:t>
            </w:r>
          </w:p>
        </w:tc>
        <w:tc>
          <w:tcPr>
            <w:tcW w:w="269" w:type="dxa"/>
            <w:vAlign w:val="bottom"/>
          </w:tcPr>
          <w:p w14:paraId="05D6AF7D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16F021" w14:textId="4AA45066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17,182</w:t>
            </w:r>
          </w:p>
        </w:tc>
        <w:tc>
          <w:tcPr>
            <w:tcW w:w="271" w:type="dxa"/>
            <w:vAlign w:val="bottom"/>
          </w:tcPr>
          <w:p w14:paraId="4306F1C9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769704" w14:textId="3ED366D8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75,442</w:t>
            </w:r>
          </w:p>
        </w:tc>
        <w:tc>
          <w:tcPr>
            <w:tcW w:w="236" w:type="dxa"/>
            <w:vAlign w:val="bottom"/>
          </w:tcPr>
          <w:p w14:paraId="6C8C5CFA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D7CBA5" w14:textId="2DB53DB0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169,480</w:t>
            </w:r>
          </w:p>
        </w:tc>
        <w:tc>
          <w:tcPr>
            <w:tcW w:w="262" w:type="dxa"/>
            <w:vAlign w:val="bottom"/>
          </w:tcPr>
          <w:p w14:paraId="74AC5746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9D0C92" w14:textId="7D2B1580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262,104</w:t>
            </w:r>
          </w:p>
        </w:tc>
      </w:tr>
      <w:tr w:rsidR="00E0044A" w:rsidRPr="007C4C3E" w14:paraId="55E513A6" w14:textId="77777777" w:rsidTr="00B3575F">
        <w:trPr>
          <w:trHeight w:val="394"/>
        </w:trPr>
        <w:tc>
          <w:tcPr>
            <w:tcW w:w="3016" w:type="dxa"/>
          </w:tcPr>
          <w:p w14:paraId="5D57DE49" w14:textId="77777777" w:rsidR="00E0044A" w:rsidRPr="007C4C3E" w:rsidRDefault="00E0044A" w:rsidP="00E004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78186" w14:textId="7A5A9CA8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516,080</w:t>
            </w:r>
          </w:p>
        </w:tc>
        <w:tc>
          <w:tcPr>
            <w:tcW w:w="269" w:type="dxa"/>
          </w:tcPr>
          <w:p w14:paraId="48309BDD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D8513E" w14:textId="7A354419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366,655</w:t>
            </w:r>
          </w:p>
        </w:tc>
        <w:tc>
          <w:tcPr>
            <w:tcW w:w="271" w:type="dxa"/>
          </w:tcPr>
          <w:p w14:paraId="04B176D7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28DC3D" w14:textId="6BFE5DB9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75,442</w:t>
            </w:r>
          </w:p>
        </w:tc>
        <w:tc>
          <w:tcPr>
            <w:tcW w:w="236" w:type="dxa"/>
          </w:tcPr>
          <w:p w14:paraId="6595EA99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5D2A3" w14:textId="7CD1E70F" w:rsidR="00E0044A" w:rsidRPr="007C4C3E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169,480</w:t>
            </w:r>
          </w:p>
        </w:tc>
        <w:tc>
          <w:tcPr>
            <w:tcW w:w="262" w:type="dxa"/>
          </w:tcPr>
          <w:p w14:paraId="4E7E9600" w14:textId="77777777" w:rsidR="00E0044A" w:rsidRPr="007C4C3E" w:rsidRDefault="00E0044A" w:rsidP="00E004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4D4F38" w14:textId="0215D501" w:rsidR="00E0044A" w:rsidRPr="007C4C3E" w:rsidRDefault="00E0044A" w:rsidP="003A72C1">
            <w:pPr>
              <w:tabs>
                <w:tab w:val="clear" w:pos="907"/>
                <w:tab w:val="decimal" w:pos="706"/>
                <w:tab w:val="left" w:pos="8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611,577</w:t>
            </w:r>
          </w:p>
        </w:tc>
      </w:tr>
    </w:tbl>
    <w:p w14:paraId="2FEFD20D" w14:textId="77777777" w:rsidR="007C4C3E" w:rsidRPr="00C44C20" w:rsidRDefault="007C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24"/>
          <w:szCs w:val="24"/>
        </w:rPr>
      </w:pPr>
    </w:p>
    <w:p w14:paraId="59361F82" w14:textId="521D436A" w:rsidR="00B32D50" w:rsidRPr="007C4C3E" w:rsidRDefault="00FE441F" w:rsidP="007E1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E3673" w:rsidRPr="007C4C3E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7C4C3E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7C4C3E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ความเสี่ยงด้านตลาด</w:t>
      </w:r>
    </w:p>
    <w:p w14:paraId="7894438C" w14:textId="77777777" w:rsidR="00B543BF" w:rsidRPr="00C44C20" w:rsidRDefault="00B543B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887AD71" w14:textId="26534522" w:rsidR="00B543BF" w:rsidRPr="007C4C3E" w:rsidRDefault="00B543BF" w:rsidP="00B54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</w:t>
      </w:r>
      <w:r w:rsidR="0083074B">
        <w:rPr>
          <w:rFonts w:asciiTheme="majorBidi" w:hAnsiTheme="majorBidi" w:cs="Angsana New"/>
          <w:sz w:val="30"/>
          <w:szCs w:val="30"/>
        </w:rPr>
        <w:br/>
      </w:r>
      <w:r w:rsidRPr="007C4C3E">
        <w:rPr>
          <w:rFonts w:asciiTheme="majorBidi" w:hAnsiTheme="majorBidi" w:cs="Angsana New" w:hint="cs"/>
          <w:sz w:val="30"/>
          <w:szCs w:val="30"/>
          <w:cs/>
        </w:rPr>
        <w:t>ความผันผวนอันเนื่องมาจากการเปลี่ยนแปลงของราคาตลาด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ความเสี่ยงด้านตลาดมีดังนี้</w:t>
      </w:r>
    </w:p>
    <w:p w14:paraId="63CE9542" w14:textId="7402668C" w:rsidR="00FE441F" w:rsidRPr="00C44C20" w:rsidRDefault="00FE441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55A206E" w14:textId="2C352008" w:rsidR="004B6458" w:rsidRPr="007C4C3E" w:rsidRDefault="004B6458" w:rsidP="004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C4C3E">
        <w:rPr>
          <w:rFonts w:asciiTheme="majorBidi" w:hAnsiTheme="majorBidi" w:cs="Angsana New"/>
          <w:sz w:val="30"/>
          <w:szCs w:val="30"/>
          <w:cs/>
        </w:rPr>
        <w:t>(</w:t>
      </w:r>
      <w:r w:rsidR="002E3673" w:rsidRPr="007C4C3E">
        <w:rPr>
          <w:rFonts w:asciiTheme="majorBidi" w:hAnsiTheme="majorBidi" w:cs="Angsana New" w:hint="cs"/>
          <w:sz w:val="30"/>
          <w:szCs w:val="30"/>
          <w:cs/>
        </w:rPr>
        <w:t>ข</w:t>
      </w:r>
      <w:r w:rsidR="00E72C27" w:rsidRPr="007C4C3E">
        <w:rPr>
          <w:rFonts w:asciiTheme="majorBidi" w:hAnsiTheme="majorBidi" w:cs="Angsana New"/>
          <w:sz w:val="30"/>
          <w:szCs w:val="30"/>
        </w:rPr>
        <w:t>.</w:t>
      </w:r>
      <w:r w:rsidR="0064148A" w:rsidRPr="007C4C3E">
        <w:rPr>
          <w:rFonts w:asciiTheme="majorBidi" w:hAnsiTheme="majorBidi" w:cs="Angsana New"/>
          <w:sz w:val="30"/>
          <w:szCs w:val="30"/>
        </w:rPr>
        <w:t>3</w:t>
      </w:r>
      <w:r w:rsidRPr="007C4C3E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7C4C3E">
        <w:rPr>
          <w:rFonts w:asciiTheme="majorBidi" w:hAnsiTheme="majorBidi" w:cs="Angsana New"/>
          <w:sz w:val="30"/>
          <w:szCs w:val="30"/>
        </w:rPr>
        <w:t>1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ความเสี่ยงด้านอัตราแลกเปลี่ยน</w:t>
      </w:r>
    </w:p>
    <w:p w14:paraId="5F010AD8" w14:textId="2458DBFC" w:rsidR="004B6458" w:rsidRPr="00C44C20" w:rsidRDefault="004B6458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FFC07F8" w14:textId="12A31FB4" w:rsidR="004B6458" w:rsidRDefault="004B6458" w:rsidP="004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การดำเนินธุรกิจหลักของกลุ่มบริษัทมีรายรับและรายจ่ายกับคู่ค้าเป็นเงินบาท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กลุ่มบริษัทจึงไม่มี</w:t>
      </w:r>
      <w:r w:rsidR="003047B0" w:rsidRPr="007C4C3E">
        <w:rPr>
          <w:rFonts w:asciiTheme="majorBidi" w:hAnsiTheme="majorBidi" w:cs="Angsana New"/>
          <w:sz w:val="30"/>
          <w:szCs w:val="30"/>
          <w:cs/>
        </w:rPr>
        <w:br/>
      </w:r>
      <w:r w:rsidRPr="007C4C3E">
        <w:rPr>
          <w:rFonts w:asciiTheme="majorBidi" w:hAnsiTheme="majorBidi" w:cs="Angsana New" w:hint="cs"/>
          <w:sz w:val="30"/>
          <w:szCs w:val="30"/>
          <w:cs/>
        </w:rPr>
        <w:t>ความเสี่ยงด้านเงินตราต่างประเทศ</w:t>
      </w:r>
    </w:p>
    <w:p w14:paraId="32E8BBD7" w14:textId="77777777" w:rsidR="00E0044A" w:rsidRPr="007C4C3E" w:rsidRDefault="00E0044A" w:rsidP="004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="Angsana New"/>
          <w:sz w:val="30"/>
          <w:szCs w:val="30"/>
        </w:rPr>
      </w:pPr>
    </w:p>
    <w:p w14:paraId="1B251042" w14:textId="52341AA3" w:rsidR="00FE441F" w:rsidRPr="007C4C3E" w:rsidRDefault="00FE441F" w:rsidP="00FE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C4C3E">
        <w:rPr>
          <w:rFonts w:asciiTheme="majorBidi" w:hAnsiTheme="majorBidi" w:cs="Angsana New"/>
          <w:sz w:val="30"/>
          <w:szCs w:val="30"/>
          <w:cs/>
        </w:rPr>
        <w:t>(</w:t>
      </w:r>
      <w:r w:rsidR="002E3673" w:rsidRPr="007C4C3E">
        <w:rPr>
          <w:rFonts w:asciiTheme="majorBidi" w:hAnsiTheme="majorBidi" w:cs="Angsana New" w:hint="cs"/>
          <w:sz w:val="30"/>
          <w:szCs w:val="30"/>
          <w:cs/>
        </w:rPr>
        <w:t>ข</w:t>
      </w:r>
      <w:r w:rsidRPr="007C4C3E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7C4C3E">
        <w:rPr>
          <w:rFonts w:asciiTheme="majorBidi" w:hAnsiTheme="majorBidi" w:cs="Angsana New"/>
          <w:sz w:val="30"/>
          <w:szCs w:val="30"/>
        </w:rPr>
        <w:t>3</w:t>
      </w:r>
      <w:r w:rsidRPr="007C4C3E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7C4C3E">
        <w:rPr>
          <w:rFonts w:asciiTheme="majorBidi" w:hAnsiTheme="majorBidi" w:cs="Angsana New"/>
          <w:sz w:val="30"/>
          <w:szCs w:val="30"/>
        </w:rPr>
        <w:t>2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</w:t>
      </w:r>
    </w:p>
    <w:p w14:paraId="6AF40FCF" w14:textId="26FA87F9" w:rsidR="00FE441F" w:rsidRPr="00E96A81" w:rsidRDefault="00FE441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205E6EE2" w14:textId="1441BEAD" w:rsidR="00C7186F" w:rsidRPr="00091FFE" w:rsidRDefault="00C7186F" w:rsidP="00C71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25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C70F92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Pr="00091FFE">
        <w:rPr>
          <w:rFonts w:asciiTheme="majorBidi" w:hAnsiTheme="majorBidi" w:cstheme="majorBidi"/>
          <w:sz w:val="30"/>
          <w:szCs w:val="30"/>
          <w:cs/>
        </w:rPr>
        <w:t>ตลาด</w:t>
      </w:r>
      <w:r w:rsidRPr="00091FFE">
        <w:rPr>
          <w:rFonts w:asciiTheme="majorBidi" w:hAnsiTheme="majorBidi" w:cstheme="majorBidi"/>
          <w:sz w:val="30"/>
          <w:szCs w:val="30"/>
        </w:rPr>
        <w:t xml:space="preserve"> </w:t>
      </w:r>
      <w:r w:rsidRPr="00091FFE">
        <w:rPr>
          <w:rFonts w:asciiTheme="majorBidi" w:hAnsiTheme="majorBidi" w:cstheme="majorBidi"/>
          <w:sz w:val="30"/>
          <w:szCs w:val="30"/>
          <w:cs/>
        </w:rPr>
        <w:t>ซึ่ง</w:t>
      </w:r>
      <w:r w:rsidRPr="00091FFE">
        <w:rPr>
          <w:rFonts w:asciiTheme="majorBidi" w:hAnsiTheme="majorBidi" w:cstheme="majorBidi"/>
          <w:spacing w:val="-2"/>
          <w:sz w:val="30"/>
          <w:szCs w:val="30"/>
          <w:cs/>
        </w:rPr>
        <w:t>ส่งผลกระทบต่อการดำเนินงานและกระแสเงินสดของ</w:t>
      </w:r>
      <w:r w:rsidR="00950035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091FFE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091FF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1FF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เนื่องจากเงินกู้ยืม </w:t>
      </w:r>
      <w:r w:rsidRPr="00091FF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(ดูหมายเหตุประกอบงบการเงิน</w:t>
      </w:r>
      <w:r w:rsidRPr="00091F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 </w:t>
      </w:r>
      <w:r w:rsidRPr="00091FFE">
        <w:rPr>
          <w:rFonts w:asciiTheme="majorBidi" w:hAnsiTheme="majorBidi" w:cstheme="majorBidi"/>
          <w:i/>
          <w:iCs/>
          <w:sz w:val="30"/>
          <w:szCs w:val="30"/>
        </w:rPr>
        <w:t>1</w:t>
      </w:r>
      <w:r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5834F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5834FE">
        <w:rPr>
          <w:rFonts w:asciiTheme="majorBidi" w:hAnsiTheme="majorBidi" w:cstheme="majorBidi"/>
          <w:sz w:val="30"/>
          <w:szCs w:val="30"/>
        </w:rPr>
        <w:t xml:space="preserve"> </w:t>
      </w:r>
      <w:r w:rsidRPr="00091FFE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="00262C10">
        <w:rPr>
          <w:rFonts w:asciiTheme="majorBidi" w:hAnsiTheme="majorBidi" w:cstheme="majorBidi" w:hint="cs"/>
          <w:sz w:val="30"/>
          <w:szCs w:val="30"/>
          <w:cs/>
        </w:rPr>
        <w:t>คงที่</w:t>
      </w:r>
      <w:r w:rsidRPr="00091FFE">
        <w:rPr>
          <w:rFonts w:asciiTheme="majorBidi" w:hAnsiTheme="majorBidi" w:cstheme="majorBidi"/>
          <w:sz w:val="30"/>
          <w:szCs w:val="30"/>
          <w:cs/>
        </w:rPr>
        <w:t>ทำให้</w:t>
      </w:r>
      <w:r w:rsidR="00262C1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91FFE">
        <w:rPr>
          <w:rFonts w:asciiTheme="majorBidi" w:hAnsiTheme="majorBidi" w:cstheme="majorBidi"/>
          <w:sz w:val="30"/>
          <w:szCs w:val="30"/>
          <w:cs/>
        </w:rPr>
        <w:t>บริษัทมีความเสี่ยง</w:t>
      </w:r>
      <w:r w:rsidR="00262C10">
        <w:rPr>
          <w:rFonts w:asciiTheme="majorBidi" w:hAnsiTheme="majorBidi" w:cstheme="majorBidi" w:hint="cs"/>
          <w:sz w:val="30"/>
          <w:szCs w:val="30"/>
          <w:cs/>
        </w:rPr>
        <w:t>ต่ำจาก</w:t>
      </w:r>
      <w:r w:rsidR="00664AE0">
        <w:rPr>
          <w:rFonts w:asciiTheme="majorBidi" w:hAnsiTheme="majorBidi" w:cstheme="majorBidi" w:hint="cs"/>
          <w:sz w:val="30"/>
          <w:szCs w:val="30"/>
          <w:cs/>
        </w:rPr>
        <w:t>การเปลี่ยนแปลงของอัตราดอกเบี้ย</w:t>
      </w:r>
      <w:r w:rsidR="003C4B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C4B48" w:rsidRPr="003C4B48">
        <w:rPr>
          <w:rFonts w:asciiTheme="majorBidi" w:hAnsiTheme="majorBidi" w:cs="Angsana New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="00A40A3A">
        <w:rPr>
          <w:rFonts w:asciiTheme="majorBidi" w:hAnsiTheme="majorBidi" w:cs="Angsana New"/>
          <w:sz w:val="30"/>
          <w:szCs w:val="30"/>
          <w:cs/>
        </w:rPr>
        <w:br/>
      </w:r>
      <w:r w:rsidR="003C4B48" w:rsidRPr="003C4B48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</w:p>
    <w:p w14:paraId="2FFF3313" w14:textId="77777777" w:rsidR="00C7186F" w:rsidRPr="00E96A81" w:rsidRDefault="00C7186F" w:rsidP="00E96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619BA29D" w14:textId="4D17AED1" w:rsidR="007B2BC6" w:rsidRPr="00C7186F" w:rsidRDefault="007B2BC6" w:rsidP="007B2BC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7186F">
        <w:rPr>
          <w:rFonts w:asciiTheme="majorBidi" w:hAnsiTheme="majorBidi" w:hint="cs"/>
          <w:b/>
          <w:bCs/>
          <w:sz w:val="30"/>
          <w:szCs w:val="30"/>
          <w:cs/>
        </w:rPr>
        <w:t>การบริหารจัดการทุน</w:t>
      </w:r>
      <w:r w:rsidRPr="00C7186F">
        <w:rPr>
          <w:rFonts w:asciiTheme="majorBidi" w:hAnsiTheme="majorBidi"/>
          <w:b/>
          <w:bCs/>
          <w:sz w:val="30"/>
          <w:szCs w:val="30"/>
          <w:cs/>
        </w:rPr>
        <w:t xml:space="preserve">  </w:t>
      </w:r>
    </w:p>
    <w:p w14:paraId="4B175EC5" w14:textId="77777777" w:rsidR="007B2BC6" w:rsidRPr="00E96A81" w:rsidRDefault="007B2BC6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1D4B0215" w14:textId="6A54550E" w:rsidR="007B2BC6" w:rsidRDefault="007B2BC6" w:rsidP="007E1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186F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C6A02" w:rsidRPr="00C7186F"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C7186F">
        <w:rPr>
          <w:rFonts w:asciiTheme="majorBidi" w:hAnsiTheme="majorBidi" w:cstheme="majorBidi"/>
          <w:sz w:val="30"/>
          <w:szCs w:val="30"/>
          <w:cs/>
        </w:rPr>
        <w:t xml:space="preserve"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1FBE8C16" w14:textId="77777777" w:rsidR="00E96A81" w:rsidRPr="00E96A81" w:rsidRDefault="00E96A81" w:rsidP="00E96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50B2B7EB" w14:textId="2408866E" w:rsidR="0079245F" w:rsidRPr="00C7186F" w:rsidRDefault="0079245F" w:rsidP="004C608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7186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346A588" w14:textId="77777777" w:rsidR="0079245F" w:rsidRPr="00E96A81" w:rsidRDefault="0079245F" w:rsidP="00E96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39"/>
        <w:gridCol w:w="1006"/>
        <w:gridCol w:w="276"/>
        <w:gridCol w:w="1015"/>
        <w:gridCol w:w="276"/>
        <w:gridCol w:w="1002"/>
        <w:gridCol w:w="276"/>
        <w:gridCol w:w="1025"/>
      </w:tblGrid>
      <w:tr w:rsidR="004327C3" w:rsidRPr="00C7186F" w14:paraId="6CA22B43" w14:textId="77777777" w:rsidTr="00C7186F">
        <w:trPr>
          <w:trHeight w:val="2"/>
          <w:tblHeader/>
        </w:trPr>
        <w:tc>
          <w:tcPr>
            <w:tcW w:w="2383" w:type="pct"/>
          </w:tcPr>
          <w:p w14:paraId="78495993" w14:textId="77777777" w:rsidR="0079245F" w:rsidRPr="00C7186F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pct"/>
            <w:gridSpan w:val="3"/>
          </w:tcPr>
          <w:p w14:paraId="30FE5051" w14:textId="77777777" w:rsidR="0079245F" w:rsidRPr="00C7186F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75C0D44" w14:textId="77777777" w:rsidR="0079245F" w:rsidRPr="00C7186F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pct"/>
            <w:gridSpan w:val="3"/>
          </w:tcPr>
          <w:p w14:paraId="1175BB61" w14:textId="77777777" w:rsidR="0079245F" w:rsidRPr="00C7186F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DA9" w:rsidRPr="00C7186F" w14:paraId="2977884A" w14:textId="77777777" w:rsidTr="00C7186F">
        <w:trPr>
          <w:trHeight w:val="2"/>
          <w:tblHeader/>
        </w:trPr>
        <w:tc>
          <w:tcPr>
            <w:tcW w:w="2383" w:type="pct"/>
          </w:tcPr>
          <w:p w14:paraId="24629DEE" w14:textId="77777777" w:rsidR="00C83DA9" w:rsidRPr="00C7186F" w:rsidRDefault="00C83DA9" w:rsidP="00C8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76517F36" w14:textId="458E75A2" w:rsidR="00C83DA9" w:rsidRPr="00C7186F" w:rsidRDefault="00C83DA9" w:rsidP="00C8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2F8A2CF6" w14:textId="77777777" w:rsidR="00C83DA9" w:rsidRPr="00C7186F" w:rsidRDefault="00C83DA9" w:rsidP="00C8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2EB9409" w14:textId="10C3DC46" w:rsidR="00C83DA9" w:rsidRPr="00C7186F" w:rsidRDefault="00C83DA9" w:rsidP="00C8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029AFFBB" w14:textId="77777777" w:rsidR="00C83DA9" w:rsidRPr="00C7186F" w:rsidRDefault="00C83DA9" w:rsidP="00C8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F514FF9" w14:textId="758C288B" w:rsidR="00C83DA9" w:rsidRPr="00C7186F" w:rsidRDefault="00C83DA9" w:rsidP="00C8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3D75CF4A" w14:textId="77777777" w:rsidR="00C83DA9" w:rsidRPr="00C7186F" w:rsidRDefault="00C83DA9" w:rsidP="00C8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6B9E0D77" w14:textId="19EA206D" w:rsidR="00C83DA9" w:rsidRPr="00C7186F" w:rsidRDefault="00C83DA9" w:rsidP="00C8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65C2D" w:rsidRPr="00C7186F" w14:paraId="061B7509" w14:textId="77777777" w:rsidTr="004327C3">
        <w:trPr>
          <w:trHeight w:val="2"/>
          <w:tblHeader/>
        </w:trPr>
        <w:tc>
          <w:tcPr>
            <w:tcW w:w="2383" w:type="pct"/>
          </w:tcPr>
          <w:p w14:paraId="69B454AC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pct"/>
            <w:gridSpan w:val="7"/>
          </w:tcPr>
          <w:p w14:paraId="462149DD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7C3" w:rsidRPr="00C7186F" w14:paraId="337B29F5" w14:textId="77777777" w:rsidTr="00C7186F">
        <w:trPr>
          <w:trHeight w:val="2"/>
        </w:trPr>
        <w:tc>
          <w:tcPr>
            <w:tcW w:w="2383" w:type="pct"/>
            <w:vAlign w:val="center"/>
          </w:tcPr>
          <w:p w14:paraId="66659443" w14:textId="5F115EA8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7186F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0" w:type="pct"/>
          </w:tcPr>
          <w:p w14:paraId="61F5BECE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A5D754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5" w:type="pct"/>
          </w:tcPr>
          <w:p w14:paraId="144279F9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4E11BC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2F0B2FB1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B315D56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0FD68363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44A" w:rsidRPr="00C7186F" w14:paraId="4A0DDA39" w14:textId="77777777" w:rsidTr="00C7186F">
        <w:trPr>
          <w:trHeight w:val="2"/>
        </w:trPr>
        <w:tc>
          <w:tcPr>
            <w:tcW w:w="2383" w:type="pct"/>
            <w:vAlign w:val="center"/>
          </w:tcPr>
          <w:p w14:paraId="568003F7" w14:textId="3AC1DCF1" w:rsidR="00E0044A" w:rsidRPr="00C7186F" w:rsidRDefault="00E0044A" w:rsidP="00E0044A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7186F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40" w:type="pct"/>
          </w:tcPr>
          <w:p w14:paraId="0824EDFB" w14:textId="2954C1B5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0BCA6218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</w:tcPr>
          <w:p w14:paraId="6E21F720" w14:textId="6C571A82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1,712</w:t>
            </w:r>
          </w:p>
        </w:tc>
        <w:tc>
          <w:tcPr>
            <w:tcW w:w="148" w:type="pct"/>
            <w:vAlign w:val="center"/>
          </w:tcPr>
          <w:p w14:paraId="2812809C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68DCAF6B" w14:textId="64A0ED4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75429866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0" w:type="pct"/>
            <w:vAlign w:val="center"/>
          </w:tcPr>
          <w:p w14:paraId="16DD7CEA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0044A" w:rsidRPr="00C7186F" w14:paraId="10577F8B" w14:textId="77777777" w:rsidTr="00C7186F">
        <w:trPr>
          <w:trHeight w:val="2"/>
        </w:trPr>
        <w:tc>
          <w:tcPr>
            <w:tcW w:w="2383" w:type="pct"/>
          </w:tcPr>
          <w:p w14:paraId="18EBF9A6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FD5252E" w14:textId="0CBBA6F8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1F002151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630ADE77" w14:textId="4827983C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1,712</w:t>
            </w:r>
          </w:p>
        </w:tc>
        <w:tc>
          <w:tcPr>
            <w:tcW w:w="148" w:type="pct"/>
            <w:vAlign w:val="center"/>
          </w:tcPr>
          <w:p w14:paraId="3305645B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E7CAD3" w14:textId="320808F8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075D03B5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63DE65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0044A" w:rsidRPr="00C7186F" w14:paraId="6680D92A" w14:textId="77777777" w:rsidTr="00E96A81">
        <w:trPr>
          <w:trHeight w:hRule="exact" w:val="288"/>
        </w:trPr>
        <w:tc>
          <w:tcPr>
            <w:tcW w:w="2383" w:type="pct"/>
          </w:tcPr>
          <w:p w14:paraId="63687B5D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3A517C5F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1D1D54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5" w:type="pct"/>
          </w:tcPr>
          <w:p w14:paraId="6EFB1108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C940DD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33CA39EC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01CF231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21842B60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44A" w:rsidRPr="00C7186F" w14:paraId="47D0F1FC" w14:textId="77777777" w:rsidTr="00C7186F">
        <w:trPr>
          <w:trHeight w:val="2"/>
        </w:trPr>
        <w:tc>
          <w:tcPr>
            <w:tcW w:w="2383" w:type="pct"/>
          </w:tcPr>
          <w:p w14:paraId="6D06B14B" w14:textId="485103A1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</w:tcPr>
          <w:p w14:paraId="34CC7A31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23786BAA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5" w:type="pct"/>
          </w:tcPr>
          <w:p w14:paraId="5DC725A2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3BFB9FA1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3F27ACEB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0218D82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523EA1C5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44A" w:rsidRPr="00C7186F" w14:paraId="08B9F50E" w14:textId="77777777" w:rsidTr="00C7186F">
        <w:trPr>
          <w:trHeight w:val="2"/>
        </w:trPr>
        <w:tc>
          <w:tcPr>
            <w:tcW w:w="2383" w:type="pct"/>
          </w:tcPr>
          <w:p w14:paraId="14CF4D81" w14:textId="2482FB0B" w:rsidR="00E0044A" w:rsidRPr="00C7186F" w:rsidRDefault="00E0044A" w:rsidP="00E0044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40" w:type="pct"/>
          </w:tcPr>
          <w:p w14:paraId="6FDD0A7A" w14:textId="794CDD65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11,986</w:t>
            </w:r>
          </w:p>
        </w:tc>
        <w:tc>
          <w:tcPr>
            <w:tcW w:w="148" w:type="pct"/>
          </w:tcPr>
          <w:p w14:paraId="0DE7E881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5" w:type="pct"/>
          </w:tcPr>
          <w:p w14:paraId="14CF4BD9" w14:textId="7E5DFFBC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37,118</w:t>
            </w:r>
          </w:p>
        </w:tc>
        <w:tc>
          <w:tcPr>
            <w:tcW w:w="148" w:type="pct"/>
          </w:tcPr>
          <w:p w14:paraId="6F9D7309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06530ABF" w14:textId="7728C7EE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ACFF935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57984C74" w14:textId="4EC555AF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E0044A" w:rsidRPr="00C7186F" w14:paraId="20113D16" w14:textId="77777777" w:rsidTr="00C7186F">
        <w:trPr>
          <w:trHeight w:val="2"/>
        </w:trPr>
        <w:tc>
          <w:tcPr>
            <w:tcW w:w="2383" w:type="pct"/>
          </w:tcPr>
          <w:p w14:paraId="7723BD76" w14:textId="77777777" w:rsidR="00E0044A" w:rsidRPr="00C7186F" w:rsidRDefault="00E0044A" w:rsidP="00E0044A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pct"/>
          </w:tcPr>
          <w:p w14:paraId="312847F6" w14:textId="728AE061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1,021</w:t>
            </w:r>
          </w:p>
        </w:tc>
        <w:tc>
          <w:tcPr>
            <w:tcW w:w="148" w:type="pct"/>
          </w:tcPr>
          <w:p w14:paraId="715D7803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9D20E84" w14:textId="2209585A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871</w:t>
            </w:r>
          </w:p>
        </w:tc>
        <w:tc>
          <w:tcPr>
            <w:tcW w:w="148" w:type="pct"/>
          </w:tcPr>
          <w:p w14:paraId="7A83A881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27E452CD" w14:textId="5B8F2818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4958B6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01DD40F2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0044A" w:rsidRPr="00C7186F" w14:paraId="3D71D599" w14:textId="77777777" w:rsidTr="00C7186F">
        <w:trPr>
          <w:trHeight w:val="2"/>
        </w:trPr>
        <w:tc>
          <w:tcPr>
            <w:tcW w:w="2383" w:type="pct"/>
          </w:tcPr>
          <w:p w14:paraId="2EA0934F" w14:textId="3544CFA4" w:rsidR="00E0044A" w:rsidRPr="00C7186F" w:rsidRDefault="00E0044A" w:rsidP="00E0044A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</w:t>
            </w:r>
            <w:r w:rsidRPr="00C7186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อะไหล่</w:t>
            </w:r>
          </w:p>
        </w:tc>
        <w:tc>
          <w:tcPr>
            <w:tcW w:w="540" w:type="pct"/>
          </w:tcPr>
          <w:p w14:paraId="613FFDE9" w14:textId="1E0211CA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8" w:type="pct"/>
          </w:tcPr>
          <w:p w14:paraId="6EFCC708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26C739E" w14:textId="20531442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="Angsana New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8" w:type="pct"/>
          </w:tcPr>
          <w:p w14:paraId="459C5C06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1A83341D" w14:textId="2E3CF741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672FF86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74C179FD" w14:textId="48CC3F32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044A" w:rsidRPr="00C7186F" w14:paraId="6C0F243A" w14:textId="77777777" w:rsidTr="00C7186F">
        <w:trPr>
          <w:trHeight w:val="2"/>
        </w:trPr>
        <w:tc>
          <w:tcPr>
            <w:tcW w:w="2383" w:type="pct"/>
          </w:tcPr>
          <w:p w14:paraId="50613F2C" w14:textId="77777777" w:rsidR="00E0044A" w:rsidRPr="00C7186F" w:rsidRDefault="00E0044A" w:rsidP="00E0044A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540" w:type="pct"/>
          </w:tcPr>
          <w:p w14:paraId="3DC16515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3F4FB843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05CAFD0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D1B7B9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82031B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1CBE06EA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411C0C42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44A" w:rsidRPr="00C7186F" w14:paraId="5801FC17" w14:textId="77777777" w:rsidTr="00C7186F">
        <w:trPr>
          <w:trHeight w:val="4"/>
        </w:trPr>
        <w:tc>
          <w:tcPr>
            <w:tcW w:w="2383" w:type="pct"/>
          </w:tcPr>
          <w:p w14:paraId="1BEDC6A0" w14:textId="77777777" w:rsidR="00E0044A" w:rsidRPr="00C7186F" w:rsidRDefault="00E0044A" w:rsidP="00E0044A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  <w:p w14:paraId="0BE99DDA" w14:textId="5872577F" w:rsidR="00E0044A" w:rsidRPr="00C7186F" w:rsidRDefault="00E0044A" w:rsidP="00E0044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540" w:type="pct"/>
          </w:tcPr>
          <w:p w14:paraId="73E632D4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C5970BD" w14:textId="6138F463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48,000</w:t>
            </w:r>
          </w:p>
        </w:tc>
        <w:tc>
          <w:tcPr>
            <w:tcW w:w="148" w:type="pct"/>
          </w:tcPr>
          <w:p w14:paraId="2E46D382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FE7424B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EC08A7E" w14:textId="65E745AF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48,000</w:t>
            </w:r>
          </w:p>
        </w:tc>
        <w:tc>
          <w:tcPr>
            <w:tcW w:w="148" w:type="pct"/>
          </w:tcPr>
          <w:p w14:paraId="4B8DF1D8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74692FF3" w14:textId="77777777" w:rsidR="00E0044A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83BECB" w14:textId="02617444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C3B24A0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23F8CE6A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38C81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0044A" w:rsidRPr="00C7186F" w14:paraId="0BE4F16A" w14:textId="77777777" w:rsidTr="00C7186F">
        <w:trPr>
          <w:trHeight w:val="2"/>
        </w:trPr>
        <w:tc>
          <w:tcPr>
            <w:tcW w:w="2383" w:type="pct"/>
          </w:tcPr>
          <w:p w14:paraId="5C0A3800" w14:textId="47F25B23" w:rsidR="00E0044A" w:rsidRPr="00C7186F" w:rsidRDefault="00E0044A" w:rsidP="00E0044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F1338D0" w14:textId="6FB61943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GB"/>
              </w:rPr>
              <w:t>400</w:t>
            </w:r>
          </w:p>
        </w:tc>
        <w:tc>
          <w:tcPr>
            <w:tcW w:w="148" w:type="pct"/>
          </w:tcPr>
          <w:p w14:paraId="6F772ABF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49AFE184" w14:textId="26D35524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7186F">
              <w:rPr>
                <w:rFonts w:asciiTheme="majorBidi" w:hAnsiTheme="majorBidi" w:cs="Angsana New"/>
                <w:sz w:val="30"/>
                <w:szCs w:val="30"/>
                <w:lang w:val="en-GB"/>
              </w:rPr>
              <w:t>400</w:t>
            </w:r>
          </w:p>
        </w:tc>
        <w:tc>
          <w:tcPr>
            <w:tcW w:w="148" w:type="pct"/>
          </w:tcPr>
          <w:p w14:paraId="7B6B4FCE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5EE17D48" w14:textId="14761AE6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B901F48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330CC4C1" w14:textId="3A24801E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044A" w:rsidRPr="00C7186F" w14:paraId="662DF0C4" w14:textId="77777777" w:rsidTr="00C7186F">
        <w:trPr>
          <w:trHeight w:val="6"/>
        </w:trPr>
        <w:tc>
          <w:tcPr>
            <w:tcW w:w="2383" w:type="pct"/>
          </w:tcPr>
          <w:p w14:paraId="5F30E648" w14:textId="77777777" w:rsidR="00E0044A" w:rsidRPr="00C7186F" w:rsidRDefault="00E0044A" w:rsidP="00E00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71FF2F85" w14:textId="11F2B4B6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65,407</w:t>
            </w:r>
          </w:p>
        </w:tc>
        <w:tc>
          <w:tcPr>
            <w:tcW w:w="148" w:type="pct"/>
          </w:tcPr>
          <w:p w14:paraId="65CEF993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50496AC5" w14:textId="7B23759A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90,389</w:t>
            </w:r>
          </w:p>
        </w:tc>
        <w:tc>
          <w:tcPr>
            <w:tcW w:w="148" w:type="pct"/>
          </w:tcPr>
          <w:p w14:paraId="2B91F6C3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19B45F99" w14:textId="1A638CD5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C4325F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left w:val="nil"/>
              <w:bottom w:val="double" w:sz="4" w:space="0" w:color="auto"/>
            </w:tcBorders>
          </w:tcPr>
          <w:p w14:paraId="7CCD2C6B" w14:textId="77777777" w:rsidR="00E0044A" w:rsidRPr="00C7186F" w:rsidRDefault="00E0044A" w:rsidP="00E0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F8D1B48" w14:textId="482CD31F" w:rsidR="00C13FD5" w:rsidRPr="00D71663" w:rsidRDefault="008D7B26" w:rsidP="00ED4E1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71663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</w:t>
      </w:r>
      <w:r w:rsidR="00830981" w:rsidRPr="00D71663">
        <w:rPr>
          <w:rFonts w:asciiTheme="majorBidi" w:hAnsiTheme="majorBidi" w:cstheme="majorBidi"/>
          <w:b/>
          <w:bCs/>
          <w:sz w:val="30"/>
          <w:szCs w:val="30"/>
          <w:cs/>
        </w:rPr>
        <w:t>ระย</w:t>
      </w:r>
      <w:r w:rsidRPr="00D71663">
        <w:rPr>
          <w:rFonts w:asciiTheme="majorBidi" w:hAnsiTheme="majorBidi" w:cstheme="majorBidi"/>
          <w:b/>
          <w:bCs/>
          <w:sz w:val="30"/>
          <w:szCs w:val="30"/>
          <w:cs/>
        </w:rPr>
        <w:t>ะเวลารายงาน</w:t>
      </w:r>
    </w:p>
    <w:p w14:paraId="005C5BCC" w14:textId="77777777" w:rsidR="00D12C1F" w:rsidRPr="00D71663" w:rsidRDefault="00D12C1F" w:rsidP="00D12C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2E004530" w14:textId="4F8EA4BB" w:rsidR="00A666F6" w:rsidRDefault="0033615A" w:rsidP="00ED4E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080" w:right="-43" w:hanging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24.1 </w:t>
      </w:r>
      <w:r w:rsidR="00ED4E1F">
        <w:rPr>
          <w:rFonts w:asciiTheme="majorBidi" w:hAnsiTheme="majorBidi"/>
          <w:sz w:val="30"/>
          <w:szCs w:val="30"/>
        </w:rPr>
        <w:tab/>
      </w:r>
      <w:r w:rsidR="00A666F6" w:rsidRPr="00D71663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A666F6" w:rsidRPr="00D71663">
        <w:rPr>
          <w:rFonts w:asciiTheme="majorBidi" w:hAnsiTheme="majorBidi"/>
          <w:sz w:val="30"/>
          <w:szCs w:val="30"/>
          <w:cs/>
        </w:rPr>
        <w:t xml:space="preserve"> </w:t>
      </w:r>
      <w:r w:rsidR="00A666F6" w:rsidRPr="00D71663">
        <w:rPr>
          <w:rFonts w:asciiTheme="majorBidi" w:hAnsiTheme="majorBidi"/>
          <w:sz w:val="30"/>
          <w:szCs w:val="30"/>
        </w:rPr>
        <w:t>25</w:t>
      </w:r>
      <w:r w:rsidR="00A666F6" w:rsidRPr="00D71663">
        <w:rPr>
          <w:rFonts w:asciiTheme="majorBidi" w:hAnsiTheme="majorBidi"/>
          <w:sz w:val="30"/>
          <w:szCs w:val="30"/>
          <w:cs/>
        </w:rPr>
        <w:t xml:space="preserve"> </w:t>
      </w:r>
      <w:r w:rsidR="00A666F6" w:rsidRPr="00D71663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A666F6" w:rsidRPr="00D71663">
        <w:rPr>
          <w:rFonts w:asciiTheme="majorBidi" w:hAnsiTheme="majorBidi"/>
          <w:sz w:val="30"/>
          <w:szCs w:val="30"/>
          <w:cs/>
        </w:rPr>
        <w:t xml:space="preserve"> </w:t>
      </w:r>
      <w:r w:rsidR="00A666F6" w:rsidRPr="00D71663">
        <w:rPr>
          <w:rFonts w:asciiTheme="majorBidi" w:hAnsiTheme="majorBidi"/>
          <w:sz w:val="30"/>
          <w:szCs w:val="30"/>
        </w:rPr>
        <w:t>256</w:t>
      </w:r>
      <w:r w:rsidR="00D71663">
        <w:rPr>
          <w:rFonts w:asciiTheme="majorBidi" w:hAnsiTheme="majorBidi"/>
          <w:sz w:val="30"/>
          <w:szCs w:val="30"/>
        </w:rPr>
        <w:t>9</w:t>
      </w:r>
      <w:r w:rsidR="00A666F6" w:rsidRPr="00D71663">
        <w:rPr>
          <w:rFonts w:asciiTheme="majorBidi" w:hAnsiTheme="majorBidi"/>
          <w:sz w:val="30"/>
          <w:szCs w:val="30"/>
          <w:cs/>
        </w:rPr>
        <w:t xml:space="preserve"> </w:t>
      </w:r>
      <w:r w:rsidR="00A666F6" w:rsidRPr="00D71663">
        <w:rPr>
          <w:rFonts w:asciiTheme="majorBidi" w:hAnsiTheme="majorBidi" w:hint="cs"/>
          <w:sz w:val="30"/>
          <w:szCs w:val="30"/>
          <w:cs/>
        </w:rPr>
        <w:t>ที่ประชุมคณะกรรมการของบริษัทย่อยแห่งหนึ่งมีมติเห็นชอบให้เสนอที่ประชุมสามัญผู้ถือหุ้นพิจารณาและอนุมัติการจ่ายเงินปันผลให้แก่ผู้ถือหุ้นของบริษัท</w:t>
      </w:r>
      <w:r w:rsidR="00A666F6" w:rsidRPr="00D71663">
        <w:rPr>
          <w:rFonts w:asciiTheme="majorBidi" w:hAnsiTheme="majorBidi"/>
          <w:sz w:val="30"/>
          <w:szCs w:val="30"/>
          <w:cs/>
        </w:rPr>
        <w:t xml:space="preserve"> </w:t>
      </w:r>
      <w:r w:rsidR="00A666F6" w:rsidRPr="00D71663">
        <w:rPr>
          <w:rFonts w:asciiTheme="majorBidi" w:hAnsiTheme="majorBidi" w:hint="cs"/>
          <w:sz w:val="30"/>
          <w:szCs w:val="30"/>
          <w:cs/>
        </w:rPr>
        <w:t>สำหรับผลการดำเนินงานประจำปี</w:t>
      </w:r>
      <w:r w:rsidR="00A666F6" w:rsidRPr="00D71663">
        <w:rPr>
          <w:rFonts w:asciiTheme="majorBidi" w:hAnsiTheme="majorBidi"/>
          <w:sz w:val="30"/>
          <w:szCs w:val="30"/>
          <w:cs/>
        </w:rPr>
        <w:t xml:space="preserve"> </w:t>
      </w:r>
      <w:r w:rsidR="00A666F6" w:rsidRPr="00D71663">
        <w:rPr>
          <w:rFonts w:asciiTheme="majorBidi" w:hAnsiTheme="majorBidi"/>
          <w:sz w:val="30"/>
          <w:szCs w:val="30"/>
        </w:rPr>
        <w:t>256</w:t>
      </w:r>
      <w:r w:rsidR="00D71663">
        <w:rPr>
          <w:rFonts w:asciiTheme="majorBidi" w:hAnsiTheme="majorBidi"/>
          <w:sz w:val="30"/>
          <w:szCs w:val="30"/>
        </w:rPr>
        <w:t>8</w:t>
      </w:r>
      <w:r w:rsidR="00A666F6" w:rsidRPr="00D71663">
        <w:rPr>
          <w:rFonts w:asciiTheme="majorBidi" w:hAnsiTheme="majorBidi"/>
          <w:sz w:val="30"/>
          <w:szCs w:val="30"/>
          <w:cs/>
        </w:rPr>
        <w:t xml:space="preserve"> </w:t>
      </w:r>
      <w:r w:rsidR="00A666F6" w:rsidRPr="00D71663">
        <w:rPr>
          <w:rFonts w:asciiTheme="majorBidi" w:hAnsiTheme="majorBidi" w:hint="cs"/>
          <w:sz w:val="30"/>
          <w:szCs w:val="30"/>
          <w:cs/>
        </w:rPr>
        <w:t>ในอัตราหุ้นละ</w:t>
      </w:r>
      <w:r w:rsidR="00A666F6" w:rsidRPr="00D71663">
        <w:rPr>
          <w:rFonts w:asciiTheme="majorBidi" w:hAnsiTheme="majorBidi"/>
          <w:sz w:val="30"/>
          <w:szCs w:val="30"/>
          <w:cs/>
        </w:rPr>
        <w:t xml:space="preserve"> </w:t>
      </w:r>
      <w:r w:rsidR="00581C33">
        <w:rPr>
          <w:rFonts w:asciiTheme="majorBidi" w:hAnsiTheme="majorBidi"/>
          <w:sz w:val="30"/>
          <w:szCs w:val="30"/>
        </w:rPr>
        <w:t>3.64</w:t>
      </w:r>
      <w:r w:rsidR="00A666F6" w:rsidRPr="00D71663">
        <w:rPr>
          <w:rFonts w:asciiTheme="majorBidi" w:hAnsiTheme="majorBidi"/>
          <w:sz w:val="30"/>
          <w:szCs w:val="30"/>
          <w:cs/>
        </w:rPr>
        <w:t xml:space="preserve"> </w:t>
      </w:r>
      <w:r w:rsidR="00A666F6" w:rsidRPr="00D71663">
        <w:rPr>
          <w:rFonts w:asciiTheme="majorBidi" w:hAnsiTheme="majorBidi" w:hint="cs"/>
          <w:sz w:val="30"/>
          <w:szCs w:val="30"/>
          <w:cs/>
        </w:rPr>
        <w:t>บาท</w:t>
      </w:r>
      <w:r w:rsidR="00A666F6" w:rsidRPr="00D71663">
        <w:rPr>
          <w:rFonts w:asciiTheme="majorBidi" w:hAnsiTheme="majorBidi"/>
          <w:sz w:val="30"/>
          <w:szCs w:val="30"/>
          <w:cs/>
        </w:rPr>
        <w:t xml:space="preserve"> </w:t>
      </w:r>
      <w:r w:rsidR="00A666F6" w:rsidRPr="00D71663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="00A666F6" w:rsidRPr="00D71663">
        <w:rPr>
          <w:rFonts w:asciiTheme="majorBidi" w:hAnsiTheme="majorBidi"/>
          <w:sz w:val="30"/>
          <w:szCs w:val="30"/>
          <w:cs/>
        </w:rPr>
        <w:t xml:space="preserve"> </w:t>
      </w:r>
      <w:r w:rsidR="00581C33">
        <w:rPr>
          <w:rFonts w:asciiTheme="majorBidi" w:hAnsiTheme="majorBidi"/>
          <w:sz w:val="30"/>
          <w:szCs w:val="30"/>
        </w:rPr>
        <w:t>20.00</w:t>
      </w:r>
      <w:r w:rsidR="00A666F6" w:rsidRPr="00D71663">
        <w:rPr>
          <w:rFonts w:asciiTheme="majorBidi" w:hAnsiTheme="majorBidi"/>
          <w:sz w:val="30"/>
          <w:szCs w:val="30"/>
          <w:cs/>
        </w:rPr>
        <w:t xml:space="preserve"> </w:t>
      </w:r>
      <w:r w:rsidR="00A666F6" w:rsidRPr="00D71663">
        <w:rPr>
          <w:rFonts w:asciiTheme="majorBidi" w:hAnsiTheme="majorBidi" w:hint="cs"/>
          <w:sz w:val="30"/>
          <w:szCs w:val="30"/>
          <w:cs/>
        </w:rPr>
        <w:t>ล้านบาท</w:t>
      </w:r>
      <w:r w:rsidR="00A666F6" w:rsidRPr="00D71663">
        <w:rPr>
          <w:rFonts w:asciiTheme="majorBidi" w:hAnsiTheme="majorBidi"/>
          <w:sz w:val="30"/>
          <w:szCs w:val="30"/>
          <w:cs/>
        </w:rPr>
        <w:t xml:space="preserve"> </w:t>
      </w:r>
      <w:r w:rsidR="00A666F6" w:rsidRPr="00D71663">
        <w:rPr>
          <w:rFonts w:asciiTheme="majorBidi" w:hAnsiTheme="majorBidi" w:hint="cs"/>
          <w:sz w:val="30"/>
          <w:szCs w:val="30"/>
          <w:cs/>
        </w:rPr>
        <w:t>ทั้งนี้</w:t>
      </w:r>
      <w:r w:rsidR="00A666F6" w:rsidRPr="00D71663">
        <w:rPr>
          <w:rFonts w:asciiTheme="majorBidi" w:hAnsiTheme="majorBidi"/>
          <w:sz w:val="30"/>
          <w:szCs w:val="30"/>
          <w:cs/>
        </w:rPr>
        <w:t xml:space="preserve"> </w:t>
      </w:r>
      <w:r w:rsidR="00A666F6" w:rsidRPr="00D71663">
        <w:rPr>
          <w:rFonts w:asciiTheme="majorBidi" w:hAnsiTheme="majorBidi" w:hint="cs"/>
          <w:sz w:val="30"/>
          <w:szCs w:val="30"/>
          <w:cs/>
        </w:rPr>
        <w:t>การจ่ายเงินปันผลดังกล่าวขึ้นอยู่กับ</w:t>
      </w:r>
      <w:r w:rsidR="00307763" w:rsidRPr="00D71663">
        <w:rPr>
          <w:rFonts w:asciiTheme="majorBidi" w:hAnsiTheme="majorBidi"/>
          <w:sz w:val="30"/>
          <w:szCs w:val="30"/>
        </w:rPr>
        <w:t xml:space="preserve"> </w:t>
      </w:r>
      <w:r w:rsidR="00A666F6" w:rsidRPr="00D71663">
        <w:rPr>
          <w:rFonts w:asciiTheme="majorBidi" w:hAnsiTheme="majorBidi" w:hint="cs"/>
          <w:sz w:val="30"/>
          <w:szCs w:val="30"/>
          <w:cs/>
        </w:rPr>
        <w:t>การอนุมัติจากที่ประชุมสามัญผู้ถือหุ้น</w:t>
      </w:r>
    </w:p>
    <w:p w14:paraId="75C9EFBC" w14:textId="77777777" w:rsidR="005D7373" w:rsidRDefault="005D7373" w:rsidP="005D73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674" w:right="-43" w:hanging="414"/>
        <w:jc w:val="thaiDistribute"/>
        <w:rPr>
          <w:rFonts w:asciiTheme="majorBidi" w:hAnsiTheme="majorBidi"/>
          <w:sz w:val="30"/>
          <w:szCs w:val="30"/>
        </w:rPr>
      </w:pPr>
    </w:p>
    <w:p w14:paraId="7740A762" w14:textId="7F3EFAF0" w:rsidR="005D7373" w:rsidRPr="00D71663" w:rsidRDefault="005D7373" w:rsidP="00ED4E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080" w:right="-43" w:hanging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24.2</w:t>
      </w:r>
      <w:r w:rsidR="00ED4E1F">
        <w:rPr>
          <w:rFonts w:asciiTheme="majorBidi" w:hAnsiTheme="majorBidi"/>
          <w:sz w:val="30"/>
          <w:szCs w:val="30"/>
        </w:rPr>
        <w:tab/>
      </w:r>
      <w:r>
        <w:rPr>
          <w:rFonts w:asciiTheme="majorBidi" w:hAnsiTheme="majorBidi"/>
          <w:sz w:val="30"/>
          <w:szCs w:val="30"/>
        </w:rPr>
        <w:tab/>
      </w:r>
      <w:r w:rsidRPr="00ED4E1F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ED4E1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D4E1F">
        <w:rPr>
          <w:rFonts w:asciiTheme="majorBidi" w:hAnsiTheme="majorBidi"/>
          <w:spacing w:val="-4"/>
          <w:sz w:val="30"/>
          <w:szCs w:val="30"/>
        </w:rPr>
        <w:t>25</w:t>
      </w:r>
      <w:r w:rsidRPr="00ED4E1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D4E1F">
        <w:rPr>
          <w:rFonts w:asciiTheme="majorBidi" w:hAnsiTheme="majorBidi" w:hint="cs"/>
          <w:spacing w:val="-4"/>
          <w:sz w:val="30"/>
          <w:szCs w:val="30"/>
          <w:cs/>
        </w:rPr>
        <w:t>กุมภาพันธ์</w:t>
      </w:r>
      <w:r w:rsidRPr="00ED4E1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D4E1F">
        <w:rPr>
          <w:rFonts w:asciiTheme="majorBidi" w:hAnsiTheme="majorBidi"/>
          <w:spacing w:val="-4"/>
          <w:sz w:val="30"/>
          <w:szCs w:val="30"/>
        </w:rPr>
        <w:t>2569</w:t>
      </w:r>
      <w:r w:rsidRPr="00ED4E1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D4E1F">
        <w:rPr>
          <w:rFonts w:asciiTheme="majorBidi" w:hAnsiTheme="majorBidi" w:hint="cs"/>
          <w:spacing w:val="-4"/>
          <w:sz w:val="30"/>
          <w:szCs w:val="30"/>
          <w:cs/>
        </w:rPr>
        <w:t>ที่ประชุมคณะกรรมการของบริษัทมีมติเห็นชอบให้เสนอที่ประชุม</w:t>
      </w:r>
      <w:r w:rsidRPr="00D71663">
        <w:rPr>
          <w:rFonts w:asciiTheme="majorBidi" w:hAnsiTheme="majorBidi" w:hint="cs"/>
          <w:sz w:val="30"/>
          <w:szCs w:val="30"/>
          <w:cs/>
        </w:rPr>
        <w:t>สามัญผู้ถือหุ้นพิจารณาและอนุมัติการจ่ายเงินปันผลให้แก่ผู้ถือหุ้นของบริษัท</w:t>
      </w:r>
      <w:r w:rsidRPr="00D71663">
        <w:rPr>
          <w:rFonts w:asciiTheme="majorBidi" w:hAnsiTheme="majorBidi"/>
          <w:sz w:val="30"/>
          <w:szCs w:val="30"/>
          <w:cs/>
        </w:rPr>
        <w:t xml:space="preserve"> </w:t>
      </w:r>
      <w:r w:rsidRPr="00D71663">
        <w:rPr>
          <w:rFonts w:asciiTheme="majorBidi" w:hAnsiTheme="majorBidi" w:hint="cs"/>
          <w:sz w:val="30"/>
          <w:szCs w:val="30"/>
          <w:cs/>
        </w:rPr>
        <w:t>สำหรับผลการดำเนินงานประจำปี</w:t>
      </w:r>
      <w:r w:rsidRPr="00D71663">
        <w:rPr>
          <w:rFonts w:asciiTheme="majorBidi" w:hAnsiTheme="majorBidi"/>
          <w:sz w:val="30"/>
          <w:szCs w:val="30"/>
          <w:cs/>
        </w:rPr>
        <w:t xml:space="preserve"> </w:t>
      </w:r>
      <w:r w:rsidR="00A15E89">
        <w:rPr>
          <w:rFonts w:asciiTheme="majorBidi" w:hAnsiTheme="majorBidi"/>
          <w:sz w:val="30"/>
          <w:szCs w:val="30"/>
        </w:rPr>
        <w:t>2568</w:t>
      </w:r>
      <w:r w:rsidRPr="00D71663">
        <w:rPr>
          <w:rFonts w:asciiTheme="majorBidi" w:hAnsiTheme="majorBidi"/>
          <w:sz w:val="30"/>
          <w:szCs w:val="30"/>
          <w:cs/>
        </w:rPr>
        <w:t xml:space="preserve"> </w:t>
      </w:r>
      <w:r w:rsidRPr="00D71663">
        <w:rPr>
          <w:rFonts w:asciiTheme="majorBidi" w:hAnsiTheme="majorBidi" w:hint="cs"/>
          <w:sz w:val="30"/>
          <w:szCs w:val="30"/>
          <w:cs/>
        </w:rPr>
        <w:t>ในอัตราหุ้นละ</w:t>
      </w:r>
      <w:r w:rsidR="003F5B32">
        <w:rPr>
          <w:rFonts w:asciiTheme="majorBidi" w:hAnsiTheme="majorBidi"/>
          <w:sz w:val="30"/>
          <w:szCs w:val="30"/>
        </w:rPr>
        <w:t xml:space="preserve"> 0.04</w:t>
      </w:r>
      <w:r w:rsidRPr="00D71663">
        <w:rPr>
          <w:rFonts w:asciiTheme="majorBidi" w:hAnsiTheme="majorBidi"/>
          <w:sz w:val="30"/>
          <w:szCs w:val="30"/>
          <w:cs/>
        </w:rPr>
        <w:t xml:space="preserve"> </w:t>
      </w:r>
      <w:r w:rsidRPr="00D71663">
        <w:rPr>
          <w:rFonts w:asciiTheme="majorBidi" w:hAnsiTheme="majorBidi" w:hint="cs"/>
          <w:sz w:val="30"/>
          <w:szCs w:val="30"/>
          <w:cs/>
        </w:rPr>
        <w:t>บาท</w:t>
      </w:r>
      <w:r w:rsidRPr="00D71663">
        <w:rPr>
          <w:rFonts w:asciiTheme="majorBidi" w:hAnsiTheme="majorBidi"/>
          <w:sz w:val="30"/>
          <w:szCs w:val="30"/>
          <w:cs/>
        </w:rPr>
        <w:t xml:space="preserve"> </w:t>
      </w:r>
      <w:r w:rsidRPr="00D71663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Pr="00D71663">
        <w:rPr>
          <w:rFonts w:asciiTheme="majorBidi" w:hAnsiTheme="majorBidi"/>
          <w:sz w:val="30"/>
          <w:szCs w:val="30"/>
          <w:cs/>
        </w:rPr>
        <w:t xml:space="preserve"> </w:t>
      </w:r>
      <w:r w:rsidR="003F5B32">
        <w:rPr>
          <w:rFonts w:asciiTheme="majorBidi" w:hAnsiTheme="majorBidi"/>
          <w:sz w:val="30"/>
          <w:szCs w:val="30"/>
        </w:rPr>
        <w:t>24.00</w:t>
      </w:r>
      <w:r w:rsidRPr="00D71663">
        <w:rPr>
          <w:rFonts w:asciiTheme="majorBidi" w:hAnsiTheme="majorBidi"/>
          <w:sz w:val="30"/>
          <w:szCs w:val="30"/>
          <w:cs/>
        </w:rPr>
        <w:t xml:space="preserve"> </w:t>
      </w:r>
      <w:r w:rsidRPr="00D71663">
        <w:rPr>
          <w:rFonts w:asciiTheme="majorBidi" w:hAnsiTheme="majorBidi" w:hint="cs"/>
          <w:sz w:val="30"/>
          <w:szCs w:val="30"/>
          <w:cs/>
        </w:rPr>
        <w:t>ล้านบาท</w:t>
      </w:r>
      <w:r w:rsidRPr="00D71663">
        <w:rPr>
          <w:rFonts w:asciiTheme="majorBidi" w:hAnsiTheme="majorBidi"/>
          <w:sz w:val="30"/>
          <w:szCs w:val="30"/>
          <w:cs/>
        </w:rPr>
        <w:t xml:space="preserve"> </w:t>
      </w:r>
      <w:r w:rsidRPr="00D71663">
        <w:rPr>
          <w:rFonts w:asciiTheme="majorBidi" w:hAnsiTheme="majorBidi" w:hint="cs"/>
          <w:sz w:val="30"/>
          <w:szCs w:val="30"/>
          <w:cs/>
        </w:rPr>
        <w:t>ทั้งนี้</w:t>
      </w:r>
      <w:r w:rsidRPr="00D71663">
        <w:rPr>
          <w:rFonts w:asciiTheme="majorBidi" w:hAnsiTheme="majorBidi"/>
          <w:sz w:val="30"/>
          <w:szCs w:val="30"/>
          <w:cs/>
        </w:rPr>
        <w:t xml:space="preserve"> </w:t>
      </w:r>
      <w:r w:rsidRPr="00D71663">
        <w:rPr>
          <w:rFonts w:asciiTheme="majorBidi" w:hAnsiTheme="majorBidi" w:hint="cs"/>
          <w:sz w:val="30"/>
          <w:szCs w:val="30"/>
          <w:cs/>
        </w:rPr>
        <w:t>การจ่ายเงินปันผลดังกล่าวขึ้นอยู่กับ</w:t>
      </w:r>
      <w:r w:rsidRPr="00D71663">
        <w:rPr>
          <w:rFonts w:asciiTheme="majorBidi" w:hAnsiTheme="majorBidi"/>
          <w:sz w:val="30"/>
          <w:szCs w:val="30"/>
        </w:rPr>
        <w:t xml:space="preserve"> </w:t>
      </w:r>
      <w:r w:rsidR="00A15E89">
        <w:rPr>
          <w:rFonts w:asciiTheme="majorBidi" w:hAnsiTheme="majorBidi"/>
          <w:sz w:val="30"/>
          <w:szCs w:val="30"/>
        </w:rPr>
        <w:br/>
      </w:r>
      <w:r w:rsidRPr="00D71663">
        <w:rPr>
          <w:rFonts w:asciiTheme="majorBidi" w:hAnsiTheme="majorBidi" w:hint="cs"/>
          <w:sz w:val="30"/>
          <w:szCs w:val="30"/>
          <w:cs/>
        </w:rPr>
        <w:t>การอนุมัติจากที่ประชุมสามัญผู้ถือหุ้น</w:t>
      </w:r>
    </w:p>
    <w:p w14:paraId="34AD5E0C" w14:textId="77777777" w:rsidR="00A666F6" w:rsidRPr="007C23FF" w:rsidRDefault="00A666F6" w:rsidP="00A666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11F5209" w14:textId="77777777" w:rsidR="00CB4F9C" w:rsidRDefault="00CB4F9C" w:rsidP="00D12C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7AA3D06" w14:textId="77777777" w:rsidR="00D12C1F" w:rsidRDefault="00D12C1F" w:rsidP="00D12C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D12C1F" w:rsidSect="00F5476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282A9" w14:textId="77777777" w:rsidR="00F76444" w:rsidRDefault="00F76444">
      <w:r>
        <w:separator/>
      </w:r>
    </w:p>
  </w:endnote>
  <w:endnote w:type="continuationSeparator" w:id="0">
    <w:p w14:paraId="796FCED4" w14:textId="77777777" w:rsidR="00F76444" w:rsidRDefault="00F7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9F63C" w14:textId="69366C98" w:rsidR="00A5509B" w:rsidRPr="00BD48A3" w:rsidRDefault="00A5509B" w:rsidP="00853DE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D48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D48A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="0064148A" w:rsidRPr="0064148A"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80CA7" w14:textId="77777777" w:rsidR="00A5509B" w:rsidRPr="00DF1BD9" w:rsidRDefault="00A5509B" w:rsidP="000618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80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D8B25" w14:textId="2C64C12A" w:rsidR="00A5509B" w:rsidRPr="00853DEB" w:rsidRDefault="00A5509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="0064148A" w:rsidRPr="0064148A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BFFE3E8" w14:textId="77777777" w:rsidR="00A5509B" w:rsidRPr="006105F4" w:rsidRDefault="00A5509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FDFF3" w14:textId="176B0DF4" w:rsidR="00A5509B" w:rsidRDefault="00A5509B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64148A" w:rsidRPr="0064148A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635F5FFE" w14:textId="14CD2AE3" w:rsidR="00A5509B" w:rsidRDefault="00A5509B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4305C3">
      <w:rPr>
        <w:rFonts w:ascii="Angsana New" w:hAnsi="Angsana New"/>
        <w:noProof/>
        <w:sz w:val="30"/>
        <w:szCs w:val="30"/>
      </w:rPr>
      <w:t>ACGt3-YE'25-set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3AB85" w14:textId="77777777" w:rsidR="00F76444" w:rsidRDefault="00F76444">
      <w:r>
        <w:separator/>
      </w:r>
    </w:p>
  </w:footnote>
  <w:footnote w:type="continuationSeparator" w:id="0">
    <w:p w14:paraId="377FE4B4" w14:textId="77777777" w:rsidR="00F76444" w:rsidRDefault="00F76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52CDD" w14:textId="77777777" w:rsidR="00A5509B" w:rsidRDefault="00A5509B" w:rsidP="00551D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3B03">
      <w:rPr>
        <w:rFonts w:ascii="Angsana New" w:hAnsi="Angsana New" w:cs="Angsana New"/>
        <w:b/>
        <w:bCs/>
        <w:sz w:val="32"/>
        <w:szCs w:val="32"/>
        <w:cs/>
      </w:rPr>
      <w:t>(</w:t>
    </w:r>
    <w:r w:rsidRPr="00953B03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53B03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4516FF37" w14:textId="77777777" w:rsidR="00A5509B" w:rsidRDefault="00A5509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1E49AE29" w14:textId="6191547F" w:rsidR="00A5509B" w:rsidRPr="0034106F" w:rsidRDefault="00A5509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25</w:t>
    </w:r>
    <w:r w:rsidR="002261D0">
      <w:rPr>
        <w:rFonts w:ascii="Angsana New" w:hAnsi="Angsana New" w:cs="Angsana New"/>
        <w:b/>
        <w:bCs/>
        <w:sz w:val="32"/>
        <w:szCs w:val="32"/>
      </w:rPr>
      <w:t>6</w:t>
    </w:r>
    <w:r w:rsidR="003A2572">
      <w:rPr>
        <w:rFonts w:ascii="Angsana New" w:hAnsi="Angsana New" w:cs="Angsana New"/>
        <w:b/>
        <w:bCs/>
        <w:sz w:val="32"/>
        <w:szCs w:val="32"/>
      </w:rPr>
      <w:t>8</w:t>
    </w:r>
  </w:p>
  <w:p w14:paraId="0BAB11D2" w14:textId="77777777" w:rsidR="00A5509B" w:rsidRPr="00B239E0" w:rsidRDefault="00A5509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B4E8" w14:textId="77777777" w:rsidR="00A5509B" w:rsidRDefault="00A5509B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3B03">
      <w:rPr>
        <w:rFonts w:ascii="Angsana New" w:hAnsi="Angsana New" w:cs="Angsana New"/>
        <w:b/>
        <w:bCs/>
        <w:sz w:val="32"/>
        <w:szCs w:val="32"/>
        <w:cs/>
      </w:rPr>
      <w:t>(</w:t>
    </w:r>
    <w:r w:rsidRPr="00953B03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53B03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1325CE5E" w14:textId="77777777" w:rsidR="00A5509B" w:rsidRDefault="00A5509B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C6AA026" w14:textId="53C8C61D" w:rsidR="00A5509B" w:rsidRPr="0034106F" w:rsidRDefault="00A5509B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256</w:t>
    </w:r>
    <w:r w:rsidR="006F171D">
      <w:rPr>
        <w:rFonts w:ascii="Angsana New" w:hAnsi="Angsana New" w:cs="Angsana New"/>
        <w:b/>
        <w:bCs/>
        <w:sz w:val="32"/>
        <w:szCs w:val="32"/>
      </w:rPr>
      <w:t>8</w:t>
    </w:r>
  </w:p>
  <w:p w14:paraId="118EADE5" w14:textId="77777777" w:rsidR="00A5509B" w:rsidRPr="00A1328C" w:rsidRDefault="00A5509B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17327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0B729816"/>
    <w:lvl w:ilvl="0" w:tplc="27B2501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9C6FD1"/>
    <w:multiLevelType w:val="hybridMultilevel"/>
    <w:tmpl w:val="54302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3A60764"/>
    <w:multiLevelType w:val="hybridMultilevel"/>
    <w:tmpl w:val="9028C82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45C4712"/>
    <w:multiLevelType w:val="hybridMultilevel"/>
    <w:tmpl w:val="4612B5C4"/>
    <w:lvl w:ilvl="0" w:tplc="BA90B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71531F"/>
    <w:multiLevelType w:val="hybridMultilevel"/>
    <w:tmpl w:val="FF8431C8"/>
    <w:lvl w:ilvl="0" w:tplc="A43E719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8917223"/>
    <w:multiLevelType w:val="hybridMultilevel"/>
    <w:tmpl w:val="E76E1128"/>
    <w:lvl w:ilvl="0" w:tplc="6DEC69EC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4" w15:restartNumberingAfterBreak="0">
    <w:nsid w:val="2E1E03CD"/>
    <w:multiLevelType w:val="multilevel"/>
    <w:tmpl w:val="11C287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9052953"/>
    <w:multiLevelType w:val="multilevel"/>
    <w:tmpl w:val="70ACE69A"/>
    <w:lvl w:ilvl="0">
      <w:start w:val="1"/>
      <w:numFmt w:val="decimal"/>
      <w:lvlText w:val="%1"/>
      <w:lvlJc w:val="left"/>
      <w:pPr>
        <w:ind w:left="8866" w:hanging="360"/>
      </w:pPr>
      <w:rPr>
        <w:rFonts w:hint="default"/>
        <w:b/>
        <w:bCs/>
        <w:sz w:val="30"/>
        <w:szCs w:val="3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0473810"/>
    <w:multiLevelType w:val="hybridMultilevel"/>
    <w:tmpl w:val="3830172C"/>
    <w:lvl w:ilvl="0" w:tplc="4594C2D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012B1A"/>
    <w:multiLevelType w:val="singleLevel"/>
    <w:tmpl w:val="53880C7E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3" w15:restartNumberingAfterBreak="0">
    <w:nsid w:val="444666E6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6765A3B"/>
    <w:multiLevelType w:val="multilevel"/>
    <w:tmpl w:val="EA5207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ACD5F6A"/>
    <w:multiLevelType w:val="multilevel"/>
    <w:tmpl w:val="6D247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4B31578C"/>
    <w:multiLevelType w:val="hybridMultilevel"/>
    <w:tmpl w:val="81DA2992"/>
    <w:lvl w:ilvl="0" w:tplc="53125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A54404"/>
    <w:multiLevelType w:val="hybridMultilevel"/>
    <w:tmpl w:val="CA407372"/>
    <w:lvl w:ilvl="0" w:tplc="161EDE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9" w15:restartNumberingAfterBreak="0">
    <w:nsid w:val="59FD0AEE"/>
    <w:multiLevelType w:val="hybridMultilevel"/>
    <w:tmpl w:val="1B0860CE"/>
    <w:lvl w:ilvl="0" w:tplc="AAFE4B8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A953703"/>
    <w:multiLevelType w:val="hybridMultilevel"/>
    <w:tmpl w:val="32EE5672"/>
    <w:lvl w:ilvl="0" w:tplc="B6E2754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6B5F73D2"/>
    <w:multiLevelType w:val="hybridMultilevel"/>
    <w:tmpl w:val="E4AAF3EA"/>
    <w:lvl w:ilvl="0" w:tplc="8ECEFE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1F7800"/>
    <w:multiLevelType w:val="multilevel"/>
    <w:tmpl w:val="54CC8B14"/>
    <w:lvl w:ilvl="0">
      <w:start w:val="16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>
      <w:start w:val="8"/>
      <w:numFmt w:val="decimal"/>
      <w:lvlText w:val="%3."/>
      <w:lvlJc w:val="left"/>
      <w:pPr>
        <w:ind w:left="2520" w:hanging="360"/>
      </w:pPr>
      <w:rPr>
        <w:rFonts w:cs="Angsana New"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4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54383650">
    <w:abstractNumId w:val="6"/>
  </w:num>
  <w:num w:numId="2" w16cid:durableId="498928077">
    <w:abstractNumId w:val="5"/>
  </w:num>
  <w:num w:numId="3" w16cid:durableId="1280406247">
    <w:abstractNumId w:val="9"/>
  </w:num>
  <w:num w:numId="4" w16cid:durableId="1729835950">
    <w:abstractNumId w:val="7"/>
  </w:num>
  <w:num w:numId="5" w16cid:durableId="676928602">
    <w:abstractNumId w:val="8"/>
  </w:num>
  <w:num w:numId="6" w16cid:durableId="1251767632">
    <w:abstractNumId w:val="3"/>
  </w:num>
  <w:num w:numId="7" w16cid:durableId="1257636390">
    <w:abstractNumId w:val="2"/>
  </w:num>
  <w:num w:numId="8" w16cid:durableId="347029558">
    <w:abstractNumId w:val="0"/>
  </w:num>
  <w:num w:numId="9" w16cid:durableId="1373191850">
    <w:abstractNumId w:val="1"/>
  </w:num>
  <w:num w:numId="10" w16cid:durableId="1949118145">
    <w:abstractNumId w:val="4"/>
  </w:num>
  <w:num w:numId="11" w16cid:durableId="463503270">
    <w:abstractNumId w:val="27"/>
  </w:num>
  <w:num w:numId="12" w16cid:durableId="477306594">
    <w:abstractNumId w:val="22"/>
  </w:num>
  <w:num w:numId="13" w16cid:durableId="939532355">
    <w:abstractNumId w:val="43"/>
  </w:num>
  <w:num w:numId="14" w16cid:durableId="841894112">
    <w:abstractNumId w:val="25"/>
  </w:num>
  <w:num w:numId="15" w16cid:durableId="1102145909">
    <w:abstractNumId w:val="28"/>
  </w:num>
  <w:num w:numId="16" w16cid:durableId="346718024">
    <w:abstractNumId w:val="26"/>
  </w:num>
  <w:num w:numId="17" w16cid:durableId="1571647203">
    <w:abstractNumId w:val="29"/>
  </w:num>
  <w:num w:numId="18" w16cid:durableId="2086368954">
    <w:abstractNumId w:val="12"/>
  </w:num>
  <w:num w:numId="19" w16cid:durableId="1337075734">
    <w:abstractNumId w:val="40"/>
  </w:num>
  <w:num w:numId="20" w16cid:durableId="2137674238">
    <w:abstractNumId w:val="15"/>
  </w:num>
  <w:num w:numId="21" w16cid:durableId="1167398796">
    <w:abstractNumId w:val="24"/>
  </w:num>
  <w:num w:numId="22" w16cid:durableId="929702513">
    <w:abstractNumId w:val="37"/>
  </w:num>
  <w:num w:numId="23" w16cid:durableId="387186890">
    <w:abstractNumId w:val="21"/>
  </w:num>
  <w:num w:numId="24" w16cid:durableId="2058159521">
    <w:abstractNumId w:val="36"/>
  </w:num>
  <w:num w:numId="25" w16cid:durableId="868638970">
    <w:abstractNumId w:val="14"/>
  </w:num>
  <w:num w:numId="26" w16cid:durableId="811019113">
    <w:abstractNumId w:val="16"/>
  </w:num>
  <w:num w:numId="27" w16cid:durableId="1288509144">
    <w:abstractNumId w:val="39"/>
  </w:num>
  <w:num w:numId="28" w16cid:durableId="922102817">
    <w:abstractNumId w:val="45"/>
  </w:num>
  <w:num w:numId="29" w16cid:durableId="857281670">
    <w:abstractNumId w:val="20"/>
  </w:num>
  <w:num w:numId="30" w16cid:durableId="484593566">
    <w:abstractNumId w:val="46"/>
  </w:num>
  <w:num w:numId="31" w16cid:durableId="1220676029">
    <w:abstractNumId w:val="19"/>
  </w:num>
  <w:num w:numId="32" w16cid:durableId="1516845381">
    <w:abstractNumId w:val="23"/>
  </w:num>
  <w:num w:numId="33" w16cid:durableId="1164661619">
    <w:abstractNumId w:val="13"/>
  </w:num>
  <w:num w:numId="34" w16cid:durableId="1617977808">
    <w:abstractNumId w:val="41"/>
  </w:num>
  <w:num w:numId="35" w16cid:durableId="788469321">
    <w:abstractNumId w:val="32"/>
  </w:num>
  <w:num w:numId="36" w16cid:durableId="1023748936">
    <w:abstractNumId w:val="30"/>
  </w:num>
  <w:num w:numId="37" w16cid:durableId="1169369313">
    <w:abstractNumId w:val="42"/>
  </w:num>
  <w:num w:numId="38" w16cid:durableId="1871068578">
    <w:abstractNumId w:val="17"/>
  </w:num>
  <w:num w:numId="39" w16cid:durableId="182670997">
    <w:abstractNumId w:val="47"/>
  </w:num>
  <w:num w:numId="40" w16cid:durableId="1587491152">
    <w:abstractNumId w:val="11"/>
  </w:num>
  <w:num w:numId="41" w16cid:durableId="148592567">
    <w:abstractNumId w:val="48"/>
  </w:num>
  <w:num w:numId="42" w16cid:durableId="1462382966">
    <w:abstractNumId w:val="31"/>
  </w:num>
  <w:num w:numId="43" w16cid:durableId="471945875">
    <w:abstractNumId w:val="44"/>
  </w:num>
  <w:num w:numId="44" w16cid:durableId="2011760228">
    <w:abstractNumId w:val="10"/>
  </w:num>
  <w:num w:numId="45" w16cid:durableId="1615795307">
    <w:abstractNumId w:val="33"/>
  </w:num>
  <w:num w:numId="46" w16cid:durableId="1594245657">
    <w:abstractNumId w:val="38"/>
  </w:num>
  <w:num w:numId="47" w16cid:durableId="1519277510">
    <w:abstractNumId w:val="34"/>
  </w:num>
  <w:num w:numId="48" w16cid:durableId="592472460">
    <w:abstractNumId w:val="35"/>
  </w:num>
  <w:num w:numId="49" w16cid:durableId="105604908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188"/>
    <w:rsid w:val="00001575"/>
    <w:rsid w:val="000018A3"/>
    <w:rsid w:val="00002013"/>
    <w:rsid w:val="00002875"/>
    <w:rsid w:val="00002A1C"/>
    <w:rsid w:val="00002B6C"/>
    <w:rsid w:val="00002BCB"/>
    <w:rsid w:val="00002E3C"/>
    <w:rsid w:val="00002FC2"/>
    <w:rsid w:val="00004E8B"/>
    <w:rsid w:val="0000571C"/>
    <w:rsid w:val="000059B0"/>
    <w:rsid w:val="00005E91"/>
    <w:rsid w:val="0000625C"/>
    <w:rsid w:val="00006406"/>
    <w:rsid w:val="000064EF"/>
    <w:rsid w:val="00006A85"/>
    <w:rsid w:val="000072DD"/>
    <w:rsid w:val="0000763E"/>
    <w:rsid w:val="00007C2F"/>
    <w:rsid w:val="0001060F"/>
    <w:rsid w:val="00010FAB"/>
    <w:rsid w:val="0001125B"/>
    <w:rsid w:val="00011987"/>
    <w:rsid w:val="00012EE2"/>
    <w:rsid w:val="00013B79"/>
    <w:rsid w:val="00013BE6"/>
    <w:rsid w:val="00013D09"/>
    <w:rsid w:val="0001453B"/>
    <w:rsid w:val="00014879"/>
    <w:rsid w:val="00014D70"/>
    <w:rsid w:val="00014F2A"/>
    <w:rsid w:val="00015075"/>
    <w:rsid w:val="00015351"/>
    <w:rsid w:val="0001540F"/>
    <w:rsid w:val="000156E0"/>
    <w:rsid w:val="00016221"/>
    <w:rsid w:val="000162DF"/>
    <w:rsid w:val="00016396"/>
    <w:rsid w:val="00017542"/>
    <w:rsid w:val="00017BB1"/>
    <w:rsid w:val="00020849"/>
    <w:rsid w:val="000209FC"/>
    <w:rsid w:val="00020A9C"/>
    <w:rsid w:val="00022A4D"/>
    <w:rsid w:val="0002302B"/>
    <w:rsid w:val="000236D1"/>
    <w:rsid w:val="00023B13"/>
    <w:rsid w:val="000245DC"/>
    <w:rsid w:val="000249AC"/>
    <w:rsid w:val="00025237"/>
    <w:rsid w:val="0002530F"/>
    <w:rsid w:val="00025903"/>
    <w:rsid w:val="00026990"/>
    <w:rsid w:val="000269DC"/>
    <w:rsid w:val="00026A0A"/>
    <w:rsid w:val="000270BE"/>
    <w:rsid w:val="00027261"/>
    <w:rsid w:val="0002781B"/>
    <w:rsid w:val="00027AE9"/>
    <w:rsid w:val="00027B48"/>
    <w:rsid w:val="000306B4"/>
    <w:rsid w:val="00030AD3"/>
    <w:rsid w:val="0003115E"/>
    <w:rsid w:val="000313A1"/>
    <w:rsid w:val="0003196F"/>
    <w:rsid w:val="00031EEC"/>
    <w:rsid w:val="00032861"/>
    <w:rsid w:val="00033891"/>
    <w:rsid w:val="0003389B"/>
    <w:rsid w:val="00033C99"/>
    <w:rsid w:val="0003429A"/>
    <w:rsid w:val="000345BD"/>
    <w:rsid w:val="00034A38"/>
    <w:rsid w:val="00034EEB"/>
    <w:rsid w:val="000358C3"/>
    <w:rsid w:val="00035FFE"/>
    <w:rsid w:val="0003660E"/>
    <w:rsid w:val="0003672E"/>
    <w:rsid w:val="00036C25"/>
    <w:rsid w:val="00036E70"/>
    <w:rsid w:val="00036EB8"/>
    <w:rsid w:val="00037198"/>
    <w:rsid w:val="00037254"/>
    <w:rsid w:val="00037586"/>
    <w:rsid w:val="000379F3"/>
    <w:rsid w:val="00037BC2"/>
    <w:rsid w:val="00040025"/>
    <w:rsid w:val="00041020"/>
    <w:rsid w:val="00041567"/>
    <w:rsid w:val="0004194E"/>
    <w:rsid w:val="00041F76"/>
    <w:rsid w:val="0004224C"/>
    <w:rsid w:val="000423FC"/>
    <w:rsid w:val="000429FB"/>
    <w:rsid w:val="000431D7"/>
    <w:rsid w:val="000434A8"/>
    <w:rsid w:val="00043ADB"/>
    <w:rsid w:val="00043B68"/>
    <w:rsid w:val="000443BC"/>
    <w:rsid w:val="00045798"/>
    <w:rsid w:val="00045A7E"/>
    <w:rsid w:val="00045A96"/>
    <w:rsid w:val="0004757A"/>
    <w:rsid w:val="0004764E"/>
    <w:rsid w:val="00047EE3"/>
    <w:rsid w:val="00050380"/>
    <w:rsid w:val="000503C9"/>
    <w:rsid w:val="00050499"/>
    <w:rsid w:val="00050B7F"/>
    <w:rsid w:val="00050C55"/>
    <w:rsid w:val="0005127B"/>
    <w:rsid w:val="00052199"/>
    <w:rsid w:val="000521F3"/>
    <w:rsid w:val="0005240A"/>
    <w:rsid w:val="00052722"/>
    <w:rsid w:val="00052837"/>
    <w:rsid w:val="00052A2F"/>
    <w:rsid w:val="00052ACD"/>
    <w:rsid w:val="00052D04"/>
    <w:rsid w:val="000530D5"/>
    <w:rsid w:val="00054504"/>
    <w:rsid w:val="000547C1"/>
    <w:rsid w:val="000553F0"/>
    <w:rsid w:val="0005654F"/>
    <w:rsid w:val="00056598"/>
    <w:rsid w:val="000565CE"/>
    <w:rsid w:val="00056BBA"/>
    <w:rsid w:val="00056D87"/>
    <w:rsid w:val="00056D88"/>
    <w:rsid w:val="00056DDE"/>
    <w:rsid w:val="00057F33"/>
    <w:rsid w:val="00060DB9"/>
    <w:rsid w:val="000615EA"/>
    <w:rsid w:val="00061884"/>
    <w:rsid w:val="00061938"/>
    <w:rsid w:val="00061C9E"/>
    <w:rsid w:val="000628E4"/>
    <w:rsid w:val="00063071"/>
    <w:rsid w:val="00063C69"/>
    <w:rsid w:val="000641CD"/>
    <w:rsid w:val="000642C3"/>
    <w:rsid w:val="000657A0"/>
    <w:rsid w:val="000658FA"/>
    <w:rsid w:val="00065A19"/>
    <w:rsid w:val="00065E8C"/>
    <w:rsid w:val="000660E3"/>
    <w:rsid w:val="00066585"/>
    <w:rsid w:val="00067194"/>
    <w:rsid w:val="000673F5"/>
    <w:rsid w:val="0006755D"/>
    <w:rsid w:val="00067836"/>
    <w:rsid w:val="00067A1C"/>
    <w:rsid w:val="00067CAF"/>
    <w:rsid w:val="00070393"/>
    <w:rsid w:val="00070B39"/>
    <w:rsid w:val="00070DE2"/>
    <w:rsid w:val="00071F0A"/>
    <w:rsid w:val="000728E1"/>
    <w:rsid w:val="00073106"/>
    <w:rsid w:val="0007310A"/>
    <w:rsid w:val="000738AE"/>
    <w:rsid w:val="000762C3"/>
    <w:rsid w:val="00076326"/>
    <w:rsid w:val="00076562"/>
    <w:rsid w:val="00076A0F"/>
    <w:rsid w:val="00076BF3"/>
    <w:rsid w:val="00076EB6"/>
    <w:rsid w:val="00076F80"/>
    <w:rsid w:val="000779E3"/>
    <w:rsid w:val="00077AF6"/>
    <w:rsid w:val="00077C88"/>
    <w:rsid w:val="00077F69"/>
    <w:rsid w:val="000800AA"/>
    <w:rsid w:val="000803C8"/>
    <w:rsid w:val="00081E79"/>
    <w:rsid w:val="00081F0E"/>
    <w:rsid w:val="000823F8"/>
    <w:rsid w:val="00082A22"/>
    <w:rsid w:val="00083351"/>
    <w:rsid w:val="0008466F"/>
    <w:rsid w:val="00084BC4"/>
    <w:rsid w:val="00084DE8"/>
    <w:rsid w:val="000851CD"/>
    <w:rsid w:val="000858B8"/>
    <w:rsid w:val="000862B4"/>
    <w:rsid w:val="00087901"/>
    <w:rsid w:val="00087B72"/>
    <w:rsid w:val="00087CE4"/>
    <w:rsid w:val="000906F2"/>
    <w:rsid w:val="000906FC"/>
    <w:rsid w:val="0009199B"/>
    <w:rsid w:val="00091C6F"/>
    <w:rsid w:val="00091EB2"/>
    <w:rsid w:val="00092063"/>
    <w:rsid w:val="00092337"/>
    <w:rsid w:val="000928A0"/>
    <w:rsid w:val="00092EE7"/>
    <w:rsid w:val="00093CD0"/>
    <w:rsid w:val="00093D88"/>
    <w:rsid w:val="00094680"/>
    <w:rsid w:val="000947AA"/>
    <w:rsid w:val="0009583D"/>
    <w:rsid w:val="00095C58"/>
    <w:rsid w:val="00096537"/>
    <w:rsid w:val="00097943"/>
    <w:rsid w:val="00097DB9"/>
    <w:rsid w:val="000A0173"/>
    <w:rsid w:val="000A0B0E"/>
    <w:rsid w:val="000A1A61"/>
    <w:rsid w:val="000A1B71"/>
    <w:rsid w:val="000A1DA3"/>
    <w:rsid w:val="000A2EBF"/>
    <w:rsid w:val="000A44EA"/>
    <w:rsid w:val="000A5444"/>
    <w:rsid w:val="000A61EB"/>
    <w:rsid w:val="000A61F8"/>
    <w:rsid w:val="000A648C"/>
    <w:rsid w:val="000A697F"/>
    <w:rsid w:val="000B0B7C"/>
    <w:rsid w:val="000B0D17"/>
    <w:rsid w:val="000B1DE8"/>
    <w:rsid w:val="000B1EA3"/>
    <w:rsid w:val="000B2644"/>
    <w:rsid w:val="000B27A9"/>
    <w:rsid w:val="000B2897"/>
    <w:rsid w:val="000B341A"/>
    <w:rsid w:val="000B43F5"/>
    <w:rsid w:val="000B4B60"/>
    <w:rsid w:val="000B4EF0"/>
    <w:rsid w:val="000B522E"/>
    <w:rsid w:val="000B55DD"/>
    <w:rsid w:val="000B56C8"/>
    <w:rsid w:val="000B5E44"/>
    <w:rsid w:val="000B773D"/>
    <w:rsid w:val="000B78EC"/>
    <w:rsid w:val="000C0677"/>
    <w:rsid w:val="000C0B39"/>
    <w:rsid w:val="000C16F0"/>
    <w:rsid w:val="000C1709"/>
    <w:rsid w:val="000C19BD"/>
    <w:rsid w:val="000C19DA"/>
    <w:rsid w:val="000C1E38"/>
    <w:rsid w:val="000C1E5E"/>
    <w:rsid w:val="000C232F"/>
    <w:rsid w:val="000C292F"/>
    <w:rsid w:val="000C293D"/>
    <w:rsid w:val="000C476D"/>
    <w:rsid w:val="000C47CE"/>
    <w:rsid w:val="000C4923"/>
    <w:rsid w:val="000C4A01"/>
    <w:rsid w:val="000C4FB4"/>
    <w:rsid w:val="000C5010"/>
    <w:rsid w:val="000C58A4"/>
    <w:rsid w:val="000C5C2D"/>
    <w:rsid w:val="000C5D36"/>
    <w:rsid w:val="000C63D1"/>
    <w:rsid w:val="000C6ABE"/>
    <w:rsid w:val="000C6CB5"/>
    <w:rsid w:val="000C7180"/>
    <w:rsid w:val="000C75F1"/>
    <w:rsid w:val="000D04A3"/>
    <w:rsid w:val="000D0CC6"/>
    <w:rsid w:val="000D10E3"/>
    <w:rsid w:val="000D141B"/>
    <w:rsid w:val="000D1CF3"/>
    <w:rsid w:val="000D1DAE"/>
    <w:rsid w:val="000D202D"/>
    <w:rsid w:val="000D2363"/>
    <w:rsid w:val="000D3484"/>
    <w:rsid w:val="000D3CBA"/>
    <w:rsid w:val="000D464C"/>
    <w:rsid w:val="000D47FC"/>
    <w:rsid w:val="000D598C"/>
    <w:rsid w:val="000D6312"/>
    <w:rsid w:val="000D6CDD"/>
    <w:rsid w:val="000D6D63"/>
    <w:rsid w:val="000D6FD8"/>
    <w:rsid w:val="000D7490"/>
    <w:rsid w:val="000D776D"/>
    <w:rsid w:val="000D7830"/>
    <w:rsid w:val="000D7EE9"/>
    <w:rsid w:val="000E02CD"/>
    <w:rsid w:val="000E04E2"/>
    <w:rsid w:val="000E0AA7"/>
    <w:rsid w:val="000E1305"/>
    <w:rsid w:val="000E1468"/>
    <w:rsid w:val="000E16F0"/>
    <w:rsid w:val="000E2563"/>
    <w:rsid w:val="000E3409"/>
    <w:rsid w:val="000E3994"/>
    <w:rsid w:val="000E482B"/>
    <w:rsid w:val="000E4BAC"/>
    <w:rsid w:val="000E5277"/>
    <w:rsid w:val="000E5AC0"/>
    <w:rsid w:val="000E725A"/>
    <w:rsid w:val="000E7686"/>
    <w:rsid w:val="000E7ADE"/>
    <w:rsid w:val="000E7F6B"/>
    <w:rsid w:val="000F050C"/>
    <w:rsid w:val="000F1567"/>
    <w:rsid w:val="000F15CB"/>
    <w:rsid w:val="000F1736"/>
    <w:rsid w:val="000F191E"/>
    <w:rsid w:val="000F1C94"/>
    <w:rsid w:val="000F2483"/>
    <w:rsid w:val="000F2555"/>
    <w:rsid w:val="000F31F2"/>
    <w:rsid w:val="000F3853"/>
    <w:rsid w:val="000F3A0E"/>
    <w:rsid w:val="000F43C6"/>
    <w:rsid w:val="000F4764"/>
    <w:rsid w:val="000F496A"/>
    <w:rsid w:val="000F4F57"/>
    <w:rsid w:val="000F517B"/>
    <w:rsid w:val="000F5543"/>
    <w:rsid w:val="000F5556"/>
    <w:rsid w:val="000F5A9C"/>
    <w:rsid w:val="000F5C19"/>
    <w:rsid w:val="000F5EB0"/>
    <w:rsid w:val="000F65D5"/>
    <w:rsid w:val="000F687A"/>
    <w:rsid w:val="000F7463"/>
    <w:rsid w:val="000F74E4"/>
    <w:rsid w:val="000F74FC"/>
    <w:rsid w:val="000F79F2"/>
    <w:rsid w:val="000F7D69"/>
    <w:rsid w:val="00100FA4"/>
    <w:rsid w:val="00101522"/>
    <w:rsid w:val="00101922"/>
    <w:rsid w:val="00102E16"/>
    <w:rsid w:val="00102E21"/>
    <w:rsid w:val="00103DD1"/>
    <w:rsid w:val="00103DD3"/>
    <w:rsid w:val="001045E5"/>
    <w:rsid w:val="001047C4"/>
    <w:rsid w:val="001047F4"/>
    <w:rsid w:val="00104F22"/>
    <w:rsid w:val="00105D57"/>
    <w:rsid w:val="0010665A"/>
    <w:rsid w:val="001067A0"/>
    <w:rsid w:val="00106A70"/>
    <w:rsid w:val="00106EFD"/>
    <w:rsid w:val="00107287"/>
    <w:rsid w:val="00107D42"/>
    <w:rsid w:val="0011027C"/>
    <w:rsid w:val="00110F06"/>
    <w:rsid w:val="00111E99"/>
    <w:rsid w:val="001122EA"/>
    <w:rsid w:val="0011234F"/>
    <w:rsid w:val="00112BA6"/>
    <w:rsid w:val="001133D7"/>
    <w:rsid w:val="001137F3"/>
    <w:rsid w:val="00114216"/>
    <w:rsid w:val="001147E4"/>
    <w:rsid w:val="001148C0"/>
    <w:rsid w:val="001151EA"/>
    <w:rsid w:val="001158F6"/>
    <w:rsid w:val="00115D13"/>
    <w:rsid w:val="00116D1F"/>
    <w:rsid w:val="00116FE1"/>
    <w:rsid w:val="00117531"/>
    <w:rsid w:val="00117845"/>
    <w:rsid w:val="0012112B"/>
    <w:rsid w:val="001218F7"/>
    <w:rsid w:val="00121FCE"/>
    <w:rsid w:val="00122057"/>
    <w:rsid w:val="00123809"/>
    <w:rsid w:val="00123835"/>
    <w:rsid w:val="00123F51"/>
    <w:rsid w:val="00124BFA"/>
    <w:rsid w:val="00124F27"/>
    <w:rsid w:val="00125FBC"/>
    <w:rsid w:val="001262DB"/>
    <w:rsid w:val="00126EF4"/>
    <w:rsid w:val="0012704B"/>
    <w:rsid w:val="001274DC"/>
    <w:rsid w:val="00127B83"/>
    <w:rsid w:val="00127CDB"/>
    <w:rsid w:val="001301FA"/>
    <w:rsid w:val="00130C65"/>
    <w:rsid w:val="00130D04"/>
    <w:rsid w:val="001315ED"/>
    <w:rsid w:val="001321BD"/>
    <w:rsid w:val="001322FF"/>
    <w:rsid w:val="0013230B"/>
    <w:rsid w:val="00132B01"/>
    <w:rsid w:val="00132FDC"/>
    <w:rsid w:val="001346A5"/>
    <w:rsid w:val="001346EA"/>
    <w:rsid w:val="00134E01"/>
    <w:rsid w:val="0013512D"/>
    <w:rsid w:val="00135900"/>
    <w:rsid w:val="00135923"/>
    <w:rsid w:val="00135E95"/>
    <w:rsid w:val="0013630A"/>
    <w:rsid w:val="00136358"/>
    <w:rsid w:val="00136800"/>
    <w:rsid w:val="00136C26"/>
    <w:rsid w:val="00136C8B"/>
    <w:rsid w:val="00137872"/>
    <w:rsid w:val="00137CA3"/>
    <w:rsid w:val="00137EF8"/>
    <w:rsid w:val="00137F22"/>
    <w:rsid w:val="0014096B"/>
    <w:rsid w:val="00140F33"/>
    <w:rsid w:val="00141423"/>
    <w:rsid w:val="00141DCF"/>
    <w:rsid w:val="001421C1"/>
    <w:rsid w:val="00142644"/>
    <w:rsid w:val="0014264A"/>
    <w:rsid w:val="001427F9"/>
    <w:rsid w:val="00142AEF"/>
    <w:rsid w:val="00142FD9"/>
    <w:rsid w:val="001432D0"/>
    <w:rsid w:val="001436BC"/>
    <w:rsid w:val="0014379B"/>
    <w:rsid w:val="00143A5D"/>
    <w:rsid w:val="00143E23"/>
    <w:rsid w:val="00144F6E"/>
    <w:rsid w:val="001453C6"/>
    <w:rsid w:val="0014598A"/>
    <w:rsid w:val="001469B1"/>
    <w:rsid w:val="00146ED8"/>
    <w:rsid w:val="001474BD"/>
    <w:rsid w:val="0015143D"/>
    <w:rsid w:val="0015217A"/>
    <w:rsid w:val="00152642"/>
    <w:rsid w:val="0015282D"/>
    <w:rsid w:val="001531C2"/>
    <w:rsid w:val="0015362C"/>
    <w:rsid w:val="00153A37"/>
    <w:rsid w:val="00153BF7"/>
    <w:rsid w:val="00153D11"/>
    <w:rsid w:val="00154059"/>
    <w:rsid w:val="00154B96"/>
    <w:rsid w:val="00154DBA"/>
    <w:rsid w:val="00155D73"/>
    <w:rsid w:val="00155F80"/>
    <w:rsid w:val="001561DC"/>
    <w:rsid w:val="00156874"/>
    <w:rsid w:val="00156EC2"/>
    <w:rsid w:val="0015717C"/>
    <w:rsid w:val="00160259"/>
    <w:rsid w:val="00161DAB"/>
    <w:rsid w:val="001621C1"/>
    <w:rsid w:val="00162C0B"/>
    <w:rsid w:val="00162EA1"/>
    <w:rsid w:val="001630F9"/>
    <w:rsid w:val="001641BB"/>
    <w:rsid w:val="001641BC"/>
    <w:rsid w:val="0016459F"/>
    <w:rsid w:val="00164B1B"/>
    <w:rsid w:val="00164DDF"/>
    <w:rsid w:val="0016517D"/>
    <w:rsid w:val="001653A5"/>
    <w:rsid w:val="00165830"/>
    <w:rsid w:val="00165BC4"/>
    <w:rsid w:val="001663E3"/>
    <w:rsid w:val="0016648C"/>
    <w:rsid w:val="001678F1"/>
    <w:rsid w:val="00167AF2"/>
    <w:rsid w:val="00167D43"/>
    <w:rsid w:val="001703DC"/>
    <w:rsid w:val="001709E7"/>
    <w:rsid w:val="00171927"/>
    <w:rsid w:val="00171929"/>
    <w:rsid w:val="00171C0D"/>
    <w:rsid w:val="00171D21"/>
    <w:rsid w:val="00171ED4"/>
    <w:rsid w:val="00172A3B"/>
    <w:rsid w:val="00172B4E"/>
    <w:rsid w:val="00172D21"/>
    <w:rsid w:val="00172FD8"/>
    <w:rsid w:val="00173682"/>
    <w:rsid w:val="00173830"/>
    <w:rsid w:val="00173BA5"/>
    <w:rsid w:val="00173D16"/>
    <w:rsid w:val="00173FB5"/>
    <w:rsid w:val="0017415E"/>
    <w:rsid w:val="001746A2"/>
    <w:rsid w:val="00174994"/>
    <w:rsid w:val="00174C0F"/>
    <w:rsid w:val="00176949"/>
    <w:rsid w:val="00176A3F"/>
    <w:rsid w:val="00177163"/>
    <w:rsid w:val="00177B30"/>
    <w:rsid w:val="00177BBD"/>
    <w:rsid w:val="00177C65"/>
    <w:rsid w:val="001808AD"/>
    <w:rsid w:val="00180A12"/>
    <w:rsid w:val="0018131F"/>
    <w:rsid w:val="00181EEC"/>
    <w:rsid w:val="00182172"/>
    <w:rsid w:val="001821DC"/>
    <w:rsid w:val="0018238D"/>
    <w:rsid w:val="00182BFB"/>
    <w:rsid w:val="00182F67"/>
    <w:rsid w:val="00184810"/>
    <w:rsid w:val="001851DC"/>
    <w:rsid w:val="00185213"/>
    <w:rsid w:val="001855C5"/>
    <w:rsid w:val="00185E54"/>
    <w:rsid w:val="001863FD"/>
    <w:rsid w:val="00186CE4"/>
    <w:rsid w:val="001873E7"/>
    <w:rsid w:val="00187D0C"/>
    <w:rsid w:val="00187EA5"/>
    <w:rsid w:val="001900B1"/>
    <w:rsid w:val="0019063D"/>
    <w:rsid w:val="00191617"/>
    <w:rsid w:val="00191C0A"/>
    <w:rsid w:val="00191C75"/>
    <w:rsid w:val="00191CFF"/>
    <w:rsid w:val="001923AE"/>
    <w:rsid w:val="001923F3"/>
    <w:rsid w:val="0019275E"/>
    <w:rsid w:val="00192C9B"/>
    <w:rsid w:val="00193749"/>
    <w:rsid w:val="00193B8C"/>
    <w:rsid w:val="00193BA3"/>
    <w:rsid w:val="00193F69"/>
    <w:rsid w:val="00194041"/>
    <w:rsid w:val="001940B3"/>
    <w:rsid w:val="00194420"/>
    <w:rsid w:val="00194F77"/>
    <w:rsid w:val="00195E0C"/>
    <w:rsid w:val="00195F8F"/>
    <w:rsid w:val="0019681B"/>
    <w:rsid w:val="00197540"/>
    <w:rsid w:val="00197966"/>
    <w:rsid w:val="001A00F5"/>
    <w:rsid w:val="001A1240"/>
    <w:rsid w:val="001A1311"/>
    <w:rsid w:val="001A144C"/>
    <w:rsid w:val="001A157C"/>
    <w:rsid w:val="001A1A14"/>
    <w:rsid w:val="001A29D4"/>
    <w:rsid w:val="001A2E2B"/>
    <w:rsid w:val="001A348D"/>
    <w:rsid w:val="001A35BE"/>
    <w:rsid w:val="001A3BEA"/>
    <w:rsid w:val="001A4937"/>
    <w:rsid w:val="001A4B40"/>
    <w:rsid w:val="001A4D23"/>
    <w:rsid w:val="001A5045"/>
    <w:rsid w:val="001A5102"/>
    <w:rsid w:val="001A520D"/>
    <w:rsid w:val="001A56C1"/>
    <w:rsid w:val="001A5952"/>
    <w:rsid w:val="001A5A02"/>
    <w:rsid w:val="001A6023"/>
    <w:rsid w:val="001A6450"/>
    <w:rsid w:val="001A6E83"/>
    <w:rsid w:val="001A7722"/>
    <w:rsid w:val="001A7818"/>
    <w:rsid w:val="001B0253"/>
    <w:rsid w:val="001B0693"/>
    <w:rsid w:val="001B0AD9"/>
    <w:rsid w:val="001B0CD7"/>
    <w:rsid w:val="001B0D5D"/>
    <w:rsid w:val="001B149D"/>
    <w:rsid w:val="001B1870"/>
    <w:rsid w:val="001B39E2"/>
    <w:rsid w:val="001B3D15"/>
    <w:rsid w:val="001B4712"/>
    <w:rsid w:val="001B4F7A"/>
    <w:rsid w:val="001B589E"/>
    <w:rsid w:val="001B6C71"/>
    <w:rsid w:val="001B6EE3"/>
    <w:rsid w:val="001B70BF"/>
    <w:rsid w:val="001B7945"/>
    <w:rsid w:val="001B7B4F"/>
    <w:rsid w:val="001C0D73"/>
    <w:rsid w:val="001C0FA0"/>
    <w:rsid w:val="001C0FDA"/>
    <w:rsid w:val="001C167F"/>
    <w:rsid w:val="001C1721"/>
    <w:rsid w:val="001C1951"/>
    <w:rsid w:val="001C19D0"/>
    <w:rsid w:val="001C1F0F"/>
    <w:rsid w:val="001C24C6"/>
    <w:rsid w:val="001C25D4"/>
    <w:rsid w:val="001C29A7"/>
    <w:rsid w:val="001C2AEF"/>
    <w:rsid w:val="001C3DA5"/>
    <w:rsid w:val="001C3DB7"/>
    <w:rsid w:val="001C4111"/>
    <w:rsid w:val="001C4565"/>
    <w:rsid w:val="001C5569"/>
    <w:rsid w:val="001C563F"/>
    <w:rsid w:val="001C57CE"/>
    <w:rsid w:val="001C5A51"/>
    <w:rsid w:val="001C6320"/>
    <w:rsid w:val="001C666A"/>
    <w:rsid w:val="001C69B9"/>
    <w:rsid w:val="001C6CC2"/>
    <w:rsid w:val="001C7840"/>
    <w:rsid w:val="001D040D"/>
    <w:rsid w:val="001D0C25"/>
    <w:rsid w:val="001D1E7D"/>
    <w:rsid w:val="001D1FEB"/>
    <w:rsid w:val="001D26FC"/>
    <w:rsid w:val="001D2B12"/>
    <w:rsid w:val="001D2EA1"/>
    <w:rsid w:val="001D3F68"/>
    <w:rsid w:val="001D4124"/>
    <w:rsid w:val="001D471F"/>
    <w:rsid w:val="001D475A"/>
    <w:rsid w:val="001D4BC8"/>
    <w:rsid w:val="001D4BFF"/>
    <w:rsid w:val="001D4EBB"/>
    <w:rsid w:val="001D5F63"/>
    <w:rsid w:val="001D5FAE"/>
    <w:rsid w:val="001D6024"/>
    <w:rsid w:val="001D6C83"/>
    <w:rsid w:val="001D6FB8"/>
    <w:rsid w:val="001D7B9D"/>
    <w:rsid w:val="001E00C6"/>
    <w:rsid w:val="001E0C38"/>
    <w:rsid w:val="001E1D3D"/>
    <w:rsid w:val="001E22E0"/>
    <w:rsid w:val="001E23ED"/>
    <w:rsid w:val="001E31D6"/>
    <w:rsid w:val="001E4815"/>
    <w:rsid w:val="001E57D1"/>
    <w:rsid w:val="001E5EB1"/>
    <w:rsid w:val="001E6234"/>
    <w:rsid w:val="001E6718"/>
    <w:rsid w:val="001E692E"/>
    <w:rsid w:val="001E737A"/>
    <w:rsid w:val="001E7733"/>
    <w:rsid w:val="001F09E2"/>
    <w:rsid w:val="001F100D"/>
    <w:rsid w:val="001F1405"/>
    <w:rsid w:val="001F156A"/>
    <w:rsid w:val="001F170A"/>
    <w:rsid w:val="001F181F"/>
    <w:rsid w:val="001F1D57"/>
    <w:rsid w:val="001F2587"/>
    <w:rsid w:val="001F2F9E"/>
    <w:rsid w:val="001F3DB7"/>
    <w:rsid w:val="001F404A"/>
    <w:rsid w:val="001F457C"/>
    <w:rsid w:val="001F4C0B"/>
    <w:rsid w:val="001F4C61"/>
    <w:rsid w:val="001F4E7A"/>
    <w:rsid w:val="001F54C8"/>
    <w:rsid w:val="001F5A30"/>
    <w:rsid w:val="001F67B3"/>
    <w:rsid w:val="001F69B1"/>
    <w:rsid w:val="001F6D3D"/>
    <w:rsid w:val="001F6E72"/>
    <w:rsid w:val="001F7367"/>
    <w:rsid w:val="001F74D9"/>
    <w:rsid w:val="001F7AC6"/>
    <w:rsid w:val="00200C6F"/>
    <w:rsid w:val="0020121E"/>
    <w:rsid w:val="00201328"/>
    <w:rsid w:val="00201D93"/>
    <w:rsid w:val="002021B6"/>
    <w:rsid w:val="0020223C"/>
    <w:rsid w:val="00202891"/>
    <w:rsid w:val="00202B6C"/>
    <w:rsid w:val="00202BA8"/>
    <w:rsid w:val="002036B2"/>
    <w:rsid w:val="002038DF"/>
    <w:rsid w:val="00203B0B"/>
    <w:rsid w:val="00204B6A"/>
    <w:rsid w:val="00204CE3"/>
    <w:rsid w:val="00205E8A"/>
    <w:rsid w:val="00205F5D"/>
    <w:rsid w:val="002062E6"/>
    <w:rsid w:val="00206D3E"/>
    <w:rsid w:val="00206D9C"/>
    <w:rsid w:val="00206DEA"/>
    <w:rsid w:val="00207C1C"/>
    <w:rsid w:val="00207ED6"/>
    <w:rsid w:val="00210962"/>
    <w:rsid w:val="002112C8"/>
    <w:rsid w:val="00211571"/>
    <w:rsid w:val="00211C55"/>
    <w:rsid w:val="00211EB9"/>
    <w:rsid w:val="0021214B"/>
    <w:rsid w:val="00212229"/>
    <w:rsid w:val="002124DF"/>
    <w:rsid w:val="00212718"/>
    <w:rsid w:val="00212B30"/>
    <w:rsid w:val="00212CC1"/>
    <w:rsid w:val="00212EDA"/>
    <w:rsid w:val="0021383E"/>
    <w:rsid w:val="00213E67"/>
    <w:rsid w:val="00214202"/>
    <w:rsid w:val="00214910"/>
    <w:rsid w:val="00214941"/>
    <w:rsid w:val="00214BEC"/>
    <w:rsid w:val="00214C9A"/>
    <w:rsid w:val="00216018"/>
    <w:rsid w:val="002160CB"/>
    <w:rsid w:val="00216B0C"/>
    <w:rsid w:val="00216EC6"/>
    <w:rsid w:val="00217172"/>
    <w:rsid w:val="0021725F"/>
    <w:rsid w:val="00217648"/>
    <w:rsid w:val="00217A82"/>
    <w:rsid w:val="00217C21"/>
    <w:rsid w:val="00217E16"/>
    <w:rsid w:val="0022030C"/>
    <w:rsid w:val="002205BB"/>
    <w:rsid w:val="00220CA9"/>
    <w:rsid w:val="002215D4"/>
    <w:rsid w:val="00221BC0"/>
    <w:rsid w:val="00222182"/>
    <w:rsid w:val="0022283E"/>
    <w:rsid w:val="00222C4F"/>
    <w:rsid w:val="002231C1"/>
    <w:rsid w:val="00223A2E"/>
    <w:rsid w:val="00223C65"/>
    <w:rsid w:val="00223FDF"/>
    <w:rsid w:val="002242DD"/>
    <w:rsid w:val="00224671"/>
    <w:rsid w:val="00224BEA"/>
    <w:rsid w:val="00225359"/>
    <w:rsid w:val="002258C6"/>
    <w:rsid w:val="002259EA"/>
    <w:rsid w:val="00225CD5"/>
    <w:rsid w:val="00226100"/>
    <w:rsid w:val="002261D0"/>
    <w:rsid w:val="002264C7"/>
    <w:rsid w:val="00227E44"/>
    <w:rsid w:val="00230598"/>
    <w:rsid w:val="00230A1C"/>
    <w:rsid w:val="00230A8D"/>
    <w:rsid w:val="0023212A"/>
    <w:rsid w:val="002322E0"/>
    <w:rsid w:val="002322F4"/>
    <w:rsid w:val="00232E06"/>
    <w:rsid w:val="00233B53"/>
    <w:rsid w:val="002345D8"/>
    <w:rsid w:val="002347C1"/>
    <w:rsid w:val="00234DC3"/>
    <w:rsid w:val="00234E04"/>
    <w:rsid w:val="00235199"/>
    <w:rsid w:val="002358EE"/>
    <w:rsid w:val="0023690B"/>
    <w:rsid w:val="00236C71"/>
    <w:rsid w:val="0023707F"/>
    <w:rsid w:val="002370F9"/>
    <w:rsid w:val="002377DB"/>
    <w:rsid w:val="00237895"/>
    <w:rsid w:val="00237C36"/>
    <w:rsid w:val="0024021E"/>
    <w:rsid w:val="0024089D"/>
    <w:rsid w:val="00240D58"/>
    <w:rsid w:val="002414E1"/>
    <w:rsid w:val="00241686"/>
    <w:rsid w:val="00244B89"/>
    <w:rsid w:val="00245476"/>
    <w:rsid w:val="002461DA"/>
    <w:rsid w:val="002462C0"/>
    <w:rsid w:val="0024694C"/>
    <w:rsid w:val="00247131"/>
    <w:rsid w:val="00247805"/>
    <w:rsid w:val="00247C41"/>
    <w:rsid w:val="0025000E"/>
    <w:rsid w:val="00250A77"/>
    <w:rsid w:val="002514CB"/>
    <w:rsid w:val="002516F9"/>
    <w:rsid w:val="00251E76"/>
    <w:rsid w:val="00251EE4"/>
    <w:rsid w:val="002522C4"/>
    <w:rsid w:val="00252CA5"/>
    <w:rsid w:val="00252E87"/>
    <w:rsid w:val="00253302"/>
    <w:rsid w:val="002534E8"/>
    <w:rsid w:val="0025369E"/>
    <w:rsid w:val="00253911"/>
    <w:rsid w:val="002539B5"/>
    <w:rsid w:val="00253A17"/>
    <w:rsid w:val="00253EB7"/>
    <w:rsid w:val="002544FE"/>
    <w:rsid w:val="00254A8A"/>
    <w:rsid w:val="00254ED4"/>
    <w:rsid w:val="002565C0"/>
    <w:rsid w:val="00257759"/>
    <w:rsid w:val="0025778A"/>
    <w:rsid w:val="00257B19"/>
    <w:rsid w:val="0026031F"/>
    <w:rsid w:val="00260704"/>
    <w:rsid w:val="00260ED7"/>
    <w:rsid w:val="00261221"/>
    <w:rsid w:val="0026129B"/>
    <w:rsid w:val="00261461"/>
    <w:rsid w:val="0026180A"/>
    <w:rsid w:val="00262719"/>
    <w:rsid w:val="00262C10"/>
    <w:rsid w:val="00262DA7"/>
    <w:rsid w:val="00262DF8"/>
    <w:rsid w:val="00262F12"/>
    <w:rsid w:val="002646BE"/>
    <w:rsid w:val="00264E9A"/>
    <w:rsid w:val="0026519C"/>
    <w:rsid w:val="00265B3A"/>
    <w:rsid w:val="00265CDD"/>
    <w:rsid w:val="0026626E"/>
    <w:rsid w:val="0026708C"/>
    <w:rsid w:val="00267157"/>
    <w:rsid w:val="002673AE"/>
    <w:rsid w:val="00267EAE"/>
    <w:rsid w:val="0027075E"/>
    <w:rsid w:val="00270AF5"/>
    <w:rsid w:val="002710D0"/>
    <w:rsid w:val="00271619"/>
    <w:rsid w:val="00272063"/>
    <w:rsid w:val="00272141"/>
    <w:rsid w:val="00272794"/>
    <w:rsid w:val="00272AEF"/>
    <w:rsid w:val="00273020"/>
    <w:rsid w:val="0027421A"/>
    <w:rsid w:val="002745DF"/>
    <w:rsid w:val="00275300"/>
    <w:rsid w:val="002754C5"/>
    <w:rsid w:val="00276B6C"/>
    <w:rsid w:val="0027713C"/>
    <w:rsid w:val="00277FF5"/>
    <w:rsid w:val="002805F5"/>
    <w:rsid w:val="0028067C"/>
    <w:rsid w:val="002807BD"/>
    <w:rsid w:val="002814C9"/>
    <w:rsid w:val="002819DD"/>
    <w:rsid w:val="00281B7F"/>
    <w:rsid w:val="0028276B"/>
    <w:rsid w:val="00282A91"/>
    <w:rsid w:val="0028304C"/>
    <w:rsid w:val="0028353B"/>
    <w:rsid w:val="00283D4E"/>
    <w:rsid w:val="002841FD"/>
    <w:rsid w:val="002857E0"/>
    <w:rsid w:val="00285D9F"/>
    <w:rsid w:val="002866E1"/>
    <w:rsid w:val="00287868"/>
    <w:rsid w:val="00291542"/>
    <w:rsid w:val="00292659"/>
    <w:rsid w:val="00292F39"/>
    <w:rsid w:val="00293036"/>
    <w:rsid w:val="00293913"/>
    <w:rsid w:val="00294B55"/>
    <w:rsid w:val="002957C5"/>
    <w:rsid w:val="00295C50"/>
    <w:rsid w:val="00296169"/>
    <w:rsid w:val="00296908"/>
    <w:rsid w:val="00296C62"/>
    <w:rsid w:val="002A0013"/>
    <w:rsid w:val="002A0023"/>
    <w:rsid w:val="002A08D0"/>
    <w:rsid w:val="002A0C55"/>
    <w:rsid w:val="002A0C65"/>
    <w:rsid w:val="002A0D80"/>
    <w:rsid w:val="002A15C5"/>
    <w:rsid w:val="002A1C30"/>
    <w:rsid w:val="002A1F00"/>
    <w:rsid w:val="002A25C4"/>
    <w:rsid w:val="002A26C8"/>
    <w:rsid w:val="002A2D28"/>
    <w:rsid w:val="002A2E2B"/>
    <w:rsid w:val="002A2F25"/>
    <w:rsid w:val="002A3852"/>
    <w:rsid w:val="002A3E73"/>
    <w:rsid w:val="002A434A"/>
    <w:rsid w:val="002A52DC"/>
    <w:rsid w:val="002A600B"/>
    <w:rsid w:val="002A7019"/>
    <w:rsid w:val="002A7336"/>
    <w:rsid w:val="002A734C"/>
    <w:rsid w:val="002A7AD1"/>
    <w:rsid w:val="002A7B68"/>
    <w:rsid w:val="002B0B65"/>
    <w:rsid w:val="002B0E1C"/>
    <w:rsid w:val="002B0E9E"/>
    <w:rsid w:val="002B16D1"/>
    <w:rsid w:val="002B1F9F"/>
    <w:rsid w:val="002B2A42"/>
    <w:rsid w:val="002B3021"/>
    <w:rsid w:val="002B3191"/>
    <w:rsid w:val="002B3227"/>
    <w:rsid w:val="002B3B0D"/>
    <w:rsid w:val="002B3B5E"/>
    <w:rsid w:val="002B463A"/>
    <w:rsid w:val="002B48A7"/>
    <w:rsid w:val="002B4C06"/>
    <w:rsid w:val="002B4D3B"/>
    <w:rsid w:val="002B4D4B"/>
    <w:rsid w:val="002B553A"/>
    <w:rsid w:val="002B58A4"/>
    <w:rsid w:val="002B770D"/>
    <w:rsid w:val="002B79C7"/>
    <w:rsid w:val="002B7CA9"/>
    <w:rsid w:val="002C12FC"/>
    <w:rsid w:val="002C1532"/>
    <w:rsid w:val="002C328F"/>
    <w:rsid w:val="002C3896"/>
    <w:rsid w:val="002C3991"/>
    <w:rsid w:val="002C3BA2"/>
    <w:rsid w:val="002C3CFE"/>
    <w:rsid w:val="002C3F18"/>
    <w:rsid w:val="002C400D"/>
    <w:rsid w:val="002C4C96"/>
    <w:rsid w:val="002C5911"/>
    <w:rsid w:val="002C5C1B"/>
    <w:rsid w:val="002C5D2B"/>
    <w:rsid w:val="002C5DA9"/>
    <w:rsid w:val="002C65DD"/>
    <w:rsid w:val="002C7B35"/>
    <w:rsid w:val="002C7D31"/>
    <w:rsid w:val="002D04E2"/>
    <w:rsid w:val="002D0C60"/>
    <w:rsid w:val="002D0E34"/>
    <w:rsid w:val="002D1359"/>
    <w:rsid w:val="002D16C4"/>
    <w:rsid w:val="002D205B"/>
    <w:rsid w:val="002D27E3"/>
    <w:rsid w:val="002D2D65"/>
    <w:rsid w:val="002D3C42"/>
    <w:rsid w:val="002D4118"/>
    <w:rsid w:val="002D43C1"/>
    <w:rsid w:val="002D45CA"/>
    <w:rsid w:val="002D5373"/>
    <w:rsid w:val="002D547A"/>
    <w:rsid w:val="002D557E"/>
    <w:rsid w:val="002D5BEE"/>
    <w:rsid w:val="002D5E88"/>
    <w:rsid w:val="002D66F0"/>
    <w:rsid w:val="002D6C3F"/>
    <w:rsid w:val="002D71F7"/>
    <w:rsid w:val="002E0063"/>
    <w:rsid w:val="002E0784"/>
    <w:rsid w:val="002E083C"/>
    <w:rsid w:val="002E0C27"/>
    <w:rsid w:val="002E0D2C"/>
    <w:rsid w:val="002E0E62"/>
    <w:rsid w:val="002E15ED"/>
    <w:rsid w:val="002E1924"/>
    <w:rsid w:val="002E1A16"/>
    <w:rsid w:val="002E2B4B"/>
    <w:rsid w:val="002E2E14"/>
    <w:rsid w:val="002E3259"/>
    <w:rsid w:val="002E3673"/>
    <w:rsid w:val="002E3747"/>
    <w:rsid w:val="002E3B0B"/>
    <w:rsid w:val="002E3F71"/>
    <w:rsid w:val="002E3FE0"/>
    <w:rsid w:val="002E4D42"/>
    <w:rsid w:val="002E500B"/>
    <w:rsid w:val="002E5037"/>
    <w:rsid w:val="002E57A5"/>
    <w:rsid w:val="002E6E2A"/>
    <w:rsid w:val="002E6EBC"/>
    <w:rsid w:val="002F08F4"/>
    <w:rsid w:val="002F1641"/>
    <w:rsid w:val="002F16D2"/>
    <w:rsid w:val="002F1C23"/>
    <w:rsid w:val="002F226F"/>
    <w:rsid w:val="002F2AB1"/>
    <w:rsid w:val="002F2AFF"/>
    <w:rsid w:val="002F33E7"/>
    <w:rsid w:val="002F346E"/>
    <w:rsid w:val="002F3494"/>
    <w:rsid w:val="002F37B2"/>
    <w:rsid w:val="002F3F51"/>
    <w:rsid w:val="002F4187"/>
    <w:rsid w:val="002F4225"/>
    <w:rsid w:val="002F621A"/>
    <w:rsid w:val="002F6BC4"/>
    <w:rsid w:val="002F6E54"/>
    <w:rsid w:val="002F70EE"/>
    <w:rsid w:val="002F7BCF"/>
    <w:rsid w:val="002F7CF1"/>
    <w:rsid w:val="0030005B"/>
    <w:rsid w:val="00300557"/>
    <w:rsid w:val="00301EF2"/>
    <w:rsid w:val="0030206E"/>
    <w:rsid w:val="003022CA"/>
    <w:rsid w:val="0030241D"/>
    <w:rsid w:val="0030280F"/>
    <w:rsid w:val="00302D16"/>
    <w:rsid w:val="00303871"/>
    <w:rsid w:val="003039E5"/>
    <w:rsid w:val="00303D38"/>
    <w:rsid w:val="003042E6"/>
    <w:rsid w:val="003047B0"/>
    <w:rsid w:val="0030492F"/>
    <w:rsid w:val="00304AAC"/>
    <w:rsid w:val="00304FED"/>
    <w:rsid w:val="00305B27"/>
    <w:rsid w:val="00305B55"/>
    <w:rsid w:val="00306006"/>
    <w:rsid w:val="00306526"/>
    <w:rsid w:val="00306602"/>
    <w:rsid w:val="00307023"/>
    <w:rsid w:val="003071F4"/>
    <w:rsid w:val="00307763"/>
    <w:rsid w:val="00307B04"/>
    <w:rsid w:val="00307B53"/>
    <w:rsid w:val="00307B83"/>
    <w:rsid w:val="00307D32"/>
    <w:rsid w:val="00310892"/>
    <w:rsid w:val="00310AFA"/>
    <w:rsid w:val="00310E3A"/>
    <w:rsid w:val="00311BEA"/>
    <w:rsid w:val="00312575"/>
    <w:rsid w:val="00312606"/>
    <w:rsid w:val="00312623"/>
    <w:rsid w:val="00313B02"/>
    <w:rsid w:val="00314167"/>
    <w:rsid w:val="00314639"/>
    <w:rsid w:val="0031503D"/>
    <w:rsid w:val="0031550E"/>
    <w:rsid w:val="003157B9"/>
    <w:rsid w:val="003159AC"/>
    <w:rsid w:val="00315A75"/>
    <w:rsid w:val="003163C0"/>
    <w:rsid w:val="0031716A"/>
    <w:rsid w:val="0031751D"/>
    <w:rsid w:val="003176A9"/>
    <w:rsid w:val="00320237"/>
    <w:rsid w:val="003202F9"/>
    <w:rsid w:val="00320666"/>
    <w:rsid w:val="00320F77"/>
    <w:rsid w:val="00321EAE"/>
    <w:rsid w:val="00321EBB"/>
    <w:rsid w:val="003222C6"/>
    <w:rsid w:val="00322491"/>
    <w:rsid w:val="00322742"/>
    <w:rsid w:val="003232AA"/>
    <w:rsid w:val="00323540"/>
    <w:rsid w:val="003235E6"/>
    <w:rsid w:val="003238D1"/>
    <w:rsid w:val="00323EA7"/>
    <w:rsid w:val="0032416B"/>
    <w:rsid w:val="00324F7B"/>
    <w:rsid w:val="003255E1"/>
    <w:rsid w:val="00325CAE"/>
    <w:rsid w:val="00325FFA"/>
    <w:rsid w:val="0032669B"/>
    <w:rsid w:val="00326755"/>
    <w:rsid w:val="00326F51"/>
    <w:rsid w:val="003273C7"/>
    <w:rsid w:val="00327CB2"/>
    <w:rsid w:val="00330A62"/>
    <w:rsid w:val="00330A81"/>
    <w:rsid w:val="00331423"/>
    <w:rsid w:val="00331DA9"/>
    <w:rsid w:val="003320FE"/>
    <w:rsid w:val="0033217D"/>
    <w:rsid w:val="00332341"/>
    <w:rsid w:val="0033265F"/>
    <w:rsid w:val="00332E85"/>
    <w:rsid w:val="00332EE6"/>
    <w:rsid w:val="003339AF"/>
    <w:rsid w:val="003339E3"/>
    <w:rsid w:val="00333BCF"/>
    <w:rsid w:val="00334590"/>
    <w:rsid w:val="00334F1B"/>
    <w:rsid w:val="0033615A"/>
    <w:rsid w:val="00336673"/>
    <w:rsid w:val="003374D4"/>
    <w:rsid w:val="00337849"/>
    <w:rsid w:val="00340359"/>
    <w:rsid w:val="00340C6F"/>
    <w:rsid w:val="00340CAC"/>
    <w:rsid w:val="0034106F"/>
    <w:rsid w:val="00341D58"/>
    <w:rsid w:val="003428C8"/>
    <w:rsid w:val="00343925"/>
    <w:rsid w:val="00343F41"/>
    <w:rsid w:val="00343F6C"/>
    <w:rsid w:val="003444A5"/>
    <w:rsid w:val="00344B68"/>
    <w:rsid w:val="003454DD"/>
    <w:rsid w:val="00347213"/>
    <w:rsid w:val="00347229"/>
    <w:rsid w:val="0034756F"/>
    <w:rsid w:val="00347614"/>
    <w:rsid w:val="00347619"/>
    <w:rsid w:val="00347919"/>
    <w:rsid w:val="00347D39"/>
    <w:rsid w:val="003502F9"/>
    <w:rsid w:val="00350A5C"/>
    <w:rsid w:val="00350B67"/>
    <w:rsid w:val="00351EC0"/>
    <w:rsid w:val="003520AF"/>
    <w:rsid w:val="00352A6F"/>
    <w:rsid w:val="003533D6"/>
    <w:rsid w:val="003541EA"/>
    <w:rsid w:val="003541FF"/>
    <w:rsid w:val="00354CA8"/>
    <w:rsid w:val="003554F4"/>
    <w:rsid w:val="00355759"/>
    <w:rsid w:val="00355861"/>
    <w:rsid w:val="0035595B"/>
    <w:rsid w:val="00355FE1"/>
    <w:rsid w:val="00356DF5"/>
    <w:rsid w:val="00356E06"/>
    <w:rsid w:val="00361067"/>
    <w:rsid w:val="00361087"/>
    <w:rsid w:val="00361353"/>
    <w:rsid w:val="00362FEA"/>
    <w:rsid w:val="00363211"/>
    <w:rsid w:val="00363750"/>
    <w:rsid w:val="003645E2"/>
    <w:rsid w:val="003647B1"/>
    <w:rsid w:val="00364D23"/>
    <w:rsid w:val="00365C95"/>
    <w:rsid w:val="003668EA"/>
    <w:rsid w:val="003675D2"/>
    <w:rsid w:val="00370285"/>
    <w:rsid w:val="0037079E"/>
    <w:rsid w:val="00370B9B"/>
    <w:rsid w:val="00370E2C"/>
    <w:rsid w:val="003722E4"/>
    <w:rsid w:val="00373329"/>
    <w:rsid w:val="00373E3D"/>
    <w:rsid w:val="00373F4D"/>
    <w:rsid w:val="00374A48"/>
    <w:rsid w:val="00375299"/>
    <w:rsid w:val="003752B0"/>
    <w:rsid w:val="00376B2A"/>
    <w:rsid w:val="00376C56"/>
    <w:rsid w:val="003772C3"/>
    <w:rsid w:val="00377A2E"/>
    <w:rsid w:val="00380097"/>
    <w:rsid w:val="00380184"/>
    <w:rsid w:val="00380F3E"/>
    <w:rsid w:val="0038115C"/>
    <w:rsid w:val="00381865"/>
    <w:rsid w:val="003819BD"/>
    <w:rsid w:val="00381F4B"/>
    <w:rsid w:val="003822B0"/>
    <w:rsid w:val="00382552"/>
    <w:rsid w:val="003832FE"/>
    <w:rsid w:val="00383814"/>
    <w:rsid w:val="00383FD6"/>
    <w:rsid w:val="0038508F"/>
    <w:rsid w:val="00386824"/>
    <w:rsid w:val="003870A9"/>
    <w:rsid w:val="0038785D"/>
    <w:rsid w:val="003879B7"/>
    <w:rsid w:val="00387D0D"/>
    <w:rsid w:val="00390030"/>
    <w:rsid w:val="00390D52"/>
    <w:rsid w:val="00391896"/>
    <w:rsid w:val="00391AD3"/>
    <w:rsid w:val="00391FFB"/>
    <w:rsid w:val="00392871"/>
    <w:rsid w:val="003940CF"/>
    <w:rsid w:val="003941FC"/>
    <w:rsid w:val="00394738"/>
    <w:rsid w:val="00395CDF"/>
    <w:rsid w:val="00395F2D"/>
    <w:rsid w:val="003965D2"/>
    <w:rsid w:val="00396E41"/>
    <w:rsid w:val="00397466"/>
    <w:rsid w:val="00397654"/>
    <w:rsid w:val="003A0402"/>
    <w:rsid w:val="003A0792"/>
    <w:rsid w:val="003A0B2D"/>
    <w:rsid w:val="003A14A3"/>
    <w:rsid w:val="003A1E1D"/>
    <w:rsid w:val="003A2392"/>
    <w:rsid w:val="003A2394"/>
    <w:rsid w:val="003A2572"/>
    <w:rsid w:val="003A28EB"/>
    <w:rsid w:val="003A296E"/>
    <w:rsid w:val="003A34F7"/>
    <w:rsid w:val="003A3555"/>
    <w:rsid w:val="003A3A51"/>
    <w:rsid w:val="003A3CAD"/>
    <w:rsid w:val="003A59CF"/>
    <w:rsid w:val="003A5FAA"/>
    <w:rsid w:val="003A63BC"/>
    <w:rsid w:val="003A6592"/>
    <w:rsid w:val="003A6A03"/>
    <w:rsid w:val="003A7025"/>
    <w:rsid w:val="003A72C1"/>
    <w:rsid w:val="003A7D0C"/>
    <w:rsid w:val="003B0A46"/>
    <w:rsid w:val="003B0E0E"/>
    <w:rsid w:val="003B15F6"/>
    <w:rsid w:val="003B1865"/>
    <w:rsid w:val="003B1BDB"/>
    <w:rsid w:val="003B2500"/>
    <w:rsid w:val="003B2778"/>
    <w:rsid w:val="003B2B49"/>
    <w:rsid w:val="003B3378"/>
    <w:rsid w:val="003B34D4"/>
    <w:rsid w:val="003B45EB"/>
    <w:rsid w:val="003B52E9"/>
    <w:rsid w:val="003B587F"/>
    <w:rsid w:val="003B59C9"/>
    <w:rsid w:val="003B5F19"/>
    <w:rsid w:val="003B6064"/>
    <w:rsid w:val="003B64F7"/>
    <w:rsid w:val="003B69E1"/>
    <w:rsid w:val="003B6CB5"/>
    <w:rsid w:val="003B6F32"/>
    <w:rsid w:val="003B75A0"/>
    <w:rsid w:val="003B7786"/>
    <w:rsid w:val="003B78E9"/>
    <w:rsid w:val="003B79AD"/>
    <w:rsid w:val="003B7F49"/>
    <w:rsid w:val="003B7F88"/>
    <w:rsid w:val="003C03BF"/>
    <w:rsid w:val="003C0667"/>
    <w:rsid w:val="003C0697"/>
    <w:rsid w:val="003C0940"/>
    <w:rsid w:val="003C13E3"/>
    <w:rsid w:val="003C1566"/>
    <w:rsid w:val="003C1AF0"/>
    <w:rsid w:val="003C1B80"/>
    <w:rsid w:val="003C21C2"/>
    <w:rsid w:val="003C2774"/>
    <w:rsid w:val="003C3207"/>
    <w:rsid w:val="003C33A9"/>
    <w:rsid w:val="003C38A1"/>
    <w:rsid w:val="003C3961"/>
    <w:rsid w:val="003C3B06"/>
    <w:rsid w:val="003C4607"/>
    <w:rsid w:val="003C4B48"/>
    <w:rsid w:val="003C4BC6"/>
    <w:rsid w:val="003C594C"/>
    <w:rsid w:val="003C6CD7"/>
    <w:rsid w:val="003C7386"/>
    <w:rsid w:val="003C7500"/>
    <w:rsid w:val="003C771E"/>
    <w:rsid w:val="003C781A"/>
    <w:rsid w:val="003D05DE"/>
    <w:rsid w:val="003D0A05"/>
    <w:rsid w:val="003D1F7B"/>
    <w:rsid w:val="003D22CE"/>
    <w:rsid w:val="003D27C1"/>
    <w:rsid w:val="003D29D2"/>
    <w:rsid w:val="003D2CB5"/>
    <w:rsid w:val="003D3E47"/>
    <w:rsid w:val="003D3F9A"/>
    <w:rsid w:val="003D5BC6"/>
    <w:rsid w:val="003D6280"/>
    <w:rsid w:val="003D6395"/>
    <w:rsid w:val="003D6A77"/>
    <w:rsid w:val="003D744A"/>
    <w:rsid w:val="003D7F36"/>
    <w:rsid w:val="003E03B1"/>
    <w:rsid w:val="003E0434"/>
    <w:rsid w:val="003E0E53"/>
    <w:rsid w:val="003E2548"/>
    <w:rsid w:val="003E287C"/>
    <w:rsid w:val="003E288D"/>
    <w:rsid w:val="003E367A"/>
    <w:rsid w:val="003E370E"/>
    <w:rsid w:val="003E42FF"/>
    <w:rsid w:val="003E447D"/>
    <w:rsid w:val="003E552D"/>
    <w:rsid w:val="003E55B1"/>
    <w:rsid w:val="003E59FD"/>
    <w:rsid w:val="003E69E0"/>
    <w:rsid w:val="003E6F87"/>
    <w:rsid w:val="003E7253"/>
    <w:rsid w:val="003E7C15"/>
    <w:rsid w:val="003F06DB"/>
    <w:rsid w:val="003F124A"/>
    <w:rsid w:val="003F2D5F"/>
    <w:rsid w:val="003F3AC6"/>
    <w:rsid w:val="003F3F82"/>
    <w:rsid w:val="003F41F7"/>
    <w:rsid w:val="003F58CD"/>
    <w:rsid w:val="003F5B32"/>
    <w:rsid w:val="003F5B8F"/>
    <w:rsid w:val="003F5CF5"/>
    <w:rsid w:val="003F5F0C"/>
    <w:rsid w:val="003F6157"/>
    <w:rsid w:val="003F6823"/>
    <w:rsid w:val="003F6AC4"/>
    <w:rsid w:val="003F7D93"/>
    <w:rsid w:val="0040022C"/>
    <w:rsid w:val="0040064D"/>
    <w:rsid w:val="00400DBE"/>
    <w:rsid w:val="00400ED9"/>
    <w:rsid w:val="00401342"/>
    <w:rsid w:val="00401456"/>
    <w:rsid w:val="004014DB"/>
    <w:rsid w:val="00401851"/>
    <w:rsid w:val="00401C7B"/>
    <w:rsid w:val="004030FA"/>
    <w:rsid w:val="004036AB"/>
    <w:rsid w:val="00404766"/>
    <w:rsid w:val="00405279"/>
    <w:rsid w:val="00405AD8"/>
    <w:rsid w:val="00406543"/>
    <w:rsid w:val="004065AD"/>
    <w:rsid w:val="0040700B"/>
    <w:rsid w:val="00407B78"/>
    <w:rsid w:val="00410116"/>
    <w:rsid w:val="0041044A"/>
    <w:rsid w:val="004104E2"/>
    <w:rsid w:val="004114AC"/>
    <w:rsid w:val="0041195D"/>
    <w:rsid w:val="004121CB"/>
    <w:rsid w:val="00413AF5"/>
    <w:rsid w:val="004140DE"/>
    <w:rsid w:val="0041498B"/>
    <w:rsid w:val="00414A2E"/>
    <w:rsid w:val="00414CF6"/>
    <w:rsid w:val="00414F0C"/>
    <w:rsid w:val="00415069"/>
    <w:rsid w:val="00415847"/>
    <w:rsid w:val="004162C3"/>
    <w:rsid w:val="00416797"/>
    <w:rsid w:val="004168DA"/>
    <w:rsid w:val="00416DD0"/>
    <w:rsid w:val="00416F4F"/>
    <w:rsid w:val="00417044"/>
    <w:rsid w:val="004174BD"/>
    <w:rsid w:val="004178B7"/>
    <w:rsid w:val="004200B6"/>
    <w:rsid w:val="00420488"/>
    <w:rsid w:val="00420534"/>
    <w:rsid w:val="00420598"/>
    <w:rsid w:val="00420F7F"/>
    <w:rsid w:val="00421436"/>
    <w:rsid w:val="00421D26"/>
    <w:rsid w:val="00421E77"/>
    <w:rsid w:val="00422580"/>
    <w:rsid w:val="00422618"/>
    <w:rsid w:val="004227DA"/>
    <w:rsid w:val="00422DE4"/>
    <w:rsid w:val="00423496"/>
    <w:rsid w:val="004239FB"/>
    <w:rsid w:val="00423C22"/>
    <w:rsid w:val="00425CC2"/>
    <w:rsid w:val="00425D10"/>
    <w:rsid w:val="004268CF"/>
    <w:rsid w:val="0042695D"/>
    <w:rsid w:val="004276E7"/>
    <w:rsid w:val="0042770B"/>
    <w:rsid w:val="00427D18"/>
    <w:rsid w:val="00430492"/>
    <w:rsid w:val="004305C3"/>
    <w:rsid w:val="00430D23"/>
    <w:rsid w:val="004311BE"/>
    <w:rsid w:val="004312C0"/>
    <w:rsid w:val="00431D47"/>
    <w:rsid w:val="00431DCC"/>
    <w:rsid w:val="00431FA2"/>
    <w:rsid w:val="0043213F"/>
    <w:rsid w:val="00432238"/>
    <w:rsid w:val="004327C3"/>
    <w:rsid w:val="00432F71"/>
    <w:rsid w:val="004347DC"/>
    <w:rsid w:val="00435527"/>
    <w:rsid w:val="00435AAD"/>
    <w:rsid w:val="00435F32"/>
    <w:rsid w:val="00436074"/>
    <w:rsid w:val="00436BD0"/>
    <w:rsid w:val="0043786C"/>
    <w:rsid w:val="00437BAF"/>
    <w:rsid w:val="00437E09"/>
    <w:rsid w:val="004401BB"/>
    <w:rsid w:val="00440483"/>
    <w:rsid w:val="004409C8"/>
    <w:rsid w:val="00441207"/>
    <w:rsid w:val="004416B3"/>
    <w:rsid w:val="00441B34"/>
    <w:rsid w:val="00441F57"/>
    <w:rsid w:val="00442211"/>
    <w:rsid w:val="004425DA"/>
    <w:rsid w:val="00442B1E"/>
    <w:rsid w:val="00442D9F"/>
    <w:rsid w:val="0044325B"/>
    <w:rsid w:val="00443DA7"/>
    <w:rsid w:val="00444487"/>
    <w:rsid w:val="00444704"/>
    <w:rsid w:val="00444721"/>
    <w:rsid w:val="00445A0E"/>
    <w:rsid w:val="00446A99"/>
    <w:rsid w:val="00447068"/>
    <w:rsid w:val="00447CED"/>
    <w:rsid w:val="00450841"/>
    <w:rsid w:val="00450EDF"/>
    <w:rsid w:val="00450F17"/>
    <w:rsid w:val="00451880"/>
    <w:rsid w:val="00451C86"/>
    <w:rsid w:val="00451D98"/>
    <w:rsid w:val="00452C82"/>
    <w:rsid w:val="00452D16"/>
    <w:rsid w:val="00453A1A"/>
    <w:rsid w:val="00453D35"/>
    <w:rsid w:val="00453D65"/>
    <w:rsid w:val="00454C4D"/>
    <w:rsid w:val="00454CDB"/>
    <w:rsid w:val="004553D2"/>
    <w:rsid w:val="004554A5"/>
    <w:rsid w:val="004555D1"/>
    <w:rsid w:val="00455FE2"/>
    <w:rsid w:val="00456233"/>
    <w:rsid w:val="0045630F"/>
    <w:rsid w:val="00456C76"/>
    <w:rsid w:val="00456E2D"/>
    <w:rsid w:val="00456ED9"/>
    <w:rsid w:val="004572D9"/>
    <w:rsid w:val="00460442"/>
    <w:rsid w:val="00460C51"/>
    <w:rsid w:val="00460F03"/>
    <w:rsid w:val="00461470"/>
    <w:rsid w:val="00461973"/>
    <w:rsid w:val="00461E24"/>
    <w:rsid w:val="004621D8"/>
    <w:rsid w:val="00462212"/>
    <w:rsid w:val="0046261B"/>
    <w:rsid w:val="00463733"/>
    <w:rsid w:val="00463EDA"/>
    <w:rsid w:val="004641B0"/>
    <w:rsid w:val="004641DA"/>
    <w:rsid w:val="00464553"/>
    <w:rsid w:val="00464723"/>
    <w:rsid w:val="00464C69"/>
    <w:rsid w:val="004659DD"/>
    <w:rsid w:val="00465F7E"/>
    <w:rsid w:val="0046611E"/>
    <w:rsid w:val="004662E7"/>
    <w:rsid w:val="00466761"/>
    <w:rsid w:val="00466A76"/>
    <w:rsid w:val="00466AF8"/>
    <w:rsid w:val="00467031"/>
    <w:rsid w:val="00467256"/>
    <w:rsid w:val="0046731A"/>
    <w:rsid w:val="0046766A"/>
    <w:rsid w:val="00467EBB"/>
    <w:rsid w:val="0047170F"/>
    <w:rsid w:val="00471CF8"/>
    <w:rsid w:val="00471DD3"/>
    <w:rsid w:val="0047231E"/>
    <w:rsid w:val="00472895"/>
    <w:rsid w:val="00472C10"/>
    <w:rsid w:val="0047302C"/>
    <w:rsid w:val="00473417"/>
    <w:rsid w:val="0047351F"/>
    <w:rsid w:val="004744FD"/>
    <w:rsid w:val="00474620"/>
    <w:rsid w:val="00474A99"/>
    <w:rsid w:val="00474AF9"/>
    <w:rsid w:val="00474B6C"/>
    <w:rsid w:val="00474D1B"/>
    <w:rsid w:val="00475176"/>
    <w:rsid w:val="004754E9"/>
    <w:rsid w:val="0047664B"/>
    <w:rsid w:val="00476794"/>
    <w:rsid w:val="00476AE8"/>
    <w:rsid w:val="00476C6E"/>
    <w:rsid w:val="00476C90"/>
    <w:rsid w:val="00476E8F"/>
    <w:rsid w:val="00477698"/>
    <w:rsid w:val="0047796B"/>
    <w:rsid w:val="00477A13"/>
    <w:rsid w:val="00477DD1"/>
    <w:rsid w:val="00480556"/>
    <w:rsid w:val="0048057E"/>
    <w:rsid w:val="00481271"/>
    <w:rsid w:val="00482B3A"/>
    <w:rsid w:val="00482B76"/>
    <w:rsid w:val="00482EB7"/>
    <w:rsid w:val="00483360"/>
    <w:rsid w:val="00483A9F"/>
    <w:rsid w:val="00484162"/>
    <w:rsid w:val="004850D5"/>
    <w:rsid w:val="004858CD"/>
    <w:rsid w:val="00485C8E"/>
    <w:rsid w:val="00486814"/>
    <w:rsid w:val="00487453"/>
    <w:rsid w:val="004874C3"/>
    <w:rsid w:val="004901A0"/>
    <w:rsid w:val="0049115B"/>
    <w:rsid w:val="004912C7"/>
    <w:rsid w:val="0049161F"/>
    <w:rsid w:val="0049196C"/>
    <w:rsid w:val="00491F63"/>
    <w:rsid w:val="0049249B"/>
    <w:rsid w:val="0049289C"/>
    <w:rsid w:val="00492E32"/>
    <w:rsid w:val="004936F4"/>
    <w:rsid w:val="00494151"/>
    <w:rsid w:val="00494644"/>
    <w:rsid w:val="00495686"/>
    <w:rsid w:val="00496009"/>
    <w:rsid w:val="004968D1"/>
    <w:rsid w:val="00496926"/>
    <w:rsid w:val="00496F6A"/>
    <w:rsid w:val="00497942"/>
    <w:rsid w:val="00497E7E"/>
    <w:rsid w:val="004A0256"/>
    <w:rsid w:val="004A0C80"/>
    <w:rsid w:val="004A186D"/>
    <w:rsid w:val="004A1A8C"/>
    <w:rsid w:val="004A2369"/>
    <w:rsid w:val="004A262F"/>
    <w:rsid w:val="004A2CFE"/>
    <w:rsid w:val="004A2DD3"/>
    <w:rsid w:val="004A2EAE"/>
    <w:rsid w:val="004A3036"/>
    <w:rsid w:val="004A3A2E"/>
    <w:rsid w:val="004A3B57"/>
    <w:rsid w:val="004A3D0F"/>
    <w:rsid w:val="004A3EDE"/>
    <w:rsid w:val="004A456D"/>
    <w:rsid w:val="004A4ABB"/>
    <w:rsid w:val="004A4E44"/>
    <w:rsid w:val="004A5F4A"/>
    <w:rsid w:val="004A5F82"/>
    <w:rsid w:val="004A6EA5"/>
    <w:rsid w:val="004A7BD5"/>
    <w:rsid w:val="004A7FF4"/>
    <w:rsid w:val="004B0E55"/>
    <w:rsid w:val="004B1303"/>
    <w:rsid w:val="004B1B2D"/>
    <w:rsid w:val="004B1B99"/>
    <w:rsid w:val="004B1F5E"/>
    <w:rsid w:val="004B3B76"/>
    <w:rsid w:val="004B3CA5"/>
    <w:rsid w:val="004B43EC"/>
    <w:rsid w:val="004B4F12"/>
    <w:rsid w:val="004B5037"/>
    <w:rsid w:val="004B566A"/>
    <w:rsid w:val="004B56B2"/>
    <w:rsid w:val="004B60C9"/>
    <w:rsid w:val="004B6237"/>
    <w:rsid w:val="004B6458"/>
    <w:rsid w:val="004B6C59"/>
    <w:rsid w:val="004B6EA3"/>
    <w:rsid w:val="004B7341"/>
    <w:rsid w:val="004B75BA"/>
    <w:rsid w:val="004B79B3"/>
    <w:rsid w:val="004C01CB"/>
    <w:rsid w:val="004C079F"/>
    <w:rsid w:val="004C08BB"/>
    <w:rsid w:val="004C09CC"/>
    <w:rsid w:val="004C0B0A"/>
    <w:rsid w:val="004C0BB8"/>
    <w:rsid w:val="004C0F00"/>
    <w:rsid w:val="004C1C96"/>
    <w:rsid w:val="004C2D73"/>
    <w:rsid w:val="004C2ED3"/>
    <w:rsid w:val="004C332B"/>
    <w:rsid w:val="004C36EB"/>
    <w:rsid w:val="004C3C7A"/>
    <w:rsid w:val="004C3F8D"/>
    <w:rsid w:val="004C4147"/>
    <w:rsid w:val="004C4BBF"/>
    <w:rsid w:val="004C4CA5"/>
    <w:rsid w:val="004C50DC"/>
    <w:rsid w:val="004C53A7"/>
    <w:rsid w:val="004C5CB3"/>
    <w:rsid w:val="004C5E12"/>
    <w:rsid w:val="004C6082"/>
    <w:rsid w:val="004C6C7A"/>
    <w:rsid w:val="004C700C"/>
    <w:rsid w:val="004C7081"/>
    <w:rsid w:val="004C7283"/>
    <w:rsid w:val="004C73EA"/>
    <w:rsid w:val="004C7786"/>
    <w:rsid w:val="004C7B0A"/>
    <w:rsid w:val="004D0B88"/>
    <w:rsid w:val="004D0BB9"/>
    <w:rsid w:val="004D13FC"/>
    <w:rsid w:val="004D1573"/>
    <w:rsid w:val="004D1CE0"/>
    <w:rsid w:val="004D1EB7"/>
    <w:rsid w:val="004D26FB"/>
    <w:rsid w:val="004D28CB"/>
    <w:rsid w:val="004D34EB"/>
    <w:rsid w:val="004D3705"/>
    <w:rsid w:val="004D455C"/>
    <w:rsid w:val="004D482F"/>
    <w:rsid w:val="004D5751"/>
    <w:rsid w:val="004D6448"/>
    <w:rsid w:val="004D69B3"/>
    <w:rsid w:val="004D6E20"/>
    <w:rsid w:val="004D75C3"/>
    <w:rsid w:val="004D77BF"/>
    <w:rsid w:val="004E0FF3"/>
    <w:rsid w:val="004E1281"/>
    <w:rsid w:val="004E18B5"/>
    <w:rsid w:val="004E1EA1"/>
    <w:rsid w:val="004E1F08"/>
    <w:rsid w:val="004E2283"/>
    <w:rsid w:val="004E2362"/>
    <w:rsid w:val="004E2708"/>
    <w:rsid w:val="004E3AF9"/>
    <w:rsid w:val="004E3C19"/>
    <w:rsid w:val="004E4CA3"/>
    <w:rsid w:val="004E4CE0"/>
    <w:rsid w:val="004E4DE3"/>
    <w:rsid w:val="004E57DB"/>
    <w:rsid w:val="004E6190"/>
    <w:rsid w:val="004E62BB"/>
    <w:rsid w:val="004E6C4D"/>
    <w:rsid w:val="004E6D67"/>
    <w:rsid w:val="004E70E8"/>
    <w:rsid w:val="004E71D5"/>
    <w:rsid w:val="004E75EC"/>
    <w:rsid w:val="004E7739"/>
    <w:rsid w:val="004E7EED"/>
    <w:rsid w:val="004F06E0"/>
    <w:rsid w:val="004F0D67"/>
    <w:rsid w:val="004F104C"/>
    <w:rsid w:val="004F10B0"/>
    <w:rsid w:val="004F11B3"/>
    <w:rsid w:val="004F17A6"/>
    <w:rsid w:val="004F1C13"/>
    <w:rsid w:val="004F1D0B"/>
    <w:rsid w:val="004F1FAA"/>
    <w:rsid w:val="004F2316"/>
    <w:rsid w:val="004F24B4"/>
    <w:rsid w:val="004F29BC"/>
    <w:rsid w:val="004F2DC7"/>
    <w:rsid w:val="004F2F2A"/>
    <w:rsid w:val="004F330E"/>
    <w:rsid w:val="004F38C1"/>
    <w:rsid w:val="004F3D12"/>
    <w:rsid w:val="004F4091"/>
    <w:rsid w:val="004F4204"/>
    <w:rsid w:val="004F4DAD"/>
    <w:rsid w:val="004F4DCD"/>
    <w:rsid w:val="004F50F4"/>
    <w:rsid w:val="004F5E42"/>
    <w:rsid w:val="004F62C1"/>
    <w:rsid w:val="004F68DD"/>
    <w:rsid w:val="004F6CB2"/>
    <w:rsid w:val="004F70D8"/>
    <w:rsid w:val="004F7180"/>
    <w:rsid w:val="004F7245"/>
    <w:rsid w:val="004F74FA"/>
    <w:rsid w:val="004F7773"/>
    <w:rsid w:val="004F786C"/>
    <w:rsid w:val="00500765"/>
    <w:rsid w:val="00500B3A"/>
    <w:rsid w:val="005010D7"/>
    <w:rsid w:val="0050142D"/>
    <w:rsid w:val="005014A2"/>
    <w:rsid w:val="005018F4"/>
    <w:rsid w:val="00502120"/>
    <w:rsid w:val="00502762"/>
    <w:rsid w:val="00502D3B"/>
    <w:rsid w:val="00503364"/>
    <w:rsid w:val="00503A13"/>
    <w:rsid w:val="00504454"/>
    <w:rsid w:val="00504B8D"/>
    <w:rsid w:val="00504C06"/>
    <w:rsid w:val="00504D04"/>
    <w:rsid w:val="00504F7D"/>
    <w:rsid w:val="00506823"/>
    <w:rsid w:val="00506853"/>
    <w:rsid w:val="00506893"/>
    <w:rsid w:val="005069B9"/>
    <w:rsid w:val="00506D24"/>
    <w:rsid w:val="00506D78"/>
    <w:rsid w:val="0050745C"/>
    <w:rsid w:val="0050750F"/>
    <w:rsid w:val="005076F4"/>
    <w:rsid w:val="0050798E"/>
    <w:rsid w:val="00510101"/>
    <w:rsid w:val="00510724"/>
    <w:rsid w:val="00511526"/>
    <w:rsid w:val="00511585"/>
    <w:rsid w:val="0051163E"/>
    <w:rsid w:val="00511666"/>
    <w:rsid w:val="00511D02"/>
    <w:rsid w:val="00511E90"/>
    <w:rsid w:val="00511FB6"/>
    <w:rsid w:val="00512B1C"/>
    <w:rsid w:val="00513D54"/>
    <w:rsid w:val="00514622"/>
    <w:rsid w:val="00515569"/>
    <w:rsid w:val="00515DE0"/>
    <w:rsid w:val="00516431"/>
    <w:rsid w:val="00516707"/>
    <w:rsid w:val="00516CD8"/>
    <w:rsid w:val="00516DCC"/>
    <w:rsid w:val="005172E8"/>
    <w:rsid w:val="005177DC"/>
    <w:rsid w:val="00517D59"/>
    <w:rsid w:val="0052018A"/>
    <w:rsid w:val="005201BC"/>
    <w:rsid w:val="00520C7D"/>
    <w:rsid w:val="00521089"/>
    <w:rsid w:val="00521160"/>
    <w:rsid w:val="005214B7"/>
    <w:rsid w:val="00521E58"/>
    <w:rsid w:val="005227B9"/>
    <w:rsid w:val="00522AA7"/>
    <w:rsid w:val="00522FCD"/>
    <w:rsid w:val="0052301A"/>
    <w:rsid w:val="00523629"/>
    <w:rsid w:val="00523932"/>
    <w:rsid w:val="005240F2"/>
    <w:rsid w:val="005240FA"/>
    <w:rsid w:val="0052428C"/>
    <w:rsid w:val="0052486B"/>
    <w:rsid w:val="00524A4E"/>
    <w:rsid w:val="005255A8"/>
    <w:rsid w:val="005255CE"/>
    <w:rsid w:val="005261C7"/>
    <w:rsid w:val="005271C5"/>
    <w:rsid w:val="00527223"/>
    <w:rsid w:val="00527C72"/>
    <w:rsid w:val="00527F49"/>
    <w:rsid w:val="0053132B"/>
    <w:rsid w:val="0053193E"/>
    <w:rsid w:val="00531D04"/>
    <w:rsid w:val="0053250F"/>
    <w:rsid w:val="0053270E"/>
    <w:rsid w:val="00532A65"/>
    <w:rsid w:val="0053313E"/>
    <w:rsid w:val="00533850"/>
    <w:rsid w:val="00533B9A"/>
    <w:rsid w:val="005348BD"/>
    <w:rsid w:val="00535122"/>
    <w:rsid w:val="00535D34"/>
    <w:rsid w:val="00535E98"/>
    <w:rsid w:val="00536177"/>
    <w:rsid w:val="0053635C"/>
    <w:rsid w:val="005368D3"/>
    <w:rsid w:val="0053718B"/>
    <w:rsid w:val="00537AD2"/>
    <w:rsid w:val="00537D9E"/>
    <w:rsid w:val="00540E0C"/>
    <w:rsid w:val="00541403"/>
    <w:rsid w:val="00541465"/>
    <w:rsid w:val="005414A8"/>
    <w:rsid w:val="00542B02"/>
    <w:rsid w:val="00542F48"/>
    <w:rsid w:val="005431E7"/>
    <w:rsid w:val="00543C25"/>
    <w:rsid w:val="00543E18"/>
    <w:rsid w:val="00543E9B"/>
    <w:rsid w:val="00544393"/>
    <w:rsid w:val="0054481A"/>
    <w:rsid w:val="00544F54"/>
    <w:rsid w:val="0054542E"/>
    <w:rsid w:val="00545978"/>
    <w:rsid w:val="00545A42"/>
    <w:rsid w:val="00545EC0"/>
    <w:rsid w:val="00545EE5"/>
    <w:rsid w:val="00546CAD"/>
    <w:rsid w:val="00547596"/>
    <w:rsid w:val="00547AFF"/>
    <w:rsid w:val="0055190D"/>
    <w:rsid w:val="00551BE1"/>
    <w:rsid w:val="00551DB8"/>
    <w:rsid w:val="00551E15"/>
    <w:rsid w:val="0055215A"/>
    <w:rsid w:val="005523F8"/>
    <w:rsid w:val="0055274D"/>
    <w:rsid w:val="0055351A"/>
    <w:rsid w:val="00553652"/>
    <w:rsid w:val="00553EC8"/>
    <w:rsid w:val="00555B09"/>
    <w:rsid w:val="00555DB3"/>
    <w:rsid w:val="005561EC"/>
    <w:rsid w:val="00556849"/>
    <w:rsid w:val="00556C33"/>
    <w:rsid w:val="00556C38"/>
    <w:rsid w:val="00556CBA"/>
    <w:rsid w:val="00557A91"/>
    <w:rsid w:val="00557DE6"/>
    <w:rsid w:val="00557F16"/>
    <w:rsid w:val="005636D0"/>
    <w:rsid w:val="005638F5"/>
    <w:rsid w:val="00563BDB"/>
    <w:rsid w:val="00563D37"/>
    <w:rsid w:val="0056406A"/>
    <w:rsid w:val="00564A53"/>
    <w:rsid w:val="00564B70"/>
    <w:rsid w:val="00564BA0"/>
    <w:rsid w:val="00564BC8"/>
    <w:rsid w:val="005650D0"/>
    <w:rsid w:val="00565733"/>
    <w:rsid w:val="0056584B"/>
    <w:rsid w:val="0056649A"/>
    <w:rsid w:val="005668B3"/>
    <w:rsid w:val="00566BDB"/>
    <w:rsid w:val="00566DE1"/>
    <w:rsid w:val="00566F21"/>
    <w:rsid w:val="00567067"/>
    <w:rsid w:val="00567565"/>
    <w:rsid w:val="00567A5E"/>
    <w:rsid w:val="00567C9C"/>
    <w:rsid w:val="005701C5"/>
    <w:rsid w:val="005705E3"/>
    <w:rsid w:val="00570668"/>
    <w:rsid w:val="005708C2"/>
    <w:rsid w:val="00570A1A"/>
    <w:rsid w:val="00571050"/>
    <w:rsid w:val="00571144"/>
    <w:rsid w:val="005725BB"/>
    <w:rsid w:val="00573457"/>
    <w:rsid w:val="005735D5"/>
    <w:rsid w:val="00573706"/>
    <w:rsid w:val="005737D8"/>
    <w:rsid w:val="005738AA"/>
    <w:rsid w:val="0057467A"/>
    <w:rsid w:val="005748EE"/>
    <w:rsid w:val="0057535E"/>
    <w:rsid w:val="00575701"/>
    <w:rsid w:val="00576259"/>
    <w:rsid w:val="00577673"/>
    <w:rsid w:val="00577FBD"/>
    <w:rsid w:val="00580AD1"/>
    <w:rsid w:val="00581C33"/>
    <w:rsid w:val="00581E5A"/>
    <w:rsid w:val="00582BC7"/>
    <w:rsid w:val="005834FE"/>
    <w:rsid w:val="005837E7"/>
    <w:rsid w:val="00583D63"/>
    <w:rsid w:val="00583F46"/>
    <w:rsid w:val="0058409B"/>
    <w:rsid w:val="0058421A"/>
    <w:rsid w:val="00585747"/>
    <w:rsid w:val="00585867"/>
    <w:rsid w:val="0058689F"/>
    <w:rsid w:val="0058693C"/>
    <w:rsid w:val="00586B62"/>
    <w:rsid w:val="00587A7F"/>
    <w:rsid w:val="00587B9D"/>
    <w:rsid w:val="00587F19"/>
    <w:rsid w:val="00590DE6"/>
    <w:rsid w:val="00590ED3"/>
    <w:rsid w:val="00591778"/>
    <w:rsid w:val="00591AE5"/>
    <w:rsid w:val="00592138"/>
    <w:rsid w:val="00592902"/>
    <w:rsid w:val="00592986"/>
    <w:rsid w:val="00592D68"/>
    <w:rsid w:val="00593607"/>
    <w:rsid w:val="00593C3B"/>
    <w:rsid w:val="00594CA8"/>
    <w:rsid w:val="00595934"/>
    <w:rsid w:val="00595E2F"/>
    <w:rsid w:val="00596197"/>
    <w:rsid w:val="005961A2"/>
    <w:rsid w:val="00597416"/>
    <w:rsid w:val="00597E67"/>
    <w:rsid w:val="005A0A52"/>
    <w:rsid w:val="005A0EEC"/>
    <w:rsid w:val="005A2672"/>
    <w:rsid w:val="005A2C56"/>
    <w:rsid w:val="005A46CC"/>
    <w:rsid w:val="005A4B40"/>
    <w:rsid w:val="005A4F6C"/>
    <w:rsid w:val="005A590C"/>
    <w:rsid w:val="005B0A8B"/>
    <w:rsid w:val="005B0CA0"/>
    <w:rsid w:val="005B0F2B"/>
    <w:rsid w:val="005B10A3"/>
    <w:rsid w:val="005B1667"/>
    <w:rsid w:val="005B1E22"/>
    <w:rsid w:val="005B1E5B"/>
    <w:rsid w:val="005B25FA"/>
    <w:rsid w:val="005B26E3"/>
    <w:rsid w:val="005B2792"/>
    <w:rsid w:val="005B2A83"/>
    <w:rsid w:val="005B2B4D"/>
    <w:rsid w:val="005B3B27"/>
    <w:rsid w:val="005B4058"/>
    <w:rsid w:val="005B44A0"/>
    <w:rsid w:val="005B481E"/>
    <w:rsid w:val="005B5A55"/>
    <w:rsid w:val="005B6502"/>
    <w:rsid w:val="005B651E"/>
    <w:rsid w:val="005B67E8"/>
    <w:rsid w:val="005B77DB"/>
    <w:rsid w:val="005C05D5"/>
    <w:rsid w:val="005C0FD4"/>
    <w:rsid w:val="005C1CAB"/>
    <w:rsid w:val="005C1E92"/>
    <w:rsid w:val="005C2921"/>
    <w:rsid w:val="005C322B"/>
    <w:rsid w:val="005C36EF"/>
    <w:rsid w:val="005C43E3"/>
    <w:rsid w:val="005C4A1E"/>
    <w:rsid w:val="005C4B57"/>
    <w:rsid w:val="005C4DD3"/>
    <w:rsid w:val="005C4FFA"/>
    <w:rsid w:val="005C5D6E"/>
    <w:rsid w:val="005C6A6B"/>
    <w:rsid w:val="005C6BBE"/>
    <w:rsid w:val="005C723B"/>
    <w:rsid w:val="005C770D"/>
    <w:rsid w:val="005C7766"/>
    <w:rsid w:val="005C787B"/>
    <w:rsid w:val="005C78A2"/>
    <w:rsid w:val="005C7E59"/>
    <w:rsid w:val="005D00E7"/>
    <w:rsid w:val="005D0500"/>
    <w:rsid w:val="005D0548"/>
    <w:rsid w:val="005D08C2"/>
    <w:rsid w:val="005D0D09"/>
    <w:rsid w:val="005D11F5"/>
    <w:rsid w:val="005D13D3"/>
    <w:rsid w:val="005D1418"/>
    <w:rsid w:val="005D161E"/>
    <w:rsid w:val="005D2812"/>
    <w:rsid w:val="005D285C"/>
    <w:rsid w:val="005D2946"/>
    <w:rsid w:val="005D2A88"/>
    <w:rsid w:val="005D34FD"/>
    <w:rsid w:val="005D3D9A"/>
    <w:rsid w:val="005D48CE"/>
    <w:rsid w:val="005D4D0A"/>
    <w:rsid w:val="005D5060"/>
    <w:rsid w:val="005D5B68"/>
    <w:rsid w:val="005D5E62"/>
    <w:rsid w:val="005D645D"/>
    <w:rsid w:val="005D6842"/>
    <w:rsid w:val="005D70D0"/>
    <w:rsid w:val="005D7373"/>
    <w:rsid w:val="005D7585"/>
    <w:rsid w:val="005D7C47"/>
    <w:rsid w:val="005D7DF8"/>
    <w:rsid w:val="005D7F0B"/>
    <w:rsid w:val="005E0025"/>
    <w:rsid w:val="005E0420"/>
    <w:rsid w:val="005E0995"/>
    <w:rsid w:val="005E10F8"/>
    <w:rsid w:val="005E1412"/>
    <w:rsid w:val="005E22B2"/>
    <w:rsid w:val="005E26F4"/>
    <w:rsid w:val="005E2EDA"/>
    <w:rsid w:val="005E3D1D"/>
    <w:rsid w:val="005E3D4F"/>
    <w:rsid w:val="005E48C3"/>
    <w:rsid w:val="005E4BF7"/>
    <w:rsid w:val="005E4E93"/>
    <w:rsid w:val="005E625D"/>
    <w:rsid w:val="005E6D00"/>
    <w:rsid w:val="005E73B8"/>
    <w:rsid w:val="005E7C6E"/>
    <w:rsid w:val="005F1431"/>
    <w:rsid w:val="005F14B1"/>
    <w:rsid w:val="005F2278"/>
    <w:rsid w:val="005F246A"/>
    <w:rsid w:val="005F3D39"/>
    <w:rsid w:val="005F3F3D"/>
    <w:rsid w:val="005F40EC"/>
    <w:rsid w:val="005F4453"/>
    <w:rsid w:val="005F4B48"/>
    <w:rsid w:val="005F4D92"/>
    <w:rsid w:val="005F5899"/>
    <w:rsid w:val="005F6A1C"/>
    <w:rsid w:val="005F7159"/>
    <w:rsid w:val="005F72BD"/>
    <w:rsid w:val="005F7507"/>
    <w:rsid w:val="006003D1"/>
    <w:rsid w:val="00600514"/>
    <w:rsid w:val="00600A92"/>
    <w:rsid w:val="00601C30"/>
    <w:rsid w:val="006023F7"/>
    <w:rsid w:val="00602534"/>
    <w:rsid w:val="00602614"/>
    <w:rsid w:val="0060272F"/>
    <w:rsid w:val="00602D14"/>
    <w:rsid w:val="00603725"/>
    <w:rsid w:val="006044CF"/>
    <w:rsid w:val="00605541"/>
    <w:rsid w:val="006056D3"/>
    <w:rsid w:val="00606219"/>
    <w:rsid w:val="00606733"/>
    <w:rsid w:val="0060682E"/>
    <w:rsid w:val="00606F7F"/>
    <w:rsid w:val="006100E8"/>
    <w:rsid w:val="006105F4"/>
    <w:rsid w:val="00610693"/>
    <w:rsid w:val="00611108"/>
    <w:rsid w:val="00611B1C"/>
    <w:rsid w:val="00611BEA"/>
    <w:rsid w:val="0061209E"/>
    <w:rsid w:val="006125C7"/>
    <w:rsid w:val="00613EA3"/>
    <w:rsid w:val="00613EB7"/>
    <w:rsid w:val="00614B6B"/>
    <w:rsid w:val="00614CE5"/>
    <w:rsid w:val="00614DFF"/>
    <w:rsid w:val="00615220"/>
    <w:rsid w:val="00615749"/>
    <w:rsid w:val="00615C2B"/>
    <w:rsid w:val="0061644A"/>
    <w:rsid w:val="0061678D"/>
    <w:rsid w:val="0061741C"/>
    <w:rsid w:val="00617691"/>
    <w:rsid w:val="00617DDA"/>
    <w:rsid w:val="00617FF4"/>
    <w:rsid w:val="00620FC1"/>
    <w:rsid w:val="00621478"/>
    <w:rsid w:val="00621771"/>
    <w:rsid w:val="006219F1"/>
    <w:rsid w:val="00621A11"/>
    <w:rsid w:val="00621A4E"/>
    <w:rsid w:val="00621C4D"/>
    <w:rsid w:val="00621E6E"/>
    <w:rsid w:val="00622212"/>
    <w:rsid w:val="00622F10"/>
    <w:rsid w:val="00623107"/>
    <w:rsid w:val="0062310B"/>
    <w:rsid w:val="006234DD"/>
    <w:rsid w:val="006236CA"/>
    <w:rsid w:val="0062375F"/>
    <w:rsid w:val="00623C90"/>
    <w:rsid w:val="0062432D"/>
    <w:rsid w:val="006243E5"/>
    <w:rsid w:val="00625F98"/>
    <w:rsid w:val="0062631D"/>
    <w:rsid w:val="00626CDE"/>
    <w:rsid w:val="00626F73"/>
    <w:rsid w:val="00627141"/>
    <w:rsid w:val="006275C5"/>
    <w:rsid w:val="00627FD5"/>
    <w:rsid w:val="006300D0"/>
    <w:rsid w:val="006307C7"/>
    <w:rsid w:val="006309B0"/>
    <w:rsid w:val="00631309"/>
    <w:rsid w:val="0063156D"/>
    <w:rsid w:val="00632C80"/>
    <w:rsid w:val="00632D8E"/>
    <w:rsid w:val="006331E4"/>
    <w:rsid w:val="00633360"/>
    <w:rsid w:val="00633CE9"/>
    <w:rsid w:val="00633F36"/>
    <w:rsid w:val="00633FF2"/>
    <w:rsid w:val="0063513D"/>
    <w:rsid w:val="0063516C"/>
    <w:rsid w:val="0063540F"/>
    <w:rsid w:val="00635CBA"/>
    <w:rsid w:val="00636D0C"/>
    <w:rsid w:val="00636D8A"/>
    <w:rsid w:val="006371F5"/>
    <w:rsid w:val="0064024A"/>
    <w:rsid w:val="0064148A"/>
    <w:rsid w:val="006416C1"/>
    <w:rsid w:val="006417D2"/>
    <w:rsid w:val="006418C1"/>
    <w:rsid w:val="00641E92"/>
    <w:rsid w:val="00643E0F"/>
    <w:rsid w:val="0064408C"/>
    <w:rsid w:val="00644123"/>
    <w:rsid w:val="006450A6"/>
    <w:rsid w:val="006453F6"/>
    <w:rsid w:val="00645952"/>
    <w:rsid w:val="006469C2"/>
    <w:rsid w:val="0064749D"/>
    <w:rsid w:val="00647561"/>
    <w:rsid w:val="00647D84"/>
    <w:rsid w:val="006503C9"/>
    <w:rsid w:val="00650A0F"/>
    <w:rsid w:val="0065104F"/>
    <w:rsid w:val="00651644"/>
    <w:rsid w:val="00651883"/>
    <w:rsid w:val="006519BA"/>
    <w:rsid w:val="00651BB0"/>
    <w:rsid w:val="00651D33"/>
    <w:rsid w:val="006527C9"/>
    <w:rsid w:val="00652BD1"/>
    <w:rsid w:val="00652C67"/>
    <w:rsid w:val="00652C81"/>
    <w:rsid w:val="00652E4C"/>
    <w:rsid w:val="006537FC"/>
    <w:rsid w:val="00653A07"/>
    <w:rsid w:val="0065415E"/>
    <w:rsid w:val="00654977"/>
    <w:rsid w:val="00654BDB"/>
    <w:rsid w:val="00654BF0"/>
    <w:rsid w:val="00654F19"/>
    <w:rsid w:val="006556FC"/>
    <w:rsid w:val="00655A09"/>
    <w:rsid w:val="0065615C"/>
    <w:rsid w:val="00656782"/>
    <w:rsid w:val="00656B8B"/>
    <w:rsid w:val="006574BA"/>
    <w:rsid w:val="006579C2"/>
    <w:rsid w:val="00657C92"/>
    <w:rsid w:val="006603EC"/>
    <w:rsid w:val="006614E7"/>
    <w:rsid w:val="00661664"/>
    <w:rsid w:val="006617F6"/>
    <w:rsid w:val="006619F6"/>
    <w:rsid w:val="00661C89"/>
    <w:rsid w:val="00662851"/>
    <w:rsid w:val="00662B05"/>
    <w:rsid w:val="00662C8D"/>
    <w:rsid w:val="00662F73"/>
    <w:rsid w:val="00663023"/>
    <w:rsid w:val="00663568"/>
    <w:rsid w:val="00663903"/>
    <w:rsid w:val="00663AE0"/>
    <w:rsid w:val="00663C29"/>
    <w:rsid w:val="00664859"/>
    <w:rsid w:val="00664997"/>
    <w:rsid w:val="00664A4C"/>
    <w:rsid w:val="00664AE0"/>
    <w:rsid w:val="006657CE"/>
    <w:rsid w:val="00666011"/>
    <w:rsid w:val="006661A8"/>
    <w:rsid w:val="006663D6"/>
    <w:rsid w:val="00666A3F"/>
    <w:rsid w:val="00666BA5"/>
    <w:rsid w:val="00667848"/>
    <w:rsid w:val="00667A24"/>
    <w:rsid w:val="00667ADC"/>
    <w:rsid w:val="00667DE2"/>
    <w:rsid w:val="00670052"/>
    <w:rsid w:val="006709B8"/>
    <w:rsid w:val="00670B21"/>
    <w:rsid w:val="00671454"/>
    <w:rsid w:val="00672127"/>
    <w:rsid w:val="0067245E"/>
    <w:rsid w:val="00672645"/>
    <w:rsid w:val="0067346A"/>
    <w:rsid w:val="00673AF0"/>
    <w:rsid w:val="00673C30"/>
    <w:rsid w:val="0067406C"/>
    <w:rsid w:val="006740C8"/>
    <w:rsid w:val="00674667"/>
    <w:rsid w:val="00674F3A"/>
    <w:rsid w:val="00675253"/>
    <w:rsid w:val="00675434"/>
    <w:rsid w:val="00676734"/>
    <w:rsid w:val="00676F54"/>
    <w:rsid w:val="00677039"/>
    <w:rsid w:val="00677101"/>
    <w:rsid w:val="006777E9"/>
    <w:rsid w:val="00677B23"/>
    <w:rsid w:val="00677C3D"/>
    <w:rsid w:val="00677C83"/>
    <w:rsid w:val="006804DA"/>
    <w:rsid w:val="006816AE"/>
    <w:rsid w:val="006818D5"/>
    <w:rsid w:val="0068210A"/>
    <w:rsid w:val="00682139"/>
    <w:rsid w:val="00682428"/>
    <w:rsid w:val="00683277"/>
    <w:rsid w:val="00683D20"/>
    <w:rsid w:val="00683FB6"/>
    <w:rsid w:val="0068421A"/>
    <w:rsid w:val="00684496"/>
    <w:rsid w:val="00684A97"/>
    <w:rsid w:val="00684B87"/>
    <w:rsid w:val="006854E3"/>
    <w:rsid w:val="0068556B"/>
    <w:rsid w:val="00686550"/>
    <w:rsid w:val="0068692E"/>
    <w:rsid w:val="00687B26"/>
    <w:rsid w:val="0069067F"/>
    <w:rsid w:val="006909B4"/>
    <w:rsid w:val="00690A8C"/>
    <w:rsid w:val="00690C24"/>
    <w:rsid w:val="0069175D"/>
    <w:rsid w:val="00693E83"/>
    <w:rsid w:val="0069409F"/>
    <w:rsid w:val="00694366"/>
    <w:rsid w:val="00694D7E"/>
    <w:rsid w:val="006958BD"/>
    <w:rsid w:val="0069649D"/>
    <w:rsid w:val="00696524"/>
    <w:rsid w:val="00697413"/>
    <w:rsid w:val="00697A6F"/>
    <w:rsid w:val="006A0246"/>
    <w:rsid w:val="006A093B"/>
    <w:rsid w:val="006A12DD"/>
    <w:rsid w:val="006A1552"/>
    <w:rsid w:val="006A21E2"/>
    <w:rsid w:val="006A2491"/>
    <w:rsid w:val="006A2A4D"/>
    <w:rsid w:val="006A2EA6"/>
    <w:rsid w:val="006A3B7C"/>
    <w:rsid w:val="006A433B"/>
    <w:rsid w:val="006A4908"/>
    <w:rsid w:val="006A5420"/>
    <w:rsid w:val="006A5DA6"/>
    <w:rsid w:val="006A682E"/>
    <w:rsid w:val="006A72A6"/>
    <w:rsid w:val="006A732E"/>
    <w:rsid w:val="006A73E5"/>
    <w:rsid w:val="006B044E"/>
    <w:rsid w:val="006B07F9"/>
    <w:rsid w:val="006B0F0D"/>
    <w:rsid w:val="006B11D7"/>
    <w:rsid w:val="006B15AD"/>
    <w:rsid w:val="006B1992"/>
    <w:rsid w:val="006B20FF"/>
    <w:rsid w:val="006B2222"/>
    <w:rsid w:val="006B2571"/>
    <w:rsid w:val="006B309F"/>
    <w:rsid w:val="006B35E6"/>
    <w:rsid w:val="006B3AEF"/>
    <w:rsid w:val="006B3EDC"/>
    <w:rsid w:val="006B4097"/>
    <w:rsid w:val="006B432F"/>
    <w:rsid w:val="006B472E"/>
    <w:rsid w:val="006B53EB"/>
    <w:rsid w:val="006B5419"/>
    <w:rsid w:val="006B5BB8"/>
    <w:rsid w:val="006B6D73"/>
    <w:rsid w:val="006B74AB"/>
    <w:rsid w:val="006B7897"/>
    <w:rsid w:val="006B7F68"/>
    <w:rsid w:val="006C04DA"/>
    <w:rsid w:val="006C0B4E"/>
    <w:rsid w:val="006C0D7F"/>
    <w:rsid w:val="006C16B8"/>
    <w:rsid w:val="006C1DC1"/>
    <w:rsid w:val="006C1EBF"/>
    <w:rsid w:val="006C2C0A"/>
    <w:rsid w:val="006C303F"/>
    <w:rsid w:val="006C30F9"/>
    <w:rsid w:val="006C366C"/>
    <w:rsid w:val="006C36B6"/>
    <w:rsid w:val="006C4049"/>
    <w:rsid w:val="006C45E3"/>
    <w:rsid w:val="006C48FA"/>
    <w:rsid w:val="006C68BE"/>
    <w:rsid w:val="006C6A76"/>
    <w:rsid w:val="006C702D"/>
    <w:rsid w:val="006C7307"/>
    <w:rsid w:val="006C7874"/>
    <w:rsid w:val="006C7F94"/>
    <w:rsid w:val="006D0195"/>
    <w:rsid w:val="006D019A"/>
    <w:rsid w:val="006D0410"/>
    <w:rsid w:val="006D0419"/>
    <w:rsid w:val="006D07E7"/>
    <w:rsid w:val="006D0DFB"/>
    <w:rsid w:val="006D16A2"/>
    <w:rsid w:val="006D20F5"/>
    <w:rsid w:val="006D22FB"/>
    <w:rsid w:val="006D25B0"/>
    <w:rsid w:val="006D25DA"/>
    <w:rsid w:val="006D2A6E"/>
    <w:rsid w:val="006D2F7F"/>
    <w:rsid w:val="006D3584"/>
    <w:rsid w:val="006D39E3"/>
    <w:rsid w:val="006D3AA4"/>
    <w:rsid w:val="006D409B"/>
    <w:rsid w:val="006D4CB8"/>
    <w:rsid w:val="006D4ED7"/>
    <w:rsid w:val="006D4F1E"/>
    <w:rsid w:val="006D507A"/>
    <w:rsid w:val="006D5245"/>
    <w:rsid w:val="006D5D1C"/>
    <w:rsid w:val="006D5DFE"/>
    <w:rsid w:val="006D6D98"/>
    <w:rsid w:val="006D6F84"/>
    <w:rsid w:val="006E0E9B"/>
    <w:rsid w:val="006E17E2"/>
    <w:rsid w:val="006E1E36"/>
    <w:rsid w:val="006E215F"/>
    <w:rsid w:val="006E2412"/>
    <w:rsid w:val="006E2531"/>
    <w:rsid w:val="006E276B"/>
    <w:rsid w:val="006E279E"/>
    <w:rsid w:val="006E2CE3"/>
    <w:rsid w:val="006E2F00"/>
    <w:rsid w:val="006E3665"/>
    <w:rsid w:val="006E38B2"/>
    <w:rsid w:val="006E3A24"/>
    <w:rsid w:val="006E4C16"/>
    <w:rsid w:val="006E6513"/>
    <w:rsid w:val="006E7CC8"/>
    <w:rsid w:val="006E7D0F"/>
    <w:rsid w:val="006F0724"/>
    <w:rsid w:val="006F0CE8"/>
    <w:rsid w:val="006F0D94"/>
    <w:rsid w:val="006F127B"/>
    <w:rsid w:val="006F171D"/>
    <w:rsid w:val="006F1BEC"/>
    <w:rsid w:val="006F22BB"/>
    <w:rsid w:val="006F279B"/>
    <w:rsid w:val="006F3A07"/>
    <w:rsid w:val="006F4074"/>
    <w:rsid w:val="006F4850"/>
    <w:rsid w:val="006F561F"/>
    <w:rsid w:val="006F66A1"/>
    <w:rsid w:val="006F68F9"/>
    <w:rsid w:val="006F7B59"/>
    <w:rsid w:val="0070002D"/>
    <w:rsid w:val="007004AC"/>
    <w:rsid w:val="007004F2"/>
    <w:rsid w:val="0070116A"/>
    <w:rsid w:val="00701DD8"/>
    <w:rsid w:val="007020EF"/>
    <w:rsid w:val="00702D77"/>
    <w:rsid w:val="00703403"/>
    <w:rsid w:val="00703E01"/>
    <w:rsid w:val="0070498D"/>
    <w:rsid w:val="007053BF"/>
    <w:rsid w:val="00705490"/>
    <w:rsid w:val="00705FE8"/>
    <w:rsid w:val="00706477"/>
    <w:rsid w:val="0070648E"/>
    <w:rsid w:val="0070661C"/>
    <w:rsid w:val="00706FA0"/>
    <w:rsid w:val="007071F8"/>
    <w:rsid w:val="00707A1A"/>
    <w:rsid w:val="00710282"/>
    <w:rsid w:val="00710873"/>
    <w:rsid w:val="00710DD9"/>
    <w:rsid w:val="0071276D"/>
    <w:rsid w:val="0071409C"/>
    <w:rsid w:val="007153C3"/>
    <w:rsid w:val="0071709F"/>
    <w:rsid w:val="007171EB"/>
    <w:rsid w:val="00717267"/>
    <w:rsid w:val="007174D2"/>
    <w:rsid w:val="00717E55"/>
    <w:rsid w:val="00720078"/>
    <w:rsid w:val="007215D0"/>
    <w:rsid w:val="0072197B"/>
    <w:rsid w:val="00721A02"/>
    <w:rsid w:val="00721EF0"/>
    <w:rsid w:val="007222CA"/>
    <w:rsid w:val="00722B5C"/>
    <w:rsid w:val="00722BC4"/>
    <w:rsid w:val="00722BCB"/>
    <w:rsid w:val="00723E51"/>
    <w:rsid w:val="00724184"/>
    <w:rsid w:val="0072446A"/>
    <w:rsid w:val="00724570"/>
    <w:rsid w:val="00724820"/>
    <w:rsid w:val="00724892"/>
    <w:rsid w:val="00724C71"/>
    <w:rsid w:val="0072515E"/>
    <w:rsid w:val="00725B31"/>
    <w:rsid w:val="00726386"/>
    <w:rsid w:val="0073022E"/>
    <w:rsid w:val="00730369"/>
    <w:rsid w:val="00730F6D"/>
    <w:rsid w:val="00731268"/>
    <w:rsid w:val="0073151F"/>
    <w:rsid w:val="007315C3"/>
    <w:rsid w:val="00731F80"/>
    <w:rsid w:val="00732D26"/>
    <w:rsid w:val="007330CF"/>
    <w:rsid w:val="0073357D"/>
    <w:rsid w:val="007337C4"/>
    <w:rsid w:val="007337D0"/>
    <w:rsid w:val="00733B5D"/>
    <w:rsid w:val="00733B94"/>
    <w:rsid w:val="00733F0A"/>
    <w:rsid w:val="007342D7"/>
    <w:rsid w:val="007343F2"/>
    <w:rsid w:val="00734440"/>
    <w:rsid w:val="0073455B"/>
    <w:rsid w:val="007350BB"/>
    <w:rsid w:val="007356B3"/>
    <w:rsid w:val="00735963"/>
    <w:rsid w:val="00735A59"/>
    <w:rsid w:val="00735B0D"/>
    <w:rsid w:val="00735D2D"/>
    <w:rsid w:val="00736835"/>
    <w:rsid w:val="007368E6"/>
    <w:rsid w:val="00736D7E"/>
    <w:rsid w:val="00737123"/>
    <w:rsid w:val="00737466"/>
    <w:rsid w:val="0073760D"/>
    <w:rsid w:val="00737A95"/>
    <w:rsid w:val="0074017D"/>
    <w:rsid w:val="007406C8"/>
    <w:rsid w:val="007413BE"/>
    <w:rsid w:val="00741A07"/>
    <w:rsid w:val="00742345"/>
    <w:rsid w:val="00742617"/>
    <w:rsid w:val="00742A3A"/>
    <w:rsid w:val="00742F6E"/>
    <w:rsid w:val="007430B5"/>
    <w:rsid w:val="00743BC0"/>
    <w:rsid w:val="00743C86"/>
    <w:rsid w:val="0074400E"/>
    <w:rsid w:val="007449EE"/>
    <w:rsid w:val="007450A9"/>
    <w:rsid w:val="00745ECE"/>
    <w:rsid w:val="007466BC"/>
    <w:rsid w:val="00747880"/>
    <w:rsid w:val="00747D74"/>
    <w:rsid w:val="00750A90"/>
    <w:rsid w:val="00750BD6"/>
    <w:rsid w:val="007512FD"/>
    <w:rsid w:val="00751472"/>
    <w:rsid w:val="007515F2"/>
    <w:rsid w:val="007518D2"/>
    <w:rsid w:val="00751FB4"/>
    <w:rsid w:val="00752770"/>
    <w:rsid w:val="00752865"/>
    <w:rsid w:val="00752921"/>
    <w:rsid w:val="00752DDA"/>
    <w:rsid w:val="00753CBC"/>
    <w:rsid w:val="00754784"/>
    <w:rsid w:val="00754D2B"/>
    <w:rsid w:val="00754DE8"/>
    <w:rsid w:val="007551C3"/>
    <w:rsid w:val="00755978"/>
    <w:rsid w:val="00755E51"/>
    <w:rsid w:val="00755F49"/>
    <w:rsid w:val="00756408"/>
    <w:rsid w:val="0075693E"/>
    <w:rsid w:val="00757030"/>
    <w:rsid w:val="00757ABE"/>
    <w:rsid w:val="00757BE3"/>
    <w:rsid w:val="00760294"/>
    <w:rsid w:val="00760FE7"/>
    <w:rsid w:val="00760FF0"/>
    <w:rsid w:val="007620CB"/>
    <w:rsid w:val="007620F4"/>
    <w:rsid w:val="00762B9B"/>
    <w:rsid w:val="007630BC"/>
    <w:rsid w:val="007631D2"/>
    <w:rsid w:val="00764658"/>
    <w:rsid w:val="00764BE0"/>
    <w:rsid w:val="00765B99"/>
    <w:rsid w:val="0076645E"/>
    <w:rsid w:val="00766A05"/>
    <w:rsid w:val="00766ECE"/>
    <w:rsid w:val="00766F73"/>
    <w:rsid w:val="00766F9C"/>
    <w:rsid w:val="007672E9"/>
    <w:rsid w:val="007673AC"/>
    <w:rsid w:val="00767411"/>
    <w:rsid w:val="007679B7"/>
    <w:rsid w:val="00767F70"/>
    <w:rsid w:val="0077226F"/>
    <w:rsid w:val="007729A9"/>
    <w:rsid w:val="00772AF8"/>
    <w:rsid w:val="00772FA4"/>
    <w:rsid w:val="00773102"/>
    <w:rsid w:val="00773B97"/>
    <w:rsid w:val="007740C7"/>
    <w:rsid w:val="00774B8D"/>
    <w:rsid w:val="00774C53"/>
    <w:rsid w:val="00775427"/>
    <w:rsid w:val="0077544C"/>
    <w:rsid w:val="00775780"/>
    <w:rsid w:val="00775C71"/>
    <w:rsid w:val="00775E28"/>
    <w:rsid w:val="0077641A"/>
    <w:rsid w:val="0077649D"/>
    <w:rsid w:val="007767AF"/>
    <w:rsid w:val="00776AA8"/>
    <w:rsid w:val="00776D36"/>
    <w:rsid w:val="00777C05"/>
    <w:rsid w:val="00780785"/>
    <w:rsid w:val="0078130E"/>
    <w:rsid w:val="007814A1"/>
    <w:rsid w:val="00781906"/>
    <w:rsid w:val="00782903"/>
    <w:rsid w:val="00782966"/>
    <w:rsid w:val="00782FC9"/>
    <w:rsid w:val="00783406"/>
    <w:rsid w:val="00783ABC"/>
    <w:rsid w:val="0078496F"/>
    <w:rsid w:val="00784A2E"/>
    <w:rsid w:val="00784E81"/>
    <w:rsid w:val="00784F04"/>
    <w:rsid w:val="00787623"/>
    <w:rsid w:val="00790048"/>
    <w:rsid w:val="0079018D"/>
    <w:rsid w:val="00790298"/>
    <w:rsid w:val="0079063E"/>
    <w:rsid w:val="00790AAF"/>
    <w:rsid w:val="00790CE8"/>
    <w:rsid w:val="00790E47"/>
    <w:rsid w:val="007912FC"/>
    <w:rsid w:val="007915A8"/>
    <w:rsid w:val="007918EF"/>
    <w:rsid w:val="00791A8D"/>
    <w:rsid w:val="00791F55"/>
    <w:rsid w:val="0079209E"/>
    <w:rsid w:val="007922C1"/>
    <w:rsid w:val="0079245F"/>
    <w:rsid w:val="00792720"/>
    <w:rsid w:val="00793037"/>
    <w:rsid w:val="007945C7"/>
    <w:rsid w:val="00794B9E"/>
    <w:rsid w:val="0079557E"/>
    <w:rsid w:val="00795F1C"/>
    <w:rsid w:val="00796524"/>
    <w:rsid w:val="00796C5F"/>
    <w:rsid w:val="007A018A"/>
    <w:rsid w:val="007A1470"/>
    <w:rsid w:val="007A2B92"/>
    <w:rsid w:val="007A2F41"/>
    <w:rsid w:val="007A2F8B"/>
    <w:rsid w:val="007A3056"/>
    <w:rsid w:val="007A3249"/>
    <w:rsid w:val="007A5400"/>
    <w:rsid w:val="007B07B1"/>
    <w:rsid w:val="007B1574"/>
    <w:rsid w:val="007B2118"/>
    <w:rsid w:val="007B231C"/>
    <w:rsid w:val="007B2A38"/>
    <w:rsid w:val="007B2BC6"/>
    <w:rsid w:val="007B2CB9"/>
    <w:rsid w:val="007B323F"/>
    <w:rsid w:val="007B3BBB"/>
    <w:rsid w:val="007B3D15"/>
    <w:rsid w:val="007B3E7C"/>
    <w:rsid w:val="007B40B0"/>
    <w:rsid w:val="007B43B4"/>
    <w:rsid w:val="007B481B"/>
    <w:rsid w:val="007B525A"/>
    <w:rsid w:val="007B6DE0"/>
    <w:rsid w:val="007B70CA"/>
    <w:rsid w:val="007B73A9"/>
    <w:rsid w:val="007B75EE"/>
    <w:rsid w:val="007B7781"/>
    <w:rsid w:val="007B79EF"/>
    <w:rsid w:val="007B7BC9"/>
    <w:rsid w:val="007C0080"/>
    <w:rsid w:val="007C0B2B"/>
    <w:rsid w:val="007C12A6"/>
    <w:rsid w:val="007C1D29"/>
    <w:rsid w:val="007C23FF"/>
    <w:rsid w:val="007C25B9"/>
    <w:rsid w:val="007C2DB2"/>
    <w:rsid w:val="007C3B0C"/>
    <w:rsid w:val="007C4C3E"/>
    <w:rsid w:val="007C52B8"/>
    <w:rsid w:val="007C546A"/>
    <w:rsid w:val="007C5F0A"/>
    <w:rsid w:val="007C670A"/>
    <w:rsid w:val="007C688D"/>
    <w:rsid w:val="007C6FD0"/>
    <w:rsid w:val="007C7611"/>
    <w:rsid w:val="007C7D8A"/>
    <w:rsid w:val="007D0297"/>
    <w:rsid w:val="007D04DF"/>
    <w:rsid w:val="007D0876"/>
    <w:rsid w:val="007D1852"/>
    <w:rsid w:val="007D26A8"/>
    <w:rsid w:val="007D315C"/>
    <w:rsid w:val="007D3EC7"/>
    <w:rsid w:val="007D3F6B"/>
    <w:rsid w:val="007D4D08"/>
    <w:rsid w:val="007D5DF9"/>
    <w:rsid w:val="007D6BD8"/>
    <w:rsid w:val="007D6BF1"/>
    <w:rsid w:val="007D702F"/>
    <w:rsid w:val="007D71FF"/>
    <w:rsid w:val="007D7384"/>
    <w:rsid w:val="007D789F"/>
    <w:rsid w:val="007D7970"/>
    <w:rsid w:val="007E060D"/>
    <w:rsid w:val="007E060E"/>
    <w:rsid w:val="007E0A06"/>
    <w:rsid w:val="007E1187"/>
    <w:rsid w:val="007E11DB"/>
    <w:rsid w:val="007E1E1D"/>
    <w:rsid w:val="007E1E70"/>
    <w:rsid w:val="007E2A82"/>
    <w:rsid w:val="007E2C19"/>
    <w:rsid w:val="007E2D73"/>
    <w:rsid w:val="007E45DD"/>
    <w:rsid w:val="007E4980"/>
    <w:rsid w:val="007E6C06"/>
    <w:rsid w:val="007E7591"/>
    <w:rsid w:val="007E7705"/>
    <w:rsid w:val="007E7998"/>
    <w:rsid w:val="007E7CBD"/>
    <w:rsid w:val="007F0163"/>
    <w:rsid w:val="007F01D3"/>
    <w:rsid w:val="007F0FF6"/>
    <w:rsid w:val="007F1322"/>
    <w:rsid w:val="007F1E28"/>
    <w:rsid w:val="007F1F27"/>
    <w:rsid w:val="007F3792"/>
    <w:rsid w:val="007F382B"/>
    <w:rsid w:val="007F44A4"/>
    <w:rsid w:val="007F4772"/>
    <w:rsid w:val="007F48CA"/>
    <w:rsid w:val="007F4EE1"/>
    <w:rsid w:val="007F5666"/>
    <w:rsid w:val="007F5E02"/>
    <w:rsid w:val="007F6229"/>
    <w:rsid w:val="007F6EAD"/>
    <w:rsid w:val="007F70A1"/>
    <w:rsid w:val="007F7567"/>
    <w:rsid w:val="007F7AAD"/>
    <w:rsid w:val="007F7FD2"/>
    <w:rsid w:val="00800349"/>
    <w:rsid w:val="00800DEF"/>
    <w:rsid w:val="00800E6B"/>
    <w:rsid w:val="00801C25"/>
    <w:rsid w:val="00802861"/>
    <w:rsid w:val="00802B3E"/>
    <w:rsid w:val="00802DAA"/>
    <w:rsid w:val="00803198"/>
    <w:rsid w:val="008036B5"/>
    <w:rsid w:val="00803DEE"/>
    <w:rsid w:val="00803FC7"/>
    <w:rsid w:val="00804514"/>
    <w:rsid w:val="00805B33"/>
    <w:rsid w:val="00806923"/>
    <w:rsid w:val="00807AF6"/>
    <w:rsid w:val="00810032"/>
    <w:rsid w:val="00810CAD"/>
    <w:rsid w:val="00811155"/>
    <w:rsid w:val="00811761"/>
    <w:rsid w:val="008118AA"/>
    <w:rsid w:val="00811DF3"/>
    <w:rsid w:val="008125C9"/>
    <w:rsid w:val="00812C5A"/>
    <w:rsid w:val="0081311F"/>
    <w:rsid w:val="008133F0"/>
    <w:rsid w:val="00813A7B"/>
    <w:rsid w:val="00814189"/>
    <w:rsid w:val="00814626"/>
    <w:rsid w:val="00814F57"/>
    <w:rsid w:val="0081570E"/>
    <w:rsid w:val="00816161"/>
    <w:rsid w:val="0081626B"/>
    <w:rsid w:val="0081678D"/>
    <w:rsid w:val="00816FF2"/>
    <w:rsid w:val="00817701"/>
    <w:rsid w:val="00817997"/>
    <w:rsid w:val="00820973"/>
    <w:rsid w:val="00820DA6"/>
    <w:rsid w:val="0082125F"/>
    <w:rsid w:val="00821544"/>
    <w:rsid w:val="00821856"/>
    <w:rsid w:val="00821B9C"/>
    <w:rsid w:val="00822123"/>
    <w:rsid w:val="00822296"/>
    <w:rsid w:val="00822F9A"/>
    <w:rsid w:val="00823390"/>
    <w:rsid w:val="008235D3"/>
    <w:rsid w:val="00823753"/>
    <w:rsid w:val="008239B4"/>
    <w:rsid w:val="00824250"/>
    <w:rsid w:val="00824933"/>
    <w:rsid w:val="008252FF"/>
    <w:rsid w:val="00825E0A"/>
    <w:rsid w:val="008260B9"/>
    <w:rsid w:val="00826A92"/>
    <w:rsid w:val="00826AE9"/>
    <w:rsid w:val="00826C8D"/>
    <w:rsid w:val="00827542"/>
    <w:rsid w:val="00827F70"/>
    <w:rsid w:val="008305CE"/>
    <w:rsid w:val="0083074B"/>
    <w:rsid w:val="00830981"/>
    <w:rsid w:val="00831048"/>
    <w:rsid w:val="00831108"/>
    <w:rsid w:val="008311A7"/>
    <w:rsid w:val="00831688"/>
    <w:rsid w:val="0083269F"/>
    <w:rsid w:val="00832A5A"/>
    <w:rsid w:val="00834201"/>
    <w:rsid w:val="00834588"/>
    <w:rsid w:val="00834D37"/>
    <w:rsid w:val="008350F2"/>
    <w:rsid w:val="008363FF"/>
    <w:rsid w:val="00840068"/>
    <w:rsid w:val="00840100"/>
    <w:rsid w:val="00840231"/>
    <w:rsid w:val="008405F0"/>
    <w:rsid w:val="0084062A"/>
    <w:rsid w:val="00840ABB"/>
    <w:rsid w:val="00840BF9"/>
    <w:rsid w:val="008414D4"/>
    <w:rsid w:val="00841582"/>
    <w:rsid w:val="00841EDF"/>
    <w:rsid w:val="00842E8E"/>
    <w:rsid w:val="00843054"/>
    <w:rsid w:val="00844191"/>
    <w:rsid w:val="00844BA3"/>
    <w:rsid w:val="00845104"/>
    <w:rsid w:val="00845229"/>
    <w:rsid w:val="00845386"/>
    <w:rsid w:val="00845B3B"/>
    <w:rsid w:val="00846084"/>
    <w:rsid w:val="0084683F"/>
    <w:rsid w:val="0084744C"/>
    <w:rsid w:val="0084746E"/>
    <w:rsid w:val="00847AA7"/>
    <w:rsid w:val="00847C85"/>
    <w:rsid w:val="00847F11"/>
    <w:rsid w:val="0085035A"/>
    <w:rsid w:val="0085047E"/>
    <w:rsid w:val="008504FB"/>
    <w:rsid w:val="00850D53"/>
    <w:rsid w:val="00851A13"/>
    <w:rsid w:val="00851F66"/>
    <w:rsid w:val="0085202C"/>
    <w:rsid w:val="00852B1C"/>
    <w:rsid w:val="00852CE3"/>
    <w:rsid w:val="0085334E"/>
    <w:rsid w:val="008535D5"/>
    <w:rsid w:val="00853ACB"/>
    <w:rsid w:val="00853DEB"/>
    <w:rsid w:val="008555E2"/>
    <w:rsid w:val="00855F29"/>
    <w:rsid w:val="0085642F"/>
    <w:rsid w:val="00856D88"/>
    <w:rsid w:val="00857310"/>
    <w:rsid w:val="00857968"/>
    <w:rsid w:val="008603DA"/>
    <w:rsid w:val="0086051F"/>
    <w:rsid w:val="00860955"/>
    <w:rsid w:val="00860BB2"/>
    <w:rsid w:val="00861169"/>
    <w:rsid w:val="00861176"/>
    <w:rsid w:val="00861259"/>
    <w:rsid w:val="0086183C"/>
    <w:rsid w:val="00861B7C"/>
    <w:rsid w:val="00861F0E"/>
    <w:rsid w:val="00861F28"/>
    <w:rsid w:val="00862766"/>
    <w:rsid w:val="00862A27"/>
    <w:rsid w:val="00862D7D"/>
    <w:rsid w:val="00862F55"/>
    <w:rsid w:val="0086548F"/>
    <w:rsid w:val="00865E28"/>
    <w:rsid w:val="00866708"/>
    <w:rsid w:val="00866B08"/>
    <w:rsid w:val="00866D26"/>
    <w:rsid w:val="008674C6"/>
    <w:rsid w:val="00867C67"/>
    <w:rsid w:val="00867DED"/>
    <w:rsid w:val="00872484"/>
    <w:rsid w:val="00873011"/>
    <w:rsid w:val="008736DD"/>
    <w:rsid w:val="00873961"/>
    <w:rsid w:val="00875605"/>
    <w:rsid w:val="00876070"/>
    <w:rsid w:val="008773D5"/>
    <w:rsid w:val="00877B10"/>
    <w:rsid w:val="00877F3C"/>
    <w:rsid w:val="008803CB"/>
    <w:rsid w:val="0088071A"/>
    <w:rsid w:val="00880729"/>
    <w:rsid w:val="00880E3A"/>
    <w:rsid w:val="00881760"/>
    <w:rsid w:val="00881940"/>
    <w:rsid w:val="00881A46"/>
    <w:rsid w:val="00881DCE"/>
    <w:rsid w:val="008823A5"/>
    <w:rsid w:val="00882E9C"/>
    <w:rsid w:val="00882F74"/>
    <w:rsid w:val="008831DE"/>
    <w:rsid w:val="008832FB"/>
    <w:rsid w:val="00883355"/>
    <w:rsid w:val="00883526"/>
    <w:rsid w:val="008838C9"/>
    <w:rsid w:val="00884369"/>
    <w:rsid w:val="00884802"/>
    <w:rsid w:val="00884878"/>
    <w:rsid w:val="00884B63"/>
    <w:rsid w:val="00885119"/>
    <w:rsid w:val="008857A3"/>
    <w:rsid w:val="00885904"/>
    <w:rsid w:val="008862C1"/>
    <w:rsid w:val="00886C5B"/>
    <w:rsid w:val="008878CB"/>
    <w:rsid w:val="008878E3"/>
    <w:rsid w:val="00887975"/>
    <w:rsid w:val="00887A20"/>
    <w:rsid w:val="0089080A"/>
    <w:rsid w:val="00890B66"/>
    <w:rsid w:val="0089361A"/>
    <w:rsid w:val="0089371A"/>
    <w:rsid w:val="008939C8"/>
    <w:rsid w:val="00893B12"/>
    <w:rsid w:val="00894183"/>
    <w:rsid w:val="00895314"/>
    <w:rsid w:val="00896592"/>
    <w:rsid w:val="00896F97"/>
    <w:rsid w:val="0089769C"/>
    <w:rsid w:val="00897CBE"/>
    <w:rsid w:val="00897D2F"/>
    <w:rsid w:val="008A053B"/>
    <w:rsid w:val="008A05ED"/>
    <w:rsid w:val="008A13CC"/>
    <w:rsid w:val="008A1DA9"/>
    <w:rsid w:val="008A214A"/>
    <w:rsid w:val="008A260B"/>
    <w:rsid w:val="008A2E50"/>
    <w:rsid w:val="008A30C2"/>
    <w:rsid w:val="008A3644"/>
    <w:rsid w:val="008A36F9"/>
    <w:rsid w:val="008A3B52"/>
    <w:rsid w:val="008A3DEF"/>
    <w:rsid w:val="008A3F26"/>
    <w:rsid w:val="008A46AF"/>
    <w:rsid w:val="008A5A1F"/>
    <w:rsid w:val="008A60FB"/>
    <w:rsid w:val="008A6B38"/>
    <w:rsid w:val="008A70CE"/>
    <w:rsid w:val="008A7455"/>
    <w:rsid w:val="008A7FFA"/>
    <w:rsid w:val="008B0342"/>
    <w:rsid w:val="008B044D"/>
    <w:rsid w:val="008B0577"/>
    <w:rsid w:val="008B0B03"/>
    <w:rsid w:val="008B105B"/>
    <w:rsid w:val="008B12A8"/>
    <w:rsid w:val="008B1E36"/>
    <w:rsid w:val="008B2437"/>
    <w:rsid w:val="008B2C7B"/>
    <w:rsid w:val="008B3F31"/>
    <w:rsid w:val="008B4329"/>
    <w:rsid w:val="008B489F"/>
    <w:rsid w:val="008B4D3C"/>
    <w:rsid w:val="008B50AB"/>
    <w:rsid w:val="008B50AE"/>
    <w:rsid w:val="008B5662"/>
    <w:rsid w:val="008B5F80"/>
    <w:rsid w:val="008B61D7"/>
    <w:rsid w:val="008B6C54"/>
    <w:rsid w:val="008B6FC4"/>
    <w:rsid w:val="008B7BED"/>
    <w:rsid w:val="008C0135"/>
    <w:rsid w:val="008C0E1A"/>
    <w:rsid w:val="008C1467"/>
    <w:rsid w:val="008C154B"/>
    <w:rsid w:val="008C17ED"/>
    <w:rsid w:val="008C1E27"/>
    <w:rsid w:val="008C1F19"/>
    <w:rsid w:val="008C20D1"/>
    <w:rsid w:val="008C302F"/>
    <w:rsid w:val="008C360D"/>
    <w:rsid w:val="008C3792"/>
    <w:rsid w:val="008C3EAD"/>
    <w:rsid w:val="008C410D"/>
    <w:rsid w:val="008C4473"/>
    <w:rsid w:val="008C4A2A"/>
    <w:rsid w:val="008C4B3A"/>
    <w:rsid w:val="008C5258"/>
    <w:rsid w:val="008C60A7"/>
    <w:rsid w:val="008C6A2F"/>
    <w:rsid w:val="008C6BCC"/>
    <w:rsid w:val="008C6BD3"/>
    <w:rsid w:val="008C7207"/>
    <w:rsid w:val="008C7250"/>
    <w:rsid w:val="008C73C2"/>
    <w:rsid w:val="008C7A7A"/>
    <w:rsid w:val="008D04A8"/>
    <w:rsid w:val="008D093B"/>
    <w:rsid w:val="008D1154"/>
    <w:rsid w:val="008D1347"/>
    <w:rsid w:val="008D1A9C"/>
    <w:rsid w:val="008D1AC4"/>
    <w:rsid w:val="008D1E83"/>
    <w:rsid w:val="008D22E4"/>
    <w:rsid w:val="008D26F2"/>
    <w:rsid w:val="008D3488"/>
    <w:rsid w:val="008D3B30"/>
    <w:rsid w:val="008D5463"/>
    <w:rsid w:val="008D5529"/>
    <w:rsid w:val="008D58C8"/>
    <w:rsid w:val="008D5D55"/>
    <w:rsid w:val="008D683B"/>
    <w:rsid w:val="008D72C3"/>
    <w:rsid w:val="008D7B26"/>
    <w:rsid w:val="008E0301"/>
    <w:rsid w:val="008E0A41"/>
    <w:rsid w:val="008E117A"/>
    <w:rsid w:val="008E1575"/>
    <w:rsid w:val="008E1DA8"/>
    <w:rsid w:val="008E1DE6"/>
    <w:rsid w:val="008E26C6"/>
    <w:rsid w:val="008E3C7D"/>
    <w:rsid w:val="008E3EAC"/>
    <w:rsid w:val="008E41C1"/>
    <w:rsid w:val="008E48AA"/>
    <w:rsid w:val="008E4C54"/>
    <w:rsid w:val="008E4F3E"/>
    <w:rsid w:val="008E4F48"/>
    <w:rsid w:val="008E5809"/>
    <w:rsid w:val="008E634A"/>
    <w:rsid w:val="008E6A8F"/>
    <w:rsid w:val="008E6E4F"/>
    <w:rsid w:val="008E6F0E"/>
    <w:rsid w:val="008E714D"/>
    <w:rsid w:val="008F0220"/>
    <w:rsid w:val="008F1139"/>
    <w:rsid w:val="008F1BC2"/>
    <w:rsid w:val="008F23CD"/>
    <w:rsid w:val="008F2BE4"/>
    <w:rsid w:val="008F31DF"/>
    <w:rsid w:val="008F37FD"/>
    <w:rsid w:val="008F4148"/>
    <w:rsid w:val="008F44FD"/>
    <w:rsid w:val="008F46B1"/>
    <w:rsid w:val="008F48E8"/>
    <w:rsid w:val="008F4C88"/>
    <w:rsid w:val="008F53CF"/>
    <w:rsid w:val="008F56C4"/>
    <w:rsid w:val="008F5922"/>
    <w:rsid w:val="008F5E68"/>
    <w:rsid w:val="008F607C"/>
    <w:rsid w:val="008F6E4F"/>
    <w:rsid w:val="008F719B"/>
    <w:rsid w:val="008F74F7"/>
    <w:rsid w:val="008F76DA"/>
    <w:rsid w:val="008F78AC"/>
    <w:rsid w:val="00900286"/>
    <w:rsid w:val="0090065F"/>
    <w:rsid w:val="00900A8E"/>
    <w:rsid w:val="00900B50"/>
    <w:rsid w:val="00901030"/>
    <w:rsid w:val="009013E5"/>
    <w:rsid w:val="00901410"/>
    <w:rsid w:val="0090150D"/>
    <w:rsid w:val="009018F5"/>
    <w:rsid w:val="0090217D"/>
    <w:rsid w:val="0090305E"/>
    <w:rsid w:val="0090377C"/>
    <w:rsid w:val="00903C69"/>
    <w:rsid w:val="00903E5D"/>
    <w:rsid w:val="009041CD"/>
    <w:rsid w:val="00904D5F"/>
    <w:rsid w:val="00904F5F"/>
    <w:rsid w:val="00905359"/>
    <w:rsid w:val="009056C2"/>
    <w:rsid w:val="00906901"/>
    <w:rsid w:val="0090755A"/>
    <w:rsid w:val="009076E4"/>
    <w:rsid w:val="00907C4A"/>
    <w:rsid w:val="0091040D"/>
    <w:rsid w:val="009104B1"/>
    <w:rsid w:val="009111A4"/>
    <w:rsid w:val="0091153A"/>
    <w:rsid w:val="00911873"/>
    <w:rsid w:val="00911979"/>
    <w:rsid w:val="00911D3B"/>
    <w:rsid w:val="00913512"/>
    <w:rsid w:val="009139F8"/>
    <w:rsid w:val="00914646"/>
    <w:rsid w:val="009147AF"/>
    <w:rsid w:val="00914E88"/>
    <w:rsid w:val="009150AB"/>
    <w:rsid w:val="00917627"/>
    <w:rsid w:val="00917E8D"/>
    <w:rsid w:val="00920AC1"/>
    <w:rsid w:val="00921776"/>
    <w:rsid w:val="009229B1"/>
    <w:rsid w:val="00922D1B"/>
    <w:rsid w:val="00923885"/>
    <w:rsid w:val="00923E87"/>
    <w:rsid w:val="00924076"/>
    <w:rsid w:val="009253B1"/>
    <w:rsid w:val="00925E10"/>
    <w:rsid w:val="00925E2B"/>
    <w:rsid w:val="00926959"/>
    <w:rsid w:val="009276B7"/>
    <w:rsid w:val="0092787D"/>
    <w:rsid w:val="00930CB5"/>
    <w:rsid w:val="00931CAC"/>
    <w:rsid w:val="00931EE1"/>
    <w:rsid w:val="009328D8"/>
    <w:rsid w:val="00934047"/>
    <w:rsid w:val="009348B1"/>
    <w:rsid w:val="00934CE5"/>
    <w:rsid w:val="00934D12"/>
    <w:rsid w:val="00935EF6"/>
    <w:rsid w:val="00936664"/>
    <w:rsid w:val="009367AD"/>
    <w:rsid w:val="009369B6"/>
    <w:rsid w:val="00940709"/>
    <w:rsid w:val="00940DC6"/>
    <w:rsid w:val="00941162"/>
    <w:rsid w:val="009413F2"/>
    <w:rsid w:val="00941C18"/>
    <w:rsid w:val="00941E31"/>
    <w:rsid w:val="00942DF9"/>
    <w:rsid w:val="00942F82"/>
    <w:rsid w:val="00942FFF"/>
    <w:rsid w:val="009432C4"/>
    <w:rsid w:val="00943656"/>
    <w:rsid w:val="00943720"/>
    <w:rsid w:val="009439B4"/>
    <w:rsid w:val="00943FF0"/>
    <w:rsid w:val="009442CE"/>
    <w:rsid w:val="00944779"/>
    <w:rsid w:val="00945244"/>
    <w:rsid w:val="009454F2"/>
    <w:rsid w:val="00945BB2"/>
    <w:rsid w:val="00945CAF"/>
    <w:rsid w:val="00945FA6"/>
    <w:rsid w:val="00946F28"/>
    <w:rsid w:val="009471E6"/>
    <w:rsid w:val="0094733E"/>
    <w:rsid w:val="009475D2"/>
    <w:rsid w:val="009476B4"/>
    <w:rsid w:val="00947B91"/>
    <w:rsid w:val="00950035"/>
    <w:rsid w:val="00950385"/>
    <w:rsid w:val="0095052A"/>
    <w:rsid w:val="00950B25"/>
    <w:rsid w:val="009513E6"/>
    <w:rsid w:val="00952015"/>
    <w:rsid w:val="009529A1"/>
    <w:rsid w:val="00952B90"/>
    <w:rsid w:val="00952CA6"/>
    <w:rsid w:val="00952FA3"/>
    <w:rsid w:val="00953B3C"/>
    <w:rsid w:val="00953B64"/>
    <w:rsid w:val="00953EBF"/>
    <w:rsid w:val="009540CB"/>
    <w:rsid w:val="009546CC"/>
    <w:rsid w:val="0095504D"/>
    <w:rsid w:val="00955AC1"/>
    <w:rsid w:val="00956060"/>
    <w:rsid w:val="0095701A"/>
    <w:rsid w:val="009574AD"/>
    <w:rsid w:val="0095761F"/>
    <w:rsid w:val="009579AA"/>
    <w:rsid w:val="00957AE1"/>
    <w:rsid w:val="00957E48"/>
    <w:rsid w:val="009607C9"/>
    <w:rsid w:val="009608B0"/>
    <w:rsid w:val="00960A45"/>
    <w:rsid w:val="00961D3B"/>
    <w:rsid w:val="00961DE6"/>
    <w:rsid w:val="0096218B"/>
    <w:rsid w:val="0096245D"/>
    <w:rsid w:val="00962F66"/>
    <w:rsid w:val="00963018"/>
    <w:rsid w:val="00963862"/>
    <w:rsid w:val="00964237"/>
    <w:rsid w:val="009645EB"/>
    <w:rsid w:val="009646A5"/>
    <w:rsid w:val="00964A83"/>
    <w:rsid w:val="00965602"/>
    <w:rsid w:val="00965AD8"/>
    <w:rsid w:val="00965C2D"/>
    <w:rsid w:val="00965DC3"/>
    <w:rsid w:val="00965F01"/>
    <w:rsid w:val="00966257"/>
    <w:rsid w:val="009668FB"/>
    <w:rsid w:val="00966966"/>
    <w:rsid w:val="00967180"/>
    <w:rsid w:val="00967E68"/>
    <w:rsid w:val="00970566"/>
    <w:rsid w:val="00970A36"/>
    <w:rsid w:val="00970A3E"/>
    <w:rsid w:val="00971376"/>
    <w:rsid w:val="00971380"/>
    <w:rsid w:val="009715AB"/>
    <w:rsid w:val="00971626"/>
    <w:rsid w:val="00971E98"/>
    <w:rsid w:val="00972088"/>
    <w:rsid w:val="00972382"/>
    <w:rsid w:val="009727B4"/>
    <w:rsid w:val="00972993"/>
    <w:rsid w:val="00974B86"/>
    <w:rsid w:val="009753AB"/>
    <w:rsid w:val="00975F46"/>
    <w:rsid w:val="00975F6A"/>
    <w:rsid w:val="0097629B"/>
    <w:rsid w:val="00976D96"/>
    <w:rsid w:val="00976FA4"/>
    <w:rsid w:val="00977E13"/>
    <w:rsid w:val="009801E2"/>
    <w:rsid w:val="0098085C"/>
    <w:rsid w:val="00980FD0"/>
    <w:rsid w:val="00981319"/>
    <w:rsid w:val="00981F46"/>
    <w:rsid w:val="0098287F"/>
    <w:rsid w:val="009829CE"/>
    <w:rsid w:val="00982A3A"/>
    <w:rsid w:val="00982AAC"/>
    <w:rsid w:val="00982C07"/>
    <w:rsid w:val="00982E6F"/>
    <w:rsid w:val="00983769"/>
    <w:rsid w:val="00983A04"/>
    <w:rsid w:val="00983F25"/>
    <w:rsid w:val="00983F92"/>
    <w:rsid w:val="00983F9B"/>
    <w:rsid w:val="0098414D"/>
    <w:rsid w:val="00984EE8"/>
    <w:rsid w:val="00985C59"/>
    <w:rsid w:val="00986B84"/>
    <w:rsid w:val="00987F17"/>
    <w:rsid w:val="0099054E"/>
    <w:rsid w:val="009907FC"/>
    <w:rsid w:val="00990AEE"/>
    <w:rsid w:val="00990C65"/>
    <w:rsid w:val="00992122"/>
    <w:rsid w:val="0099229D"/>
    <w:rsid w:val="00992328"/>
    <w:rsid w:val="009928ED"/>
    <w:rsid w:val="00992C79"/>
    <w:rsid w:val="00992CE8"/>
    <w:rsid w:val="00993086"/>
    <w:rsid w:val="00993258"/>
    <w:rsid w:val="00993297"/>
    <w:rsid w:val="00993396"/>
    <w:rsid w:val="00993C35"/>
    <w:rsid w:val="009941ED"/>
    <w:rsid w:val="009951A7"/>
    <w:rsid w:val="009958D4"/>
    <w:rsid w:val="00995C36"/>
    <w:rsid w:val="00995D12"/>
    <w:rsid w:val="0099617D"/>
    <w:rsid w:val="00996452"/>
    <w:rsid w:val="00996A83"/>
    <w:rsid w:val="00996E65"/>
    <w:rsid w:val="00996E6B"/>
    <w:rsid w:val="00997822"/>
    <w:rsid w:val="00997CF5"/>
    <w:rsid w:val="009A014A"/>
    <w:rsid w:val="009A05DA"/>
    <w:rsid w:val="009A06FE"/>
    <w:rsid w:val="009A0CB4"/>
    <w:rsid w:val="009A14D2"/>
    <w:rsid w:val="009A171A"/>
    <w:rsid w:val="009A1ACA"/>
    <w:rsid w:val="009A1D03"/>
    <w:rsid w:val="009A2BE3"/>
    <w:rsid w:val="009A371A"/>
    <w:rsid w:val="009A43DA"/>
    <w:rsid w:val="009A4A13"/>
    <w:rsid w:val="009A4B72"/>
    <w:rsid w:val="009A61D9"/>
    <w:rsid w:val="009A62DC"/>
    <w:rsid w:val="009A75E4"/>
    <w:rsid w:val="009A7615"/>
    <w:rsid w:val="009B00CA"/>
    <w:rsid w:val="009B129D"/>
    <w:rsid w:val="009B1F57"/>
    <w:rsid w:val="009B28CE"/>
    <w:rsid w:val="009B2C26"/>
    <w:rsid w:val="009B3639"/>
    <w:rsid w:val="009B4148"/>
    <w:rsid w:val="009B4EE2"/>
    <w:rsid w:val="009B53C0"/>
    <w:rsid w:val="009B56F2"/>
    <w:rsid w:val="009B5FF3"/>
    <w:rsid w:val="009B6C0F"/>
    <w:rsid w:val="009B75A5"/>
    <w:rsid w:val="009B7794"/>
    <w:rsid w:val="009C0340"/>
    <w:rsid w:val="009C0F1D"/>
    <w:rsid w:val="009C1474"/>
    <w:rsid w:val="009C16EA"/>
    <w:rsid w:val="009C1B1A"/>
    <w:rsid w:val="009C24B3"/>
    <w:rsid w:val="009C2812"/>
    <w:rsid w:val="009C2B11"/>
    <w:rsid w:val="009C2B9D"/>
    <w:rsid w:val="009C2C17"/>
    <w:rsid w:val="009C2E53"/>
    <w:rsid w:val="009C3554"/>
    <w:rsid w:val="009C3646"/>
    <w:rsid w:val="009C3F20"/>
    <w:rsid w:val="009C4598"/>
    <w:rsid w:val="009C4941"/>
    <w:rsid w:val="009C4E98"/>
    <w:rsid w:val="009C537B"/>
    <w:rsid w:val="009C57B7"/>
    <w:rsid w:val="009C5DAA"/>
    <w:rsid w:val="009C616E"/>
    <w:rsid w:val="009C6E6A"/>
    <w:rsid w:val="009C6F19"/>
    <w:rsid w:val="009C789F"/>
    <w:rsid w:val="009C7E5F"/>
    <w:rsid w:val="009C7EB3"/>
    <w:rsid w:val="009D0419"/>
    <w:rsid w:val="009D09A8"/>
    <w:rsid w:val="009D2DA8"/>
    <w:rsid w:val="009D3882"/>
    <w:rsid w:val="009D3D1F"/>
    <w:rsid w:val="009D4E6E"/>
    <w:rsid w:val="009D548A"/>
    <w:rsid w:val="009D7485"/>
    <w:rsid w:val="009D7657"/>
    <w:rsid w:val="009E0DF0"/>
    <w:rsid w:val="009E13C8"/>
    <w:rsid w:val="009E1989"/>
    <w:rsid w:val="009E19F7"/>
    <w:rsid w:val="009E29CE"/>
    <w:rsid w:val="009E365D"/>
    <w:rsid w:val="009E379A"/>
    <w:rsid w:val="009E3A13"/>
    <w:rsid w:val="009E3B0A"/>
    <w:rsid w:val="009E458D"/>
    <w:rsid w:val="009E5B27"/>
    <w:rsid w:val="009E6274"/>
    <w:rsid w:val="009E720F"/>
    <w:rsid w:val="009E75D9"/>
    <w:rsid w:val="009E7B79"/>
    <w:rsid w:val="009E7FDD"/>
    <w:rsid w:val="009F028F"/>
    <w:rsid w:val="009F0E00"/>
    <w:rsid w:val="009F0EDE"/>
    <w:rsid w:val="009F1AEC"/>
    <w:rsid w:val="009F1BE8"/>
    <w:rsid w:val="009F1FA8"/>
    <w:rsid w:val="009F21B1"/>
    <w:rsid w:val="009F2749"/>
    <w:rsid w:val="009F2926"/>
    <w:rsid w:val="009F2B62"/>
    <w:rsid w:val="009F3736"/>
    <w:rsid w:val="009F3BA4"/>
    <w:rsid w:val="009F3E32"/>
    <w:rsid w:val="009F40BF"/>
    <w:rsid w:val="009F4D92"/>
    <w:rsid w:val="009F4F7E"/>
    <w:rsid w:val="009F516E"/>
    <w:rsid w:val="009F53E8"/>
    <w:rsid w:val="009F69DC"/>
    <w:rsid w:val="009F6B82"/>
    <w:rsid w:val="009F6D24"/>
    <w:rsid w:val="009F6F02"/>
    <w:rsid w:val="009F6FD1"/>
    <w:rsid w:val="009F73B5"/>
    <w:rsid w:val="009F74DA"/>
    <w:rsid w:val="009F7E19"/>
    <w:rsid w:val="00A008D1"/>
    <w:rsid w:val="00A01196"/>
    <w:rsid w:val="00A015AF"/>
    <w:rsid w:val="00A01A86"/>
    <w:rsid w:val="00A026AA"/>
    <w:rsid w:val="00A02A22"/>
    <w:rsid w:val="00A03476"/>
    <w:rsid w:val="00A03D6C"/>
    <w:rsid w:val="00A045F5"/>
    <w:rsid w:val="00A04AD2"/>
    <w:rsid w:val="00A04D44"/>
    <w:rsid w:val="00A05E8B"/>
    <w:rsid w:val="00A07138"/>
    <w:rsid w:val="00A07375"/>
    <w:rsid w:val="00A10EF6"/>
    <w:rsid w:val="00A10F1E"/>
    <w:rsid w:val="00A11B2A"/>
    <w:rsid w:val="00A123FF"/>
    <w:rsid w:val="00A12454"/>
    <w:rsid w:val="00A1298F"/>
    <w:rsid w:val="00A12BCE"/>
    <w:rsid w:val="00A1328C"/>
    <w:rsid w:val="00A13E5D"/>
    <w:rsid w:val="00A13F88"/>
    <w:rsid w:val="00A14CB7"/>
    <w:rsid w:val="00A15102"/>
    <w:rsid w:val="00A15E89"/>
    <w:rsid w:val="00A16479"/>
    <w:rsid w:val="00A16B34"/>
    <w:rsid w:val="00A16D3E"/>
    <w:rsid w:val="00A1739A"/>
    <w:rsid w:val="00A20643"/>
    <w:rsid w:val="00A20C4E"/>
    <w:rsid w:val="00A217B5"/>
    <w:rsid w:val="00A21E42"/>
    <w:rsid w:val="00A233D6"/>
    <w:rsid w:val="00A23A33"/>
    <w:rsid w:val="00A23AFE"/>
    <w:rsid w:val="00A2430D"/>
    <w:rsid w:val="00A2477F"/>
    <w:rsid w:val="00A264AF"/>
    <w:rsid w:val="00A26DE6"/>
    <w:rsid w:val="00A2731B"/>
    <w:rsid w:val="00A27342"/>
    <w:rsid w:val="00A274D6"/>
    <w:rsid w:val="00A275C4"/>
    <w:rsid w:val="00A278A1"/>
    <w:rsid w:val="00A30534"/>
    <w:rsid w:val="00A30DC6"/>
    <w:rsid w:val="00A3137D"/>
    <w:rsid w:val="00A31AF3"/>
    <w:rsid w:val="00A32377"/>
    <w:rsid w:val="00A3280A"/>
    <w:rsid w:val="00A32CED"/>
    <w:rsid w:val="00A331CA"/>
    <w:rsid w:val="00A3360F"/>
    <w:rsid w:val="00A33EA1"/>
    <w:rsid w:val="00A34716"/>
    <w:rsid w:val="00A35019"/>
    <w:rsid w:val="00A350E5"/>
    <w:rsid w:val="00A353AE"/>
    <w:rsid w:val="00A355B7"/>
    <w:rsid w:val="00A3571E"/>
    <w:rsid w:val="00A3691F"/>
    <w:rsid w:val="00A37D2B"/>
    <w:rsid w:val="00A40507"/>
    <w:rsid w:val="00A405E0"/>
    <w:rsid w:val="00A40A3A"/>
    <w:rsid w:val="00A41329"/>
    <w:rsid w:val="00A415C1"/>
    <w:rsid w:val="00A4168A"/>
    <w:rsid w:val="00A41814"/>
    <w:rsid w:val="00A41BB3"/>
    <w:rsid w:val="00A4216E"/>
    <w:rsid w:val="00A42620"/>
    <w:rsid w:val="00A42B06"/>
    <w:rsid w:val="00A435DC"/>
    <w:rsid w:val="00A4384F"/>
    <w:rsid w:val="00A44D4F"/>
    <w:rsid w:val="00A4565E"/>
    <w:rsid w:val="00A45F89"/>
    <w:rsid w:val="00A462A5"/>
    <w:rsid w:val="00A46A4A"/>
    <w:rsid w:val="00A46C3A"/>
    <w:rsid w:val="00A5053D"/>
    <w:rsid w:val="00A50A89"/>
    <w:rsid w:val="00A50E8C"/>
    <w:rsid w:val="00A50F51"/>
    <w:rsid w:val="00A512CB"/>
    <w:rsid w:val="00A525F1"/>
    <w:rsid w:val="00A52E5D"/>
    <w:rsid w:val="00A54505"/>
    <w:rsid w:val="00A54EB3"/>
    <w:rsid w:val="00A5509B"/>
    <w:rsid w:val="00A55332"/>
    <w:rsid w:val="00A55F91"/>
    <w:rsid w:val="00A56107"/>
    <w:rsid w:val="00A56B80"/>
    <w:rsid w:val="00A56CC0"/>
    <w:rsid w:val="00A56D1D"/>
    <w:rsid w:val="00A5715A"/>
    <w:rsid w:val="00A573B1"/>
    <w:rsid w:val="00A57677"/>
    <w:rsid w:val="00A57B1F"/>
    <w:rsid w:val="00A57CEE"/>
    <w:rsid w:val="00A57F50"/>
    <w:rsid w:val="00A60608"/>
    <w:rsid w:val="00A613E0"/>
    <w:rsid w:val="00A6194C"/>
    <w:rsid w:val="00A61B1E"/>
    <w:rsid w:val="00A61CA9"/>
    <w:rsid w:val="00A62A38"/>
    <w:rsid w:val="00A6361A"/>
    <w:rsid w:val="00A63EEB"/>
    <w:rsid w:val="00A6406F"/>
    <w:rsid w:val="00A6460C"/>
    <w:rsid w:val="00A64C0E"/>
    <w:rsid w:val="00A657D4"/>
    <w:rsid w:val="00A6627B"/>
    <w:rsid w:val="00A666F6"/>
    <w:rsid w:val="00A66F14"/>
    <w:rsid w:val="00A6752F"/>
    <w:rsid w:val="00A6774B"/>
    <w:rsid w:val="00A67DD5"/>
    <w:rsid w:val="00A67E0C"/>
    <w:rsid w:val="00A70303"/>
    <w:rsid w:val="00A70F75"/>
    <w:rsid w:val="00A71348"/>
    <w:rsid w:val="00A71D84"/>
    <w:rsid w:val="00A7237F"/>
    <w:rsid w:val="00A72440"/>
    <w:rsid w:val="00A72B9C"/>
    <w:rsid w:val="00A72DB5"/>
    <w:rsid w:val="00A73577"/>
    <w:rsid w:val="00A7364A"/>
    <w:rsid w:val="00A73A20"/>
    <w:rsid w:val="00A74329"/>
    <w:rsid w:val="00A7488F"/>
    <w:rsid w:val="00A74A8A"/>
    <w:rsid w:val="00A74CB8"/>
    <w:rsid w:val="00A74EF9"/>
    <w:rsid w:val="00A76ACA"/>
    <w:rsid w:val="00A77175"/>
    <w:rsid w:val="00A776E0"/>
    <w:rsid w:val="00A77D39"/>
    <w:rsid w:val="00A802FA"/>
    <w:rsid w:val="00A810B0"/>
    <w:rsid w:val="00A810F6"/>
    <w:rsid w:val="00A814CC"/>
    <w:rsid w:val="00A82556"/>
    <w:rsid w:val="00A83335"/>
    <w:rsid w:val="00A83E98"/>
    <w:rsid w:val="00A83FC1"/>
    <w:rsid w:val="00A849F9"/>
    <w:rsid w:val="00A84ED3"/>
    <w:rsid w:val="00A85131"/>
    <w:rsid w:val="00A85A2A"/>
    <w:rsid w:val="00A85CD0"/>
    <w:rsid w:val="00A86C9F"/>
    <w:rsid w:val="00A870FB"/>
    <w:rsid w:val="00A878E6"/>
    <w:rsid w:val="00A90110"/>
    <w:rsid w:val="00A90AA8"/>
    <w:rsid w:val="00A90B10"/>
    <w:rsid w:val="00A90D9A"/>
    <w:rsid w:val="00A90DEA"/>
    <w:rsid w:val="00A9139C"/>
    <w:rsid w:val="00A91A3C"/>
    <w:rsid w:val="00A91AC7"/>
    <w:rsid w:val="00A91AE0"/>
    <w:rsid w:val="00A93206"/>
    <w:rsid w:val="00A93C26"/>
    <w:rsid w:val="00A94232"/>
    <w:rsid w:val="00A94BF0"/>
    <w:rsid w:val="00A94C9A"/>
    <w:rsid w:val="00A94EFF"/>
    <w:rsid w:val="00A94F19"/>
    <w:rsid w:val="00A95542"/>
    <w:rsid w:val="00A95BC8"/>
    <w:rsid w:val="00A96A01"/>
    <w:rsid w:val="00A96B90"/>
    <w:rsid w:val="00A96E0F"/>
    <w:rsid w:val="00AA1849"/>
    <w:rsid w:val="00AA1C4D"/>
    <w:rsid w:val="00AA2635"/>
    <w:rsid w:val="00AA2922"/>
    <w:rsid w:val="00AA2DF3"/>
    <w:rsid w:val="00AA2EC5"/>
    <w:rsid w:val="00AA2F7F"/>
    <w:rsid w:val="00AA31BB"/>
    <w:rsid w:val="00AA3753"/>
    <w:rsid w:val="00AA3B60"/>
    <w:rsid w:val="00AA3BAA"/>
    <w:rsid w:val="00AA456D"/>
    <w:rsid w:val="00AA4745"/>
    <w:rsid w:val="00AA4C74"/>
    <w:rsid w:val="00AA59C2"/>
    <w:rsid w:val="00AA6664"/>
    <w:rsid w:val="00AA6BEC"/>
    <w:rsid w:val="00AA6C74"/>
    <w:rsid w:val="00AA7CB4"/>
    <w:rsid w:val="00AB0115"/>
    <w:rsid w:val="00AB0749"/>
    <w:rsid w:val="00AB1782"/>
    <w:rsid w:val="00AB186E"/>
    <w:rsid w:val="00AB192D"/>
    <w:rsid w:val="00AB1D46"/>
    <w:rsid w:val="00AB24DE"/>
    <w:rsid w:val="00AB256E"/>
    <w:rsid w:val="00AB28FC"/>
    <w:rsid w:val="00AB2C1C"/>
    <w:rsid w:val="00AB2C95"/>
    <w:rsid w:val="00AB2F4C"/>
    <w:rsid w:val="00AB3B6E"/>
    <w:rsid w:val="00AB3BBC"/>
    <w:rsid w:val="00AB4111"/>
    <w:rsid w:val="00AB4263"/>
    <w:rsid w:val="00AB493D"/>
    <w:rsid w:val="00AB49E9"/>
    <w:rsid w:val="00AB5B23"/>
    <w:rsid w:val="00AB6434"/>
    <w:rsid w:val="00AB64CB"/>
    <w:rsid w:val="00AB6E30"/>
    <w:rsid w:val="00AB6FD8"/>
    <w:rsid w:val="00AC04CB"/>
    <w:rsid w:val="00AC1DDC"/>
    <w:rsid w:val="00AC21B1"/>
    <w:rsid w:val="00AC262B"/>
    <w:rsid w:val="00AC2CCC"/>
    <w:rsid w:val="00AC2E7F"/>
    <w:rsid w:val="00AC3661"/>
    <w:rsid w:val="00AC37F3"/>
    <w:rsid w:val="00AC3B76"/>
    <w:rsid w:val="00AC3DB9"/>
    <w:rsid w:val="00AC4687"/>
    <w:rsid w:val="00AC520B"/>
    <w:rsid w:val="00AC5705"/>
    <w:rsid w:val="00AC597B"/>
    <w:rsid w:val="00AC736E"/>
    <w:rsid w:val="00AC738E"/>
    <w:rsid w:val="00AC767A"/>
    <w:rsid w:val="00AC7880"/>
    <w:rsid w:val="00AD01EC"/>
    <w:rsid w:val="00AD0670"/>
    <w:rsid w:val="00AD071F"/>
    <w:rsid w:val="00AD0762"/>
    <w:rsid w:val="00AD100C"/>
    <w:rsid w:val="00AD1B2B"/>
    <w:rsid w:val="00AD1D9C"/>
    <w:rsid w:val="00AD32F0"/>
    <w:rsid w:val="00AD39F7"/>
    <w:rsid w:val="00AD42FD"/>
    <w:rsid w:val="00AD493E"/>
    <w:rsid w:val="00AD4E22"/>
    <w:rsid w:val="00AD51B2"/>
    <w:rsid w:val="00AD54E0"/>
    <w:rsid w:val="00AD680A"/>
    <w:rsid w:val="00AD6FC1"/>
    <w:rsid w:val="00AD72B6"/>
    <w:rsid w:val="00AD7A68"/>
    <w:rsid w:val="00AE0A64"/>
    <w:rsid w:val="00AE12C3"/>
    <w:rsid w:val="00AE21D4"/>
    <w:rsid w:val="00AE2689"/>
    <w:rsid w:val="00AE2F47"/>
    <w:rsid w:val="00AE312A"/>
    <w:rsid w:val="00AE3142"/>
    <w:rsid w:val="00AE380A"/>
    <w:rsid w:val="00AE3965"/>
    <w:rsid w:val="00AE4015"/>
    <w:rsid w:val="00AE484C"/>
    <w:rsid w:val="00AE5E04"/>
    <w:rsid w:val="00AE6C0D"/>
    <w:rsid w:val="00AE7131"/>
    <w:rsid w:val="00AE7199"/>
    <w:rsid w:val="00AE7211"/>
    <w:rsid w:val="00AE76FF"/>
    <w:rsid w:val="00AE7D20"/>
    <w:rsid w:val="00AE7FE4"/>
    <w:rsid w:val="00AF0330"/>
    <w:rsid w:val="00AF1624"/>
    <w:rsid w:val="00AF1A2F"/>
    <w:rsid w:val="00AF1C1A"/>
    <w:rsid w:val="00AF1D80"/>
    <w:rsid w:val="00AF1EEC"/>
    <w:rsid w:val="00AF2095"/>
    <w:rsid w:val="00AF24D8"/>
    <w:rsid w:val="00AF3210"/>
    <w:rsid w:val="00AF3D6A"/>
    <w:rsid w:val="00AF4639"/>
    <w:rsid w:val="00AF59CD"/>
    <w:rsid w:val="00AF64EA"/>
    <w:rsid w:val="00AF66EA"/>
    <w:rsid w:val="00AF6C48"/>
    <w:rsid w:val="00AF7771"/>
    <w:rsid w:val="00AF7CB6"/>
    <w:rsid w:val="00AF7F3D"/>
    <w:rsid w:val="00B0056A"/>
    <w:rsid w:val="00B00E46"/>
    <w:rsid w:val="00B01103"/>
    <w:rsid w:val="00B01F38"/>
    <w:rsid w:val="00B0209E"/>
    <w:rsid w:val="00B02413"/>
    <w:rsid w:val="00B026DB"/>
    <w:rsid w:val="00B026F0"/>
    <w:rsid w:val="00B027E8"/>
    <w:rsid w:val="00B029F4"/>
    <w:rsid w:val="00B02CA6"/>
    <w:rsid w:val="00B03407"/>
    <w:rsid w:val="00B03E8B"/>
    <w:rsid w:val="00B044CE"/>
    <w:rsid w:val="00B04595"/>
    <w:rsid w:val="00B04669"/>
    <w:rsid w:val="00B04D3F"/>
    <w:rsid w:val="00B056C4"/>
    <w:rsid w:val="00B05900"/>
    <w:rsid w:val="00B05AD0"/>
    <w:rsid w:val="00B06526"/>
    <w:rsid w:val="00B065A1"/>
    <w:rsid w:val="00B066AC"/>
    <w:rsid w:val="00B06B0D"/>
    <w:rsid w:val="00B06B8C"/>
    <w:rsid w:val="00B06EA3"/>
    <w:rsid w:val="00B0706A"/>
    <w:rsid w:val="00B07358"/>
    <w:rsid w:val="00B07511"/>
    <w:rsid w:val="00B07CAD"/>
    <w:rsid w:val="00B07D3F"/>
    <w:rsid w:val="00B10C66"/>
    <w:rsid w:val="00B11076"/>
    <w:rsid w:val="00B11220"/>
    <w:rsid w:val="00B119A5"/>
    <w:rsid w:val="00B11A70"/>
    <w:rsid w:val="00B11D16"/>
    <w:rsid w:val="00B11FCF"/>
    <w:rsid w:val="00B1250A"/>
    <w:rsid w:val="00B12556"/>
    <w:rsid w:val="00B12A32"/>
    <w:rsid w:val="00B133A6"/>
    <w:rsid w:val="00B13777"/>
    <w:rsid w:val="00B13AFE"/>
    <w:rsid w:val="00B14489"/>
    <w:rsid w:val="00B1475E"/>
    <w:rsid w:val="00B1490E"/>
    <w:rsid w:val="00B15E32"/>
    <w:rsid w:val="00B1630C"/>
    <w:rsid w:val="00B1658C"/>
    <w:rsid w:val="00B16CDC"/>
    <w:rsid w:val="00B20809"/>
    <w:rsid w:val="00B20C78"/>
    <w:rsid w:val="00B20F46"/>
    <w:rsid w:val="00B20FE2"/>
    <w:rsid w:val="00B2137E"/>
    <w:rsid w:val="00B213CE"/>
    <w:rsid w:val="00B22959"/>
    <w:rsid w:val="00B22D00"/>
    <w:rsid w:val="00B237F7"/>
    <w:rsid w:val="00B239E0"/>
    <w:rsid w:val="00B23AE5"/>
    <w:rsid w:val="00B24258"/>
    <w:rsid w:val="00B242D9"/>
    <w:rsid w:val="00B247A1"/>
    <w:rsid w:val="00B247C7"/>
    <w:rsid w:val="00B2500D"/>
    <w:rsid w:val="00B25CD7"/>
    <w:rsid w:val="00B2600E"/>
    <w:rsid w:val="00B26C7F"/>
    <w:rsid w:val="00B2708F"/>
    <w:rsid w:val="00B274AB"/>
    <w:rsid w:val="00B27A50"/>
    <w:rsid w:val="00B31703"/>
    <w:rsid w:val="00B321F5"/>
    <w:rsid w:val="00B32833"/>
    <w:rsid w:val="00B328A2"/>
    <w:rsid w:val="00B32D50"/>
    <w:rsid w:val="00B33783"/>
    <w:rsid w:val="00B337E9"/>
    <w:rsid w:val="00B33D66"/>
    <w:rsid w:val="00B33D85"/>
    <w:rsid w:val="00B33E98"/>
    <w:rsid w:val="00B342BA"/>
    <w:rsid w:val="00B34350"/>
    <w:rsid w:val="00B3458D"/>
    <w:rsid w:val="00B347D3"/>
    <w:rsid w:val="00B34F67"/>
    <w:rsid w:val="00B350A9"/>
    <w:rsid w:val="00B3575F"/>
    <w:rsid w:val="00B3598C"/>
    <w:rsid w:val="00B35BAE"/>
    <w:rsid w:val="00B362AF"/>
    <w:rsid w:val="00B36D41"/>
    <w:rsid w:val="00B36E4D"/>
    <w:rsid w:val="00B376D5"/>
    <w:rsid w:val="00B37A64"/>
    <w:rsid w:val="00B37EF4"/>
    <w:rsid w:val="00B40265"/>
    <w:rsid w:val="00B4119E"/>
    <w:rsid w:val="00B426C5"/>
    <w:rsid w:val="00B44446"/>
    <w:rsid w:val="00B4482D"/>
    <w:rsid w:val="00B44AC8"/>
    <w:rsid w:val="00B45B4C"/>
    <w:rsid w:val="00B45CDA"/>
    <w:rsid w:val="00B46FA0"/>
    <w:rsid w:val="00B47648"/>
    <w:rsid w:val="00B47739"/>
    <w:rsid w:val="00B47C47"/>
    <w:rsid w:val="00B5001B"/>
    <w:rsid w:val="00B5009A"/>
    <w:rsid w:val="00B50138"/>
    <w:rsid w:val="00B50486"/>
    <w:rsid w:val="00B50694"/>
    <w:rsid w:val="00B5132A"/>
    <w:rsid w:val="00B51746"/>
    <w:rsid w:val="00B51F79"/>
    <w:rsid w:val="00B51FC7"/>
    <w:rsid w:val="00B52280"/>
    <w:rsid w:val="00B5278C"/>
    <w:rsid w:val="00B528B0"/>
    <w:rsid w:val="00B52C7E"/>
    <w:rsid w:val="00B52C9B"/>
    <w:rsid w:val="00B52F68"/>
    <w:rsid w:val="00B53030"/>
    <w:rsid w:val="00B53C69"/>
    <w:rsid w:val="00B53F5A"/>
    <w:rsid w:val="00B543BF"/>
    <w:rsid w:val="00B54DDE"/>
    <w:rsid w:val="00B55CDF"/>
    <w:rsid w:val="00B55D71"/>
    <w:rsid w:val="00B55F66"/>
    <w:rsid w:val="00B60581"/>
    <w:rsid w:val="00B60FF3"/>
    <w:rsid w:val="00B61217"/>
    <w:rsid w:val="00B61347"/>
    <w:rsid w:val="00B6163E"/>
    <w:rsid w:val="00B61659"/>
    <w:rsid w:val="00B619C6"/>
    <w:rsid w:val="00B61B01"/>
    <w:rsid w:val="00B61EED"/>
    <w:rsid w:val="00B622A1"/>
    <w:rsid w:val="00B622B2"/>
    <w:rsid w:val="00B62610"/>
    <w:rsid w:val="00B6351B"/>
    <w:rsid w:val="00B63AC9"/>
    <w:rsid w:val="00B644AE"/>
    <w:rsid w:val="00B64929"/>
    <w:rsid w:val="00B64CAD"/>
    <w:rsid w:val="00B65F7E"/>
    <w:rsid w:val="00B663FE"/>
    <w:rsid w:val="00B66729"/>
    <w:rsid w:val="00B66A10"/>
    <w:rsid w:val="00B670C3"/>
    <w:rsid w:val="00B67453"/>
    <w:rsid w:val="00B67496"/>
    <w:rsid w:val="00B678F9"/>
    <w:rsid w:val="00B67BF1"/>
    <w:rsid w:val="00B67EE8"/>
    <w:rsid w:val="00B67FDB"/>
    <w:rsid w:val="00B70F83"/>
    <w:rsid w:val="00B71E36"/>
    <w:rsid w:val="00B71E83"/>
    <w:rsid w:val="00B72457"/>
    <w:rsid w:val="00B73EF1"/>
    <w:rsid w:val="00B74164"/>
    <w:rsid w:val="00B74C5D"/>
    <w:rsid w:val="00B7553C"/>
    <w:rsid w:val="00B75AEB"/>
    <w:rsid w:val="00B75FE5"/>
    <w:rsid w:val="00B76DFA"/>
    <w:rsid w:val="00B77475"/>
    <w:rsid w:val="00B80C4A"/>
    <w:rsid w:val="00B80EAB"/>
    <w:rsid w:val="00B81508"/>
    <w:rsid w:val="00B81C4F"/>
    <w:rsid w:val="00B81CE7"/>
    <w:rsid w:val="00B81DE7"/>
    <w:rsid w:val="00B82095"/>
    <w:rsid w:val="00B8216A"/>
    <w:rsid w:val="00B82268"/>
    <w:rsid w:val="00B824B1"/>
    <w:rsid w:val="00B82E2A"/>
    <w:rsid w:val="00B8414B"/>
    <w:rsid w:val="00B84235"/>
    <w:rsid w:val="00B8493F"/>
    <w:rsid w:val="00B84EEA"/>
    <w:rsid w:val="00B85ADE"/>
    <w:rsid w:val="00B85D4C"/>
    <w:rsid w:val="00B86A3E"/>
    <w:rsid w:val="00B87039"/>
    <w:rsid w:val="00B8748B"/>
    <w:rsid w:val="00B87FED"/>
    <w:rsid w:val="00B900CE"/>
    <w:rsid w:val="00B9047A"/>
    <w:rsid w:val="00B9057F"/>
    <w:rsid w:val="00B9091D"/>
    <w:rsid w:val="00B90C8B"/>
    <w:rsid w:val="00B90CCE"/>
    <w:rsid w:val="00B90DAB"/>
    <w:rsid w:val="00B90EB4"/>
    <w:rsid w:val="00B90F57"/>
    <w:rsid w:val="00B91091"/>
    <w:rsid w:val="00B91219"/>
    <w:rsid w:val="00B91448"/>
    <w:rsid w:val="00B91698"/>
    <w:rsid w:val="00B91762"/>
    <w:rsid w:val="00B917B4"/>
    <w:rsid w:val="00B91854"/>
    <w:rsid w:val="00B91F3B"/>
    <w:rsid w:val="00B91F62"/>
    <w:rsid w:val="00B945FF"/>
    <w:rsid w:val="00B94B32"/>
    <w:rsid w:val="00B94CAF"/>
    <w:rsid w:val="00B953C7"/>
    <w:rsid w:val="00B9596E"/>
    <w:rsid w:val="00B9616D"/>
    <w:rsid w:val="00B966CC"/>
    <w:rsid w:val="00B9705F"/>
    <w:rsid w:val="00B97BBC"/>
    <w:rsid w:val="00BA047F"/>
    <w:rsid w:val="00BA04CF"/>
    <w:rsid w:val="00BA065B"/>
    <w:rsid w:val="00BA08FF"/>
    <w:rsid w:val="00BA0BBB"/>
    <w:rsid w:val="00BA0EDD"/>
    <w:rsid w:val="00BA1788"/>
    <w:rsid w:val="00BA2587"/>
    <w:rsid w:val="00BA2E43"/>
    <w:rsid w:val="00BA39AE"/>
    <w:rsid w:val="00BA3C3D"/>
    <w:rsid w:val="00BA4209"/>
    <w:rsid w:val="00BA4E25"/>
    <w:rsid w:val="00BA58FD"/>
    <w:rsid w:val="00BA6935"/>
    <w:rsid w:val="00BA6D3E"/>
    <w:rsid w:val="00BA6D8E"/>
    <w:rsid w:val="00BA7054"/>
    <w:rsid w:val="00BA7559"/>
    <w:rsid w:val="00BA76D0"/>
    <w:rsid w:val="00BA7775"/>
    <w:rsid w:val="00BA7B04"/>
    <w:rsid w:val="00BA7ED8"/>
    <w:rsid w:val="00BB0373"/>
    <w:rsid w:val="00BB04CC"/>
    <w:rsid w:val="00BB04EC"/>
    <w:rsid w:val="00BB0A27"/>
    <w:rsid w:val="00BB0C9E"/>
    <w:rsid w:val="00BB0D88"/>
    <w:rsid w:val="00BB1D6A"/>
    <w:rsid w:val="00BB20B1"/>
    <w:rsid w:val="00BB2342"/>
    <w:rsid w:val="00BB2781"/>
    <w:rsid w:val="00BB33E9"/>
    <w:rsid w:val="00BB3924"/>
    <w:rsid w:val="00BB3CC2"/>
    <w:rsid w:val="00BB3F51"/>
    <w:rsid w:val="00BB43D1"/>
    <w:rsid w:val="00BB4F15"/>
    <w:rsid w:val="00BB5286"/>
    <w:rsid w:val="00BB5D46"/>
    <w:rsid w:val="00BB73C2"/>
    <w:rsid w:val="00BB7749"/>
    <w:rsid w:val="00BC001A"/>
    <w:rsid w:val="00BC00F1"/>
    <w:rsid w:val="00BC037C"/>
    <w:rsid w:val="00BC091A"/>
    <w:rsid w:val="00BC092C"/>
    <w:rsid w:val="00BC0D54"/>
    <w:rsid w:val="00BC150B"/>
    <w:rsid w:val="00BC2426"/>
    <w:rsid w:val="00BC261A"/>
    <w:rsid w:val="00BC2666"/>
    <w:rsid w:val="00BC36C8"/>
    <w:rsid w:val="00BC452F"/>
    <w:rsid w:val="00BC4611"/>
    <w:rsid w:val="00BC50B2"/>
    <w:rsid w:val="00BC55B8"/>
    <w:rsid w:val="00BC66FD"/>
    <w:rsid w:val="00BC6A64"/>
    <w:rsid w:val="00BC74EB"/>
    <w:rsid w:val="00BC76D9"/>
    <w:rsid w:val="00BC7711"/>
    <w:rsid w:val="00BC7951"/>
    <w:rsid w:val="00BC7E20"/>
    <w:rsid w:val="00BD02D0"/>
    <w:rsid w:val="00BD047E"/>
    <w:rsid w:val="00BD0799"/>
    <w:rsid w:val="00BD087D"/>
    <w:rsid w:val="00BD0FCD"/>
    <w:rsid w:val="00BD1754"/>
    <w:rsid w:val="00BD1C4C"/>
    <w:rsid w:val="00BD1DC1"/>
    <w:rsid w:val="00BD2080"/>
    <w:rsid w:val="00BD2417"/>
    <w:rsid w:val="00BD2C86"/>
    <w:rsid w:val="00BD3D80"/>
    <w:rsid w:val="00BD48A3"/>
    <w:rsid w:val="00BD51C9"/>
    <w:rsid w:val="00BD52A2"/>
    <w:rsid w:val="00BD55D4"/>
    <w:rsid w:val="00BD563B"/>
    <w:rsid w:val="00BD5A75"/>
    <w:rsid w:val="00BD6B2A"/>
    <w:rsid w:val="00BD6BA1"/>
    <w:rsid w:val="00BD7C06"/>
    <w:rsid w:val="00BD7CF4"/>
    <w:rsid w:val="00BE035B"/>
    <w:rsid w:val="00BE049E"/>
    <w:rsid w:val="00BE0987"/>
    <w:rsid w:val="00BE0C4C"/>
    <w:rsid w:val="00BE0C59"/>
    <w:rsid w:val="00BE1174"/>
    <w:rsid w:val="00BE16B6"/>
    <w:rsid w:val="00BE1866"/>
    <w:rsid w:val="00BE1A5B"/>
    <w:rsid w:val="00BE2052"/>
    <w:rsid w:val="00BE226F"/>
    <w:rsid w:val="00BE22F0"/>
    <w:rsid w:val="00BE27D5"/>
    <w:rsid w:val="00BE2893"/>
    <w:rsid w:val="00BE2A20"/>
    <w:rsid w:val="00BE3241"/>
    <w:rsid w:val="00BE43AC"/>
    <w:rsid w:val="00BE4E0E"/>
    <w:rsid w:val="00BE596D"/>
    <w:rsid w:val="00BE5982"/>
    <w:rsid w:val="00BE624C"/>
    <w:rsid w:val="00BE62F6"/>
    <w:rsid w:val="00BE6B64"/>
    <w:rsid w:val="00BE77E0"/>
    <w:rsid w:val="00BE7EB9"/>
    <w:rsid w:val="00BF06FE"/>
    <w:rsid w:val="00BF098C"/>
    <w:rsid w:val="00BF0A69"/>
    <w:rsid w:val="00BF0CED"/>
    <w:rsid w:val="00BF0F75"/>
    <w:rsid w:val="00BF136A"/>
    <w:rsid w:val="00BF2046"/>
    <w:rsid w:val="00BF279B"/>
    <w:rsid w:val="00BF2813"/>
    <w:rsid w:val="00BF3B63"/>
    <w:rsid w:val="00BF537C"/>
    <w:rsid w:val="00BF5799"/>
    <w:rsid w:val="00BF6431"/>
    <w:rsid w:val="00BF7283"/>
    <w:rsid w:val="00BF77DF"/>
    <w:rsid w:val="00BF7B5C"/>
    <w:rsid w:val="00BF7B7C"/>
    <w:rsid w:val="00C0056A"/>
    <w:rsid w:val="00C0086B"/>
    <w:rsid w:val="00C009E8"/>
    <w:rsid w:val="00C00C92"/>
    <w:rsid w:val="00C010A2"/>
    <w:rsid w:val="00C016B5"/>
    <w:rsid w:val="00C01E8E"/>
    <w:rsid w:val="00C01F6E"/>
    <w:rsid w:val="00C02451"/>
    <w:rsid w:val="00C03017"/>
    <w:rsid w:val="00C0306D"/>
    <w:rsid w:val="00C03342"/>
    <w:rsid w:val="00C03C89"/>
    <w:rsid w:val="00C03DBC"/>
    <w:rsid w:val="00C03F24"/>
    <w:rsid w:val="00C03FCF"/>
    <w:rsid w:val="00C045CD"/>
    <w:rsid w:val="00C049D3"/>
    <w:rsid w:val="00C04F1A"/>
    <w:rsid w:val="00C04F23"/>
    <w:rsid w:val="00C053C0"/>
    <w:rsid w:val="00C073D6"/>
    <w:rsid w:val="00C07A9B"/>
    <w:rsid w:val="00C07BF8"/>
    <w:rsid w:val="00C07D55"/>
    <w:rsid w:val="00C10116"/>
    <w:rsid w:val="00C102CD"/>
    <w:rsid w:val="00C1038E"/>
    <w:rsid w:val="00C104B2"/>
    <w:rsid w:val="00C10B3A"/>
    <w:rsid w:val="00C111E3"/>
    <w:rsid w:val="00C11618"/>
    <w:rsid w:val="00C118E6"/>
    <w:rsid w:val="00C11957"/>
    <w:rsid w:val="00C138E7"/>
    <w:rsid w:val="00C13B3C"/>
    <w:rsid w:val="00C13FD5"/>
    <w:rsid w:val="00C148E2"/>
    <w:rsid w:val="00C14DF3"/>
    <w:rsid w:val="00C15365"/>
    <w:rsid w:val="00C156C7"/>
    <w:rsid w:val="00C15F5C"/>
    <w:rsid w:val="00C15FAA"/>
    <w:rsid w:val="00C15FCE"/>
    <w:rsid w:val="00C169A8"/>
    <w:rsid w:val="00C17407"/>
    <w:rsid w:val="00C1754A"/>
    <w:rsid w:val="00C2083C"/>
    <w:rsid w:val="00C21621"/>
    <w:rsid w:val="00C225E3"/>
    <w:rsid w:val="00C228C6"/>
    <w:rsid w:val="00C22917"/>
    <w:rsid w:val="00C23507"/>
    <w:rsid w:val="00C23F88"/>
    <w:rsid w:val="00C2416B"/>
    <w:rsid w:val="00C252E9"/>
    <w:rsid w:val="00C25382"/>
    <w:rsid w:val="00C25D46"/>
    <w:rsid w:val="00C25E3B"/>
    <w:rsid w:val="00C25E61"/>
    <w:rsid w:val="00C25F73"/>
    <w:rsid w:val="00C266E0"/>
    <w:rsid w:val="00C26C2A"/>
    <w:rsid w:val="00C2734E"/>
    <w:rsid w:val="00C279CD"/>
    <w:rsid w:val="00C30CC3"/>
    <w:rsid w:val="00C31314"/>
    <w:rsid w:val="00C3240B"/>
    <w:rsid w:val="00C32B08"/>
    <w:rsid w:val="00C3306F"/>
    <w:rsid w:val="00C33E6A"/>
    <w:rsid w:val="00C3400A"/>
    <w:rsid w:val="00C34A79"/>
    <w:rsid w:val="00C35241"/>
    <w:rsid w:val="00C35277"/>
    <w:rsid w:val="00C355E2"/>
    <w:rsid w:val="00C357DD"/>
    <w:rsid w:val="00C36125"/>
    <w:rsid w:val="00C3667C"/>
    <w:rsid w:val="00C372C7"/>
    <w:rsid w:val="00C372E4"/>
    <w:rsid w:val="00C377B9"/>
    <w:rsid w:val="00C37A05"/>
    <w:rsid w:val="00C37DC9"/>
    <w:rsid w:val="00C40AE0"/>
    <w:rsid w:val="00C40D4A"/>
    <w:rsid w:val="00C412B9"/>
    <w:rsid w:val="00C4140F"/>
    <w:rsid w:val="00C42D62"/>
    <w:rsid w:val="00C42E85"/>
    <w:rsid w:val="00C431CE"/>
    <w:rsid w:val="00C433B3"/>
    <w:rsid w:val="00C4354B"/>
    <w:rsid w:val="00C43597"/>
    <w:rsid w:val="00C44C20"/>
    <w:rsid w:val="00C450E1"/>
    <w:rsid w:val="00C45639"/>
    <w:rsid w:val="00C45D8C"/>
    <w:rsid w:val="00C46836"/>
    <w:rsid w:val="00C46921"/>
    <w:rsid w:val="00C4698C"/>
    <w:rsid w:val="00C47869"/>
    <w:rsid w:val="00C501E7"/>
    <w:rsid w:val="00C50FFF"/>
    <w:rsid w:val="00C5194F"/>
    <w:rsid w:val="00C51974"/>
    <w:rsid w:val="00C5220A"/>
    <w:rsid w:val="00C523CB"/>
    <w:rsid w:val="00C529CF"/>
    <w:rsid w:val="00C5340E"/>
    <w:rsid w:val="00C537EC"/>
    <w:rsid w:val="00C53F87"/>
    <w:rsid w:val="00C545A9"/>
    <w:rsid w:val="00C54C54"/>
    <w:rsid w:val="00C55187"/>
    <w:rsid w:val="00C554A3"/>
    <w:rsid w:val="00C55530"/>
    <w:rsid w:val="00C570B7"/>
    <w:rsid w:val="00C576F4"/>
    <w:rsid w:val="00C57EE2"/>
    <w:rsid w:val="00C60A50"/>
    <w:rsid w:val="00C61121"/>
    <w:rsid w:val="00C622B3"/>
    <w:rsid w:val="00C6244E"/>
    <w:rsid w:val="00C629C4"/>
    <w:rsid w:val="00C62E53"/>
    <w:rsid w:val="00C62F41"/>
    <w:rsid w:val="00C636C2"/>
    <w:rsid w:val="00C64033"/>
    <w:rsid w:val="00C6541B"/>
    <w:rsid w:val="00C66243"/>
    <w:rsid w:val="00C6795A"/>
    <w:rsid w:val="00C67A3D"/>
    <w:rsid w:val="00C7029D"/>
    <w:rsid w:val="00C70F92"/>
    <w:rsid w:val="00C71468"/>
    <w:rsid w:val="00C7186F"/>
    <w:rsid w:val="00C72340"/>
    <w:rsid w:val="00C7276C"/>
    <w:rsid w:val="00C728CE"/>
    <w:rsid w:val="00C72BFF"/>
    <w:rsid w:val="00C7344C"/>
    <w:rsid w:val="00C73B29"/>
    <w:rsid w:val="00C740AF"/>
    <w:rsid w:val="00C7412F"/>
    <w:rsid w:val="00C7519B"/>
    <w:rsid w:val="00C758AB"/>
    <w:rsid w:val="00C77A6B"/>
    <w:rsid w:val="00C77A9D"/>
    <w:rsid w:val="00C77C56"/>
    <w:rsid w:val="00C77F44"/>
    <w:rsid w:val="00C800AA"/>
    <w:rsid w:val="00C80A6A"/>
    <w:rsid w:val="00C81191"/>
    <w:rsid w:val="00C81BBE"/>
    <w:rsid w:val="00C81EF8"/>
    <w:rsid w:val="00C82FF2"/>
    <w:rsid w:val="00C8355E"/>
    <w:rsid w:val="00C83DA9"/>
    <w:rsid w:val="00C8436B"/>
    <w:rsid w:val="00C8448C"/>
    <w:rsid w:val="00C84535"/>
    <w:rsid w:val="00C848A3"/>
    <w:rsid w:val="00C851D0"/>
    <w:rsid w:val="00C854E5"/>
    <w:rsid w:val="00C85ADC"/>
    <w:rsid w:val="00C85BA1"/>
    <w:rsid w:val="00C85CB8"/>
    <w:rsid w:val="00C867C8"/>
    <w:rsid w:val="00C86D43"/>
    <w:rsid w:val="00C86D9A"/>
    <w:rsid w:val="00C870DF"/>
    <w:rsid w:val="00C8787A"/>
    <w:rsid w:val="00C87996"/>
    <w:rsid w:val="00C92132"/>
    <w:rsid w:val="00C92D01"/>
    <w:rsid w:val="00C93784"/>
    <w:rsid w:val="00C939F9"/>
    <w:rsid w:val="00C93A28"/>
    <w:rsid w:val="00C93E56"/>
    <w:rsid w:val="00C94094"/>
    <w:rsid w:val="00C94675"/>
    <w:rsid w:val="00C94870"/>
    <w:rsid w:val="00C94AD6"/>
    <w:rsid w:val="00C94B2E"/>
    <w:rsid w:val="00C94E0C"/>
    <w:rsid w:val="00C958EC"/>
    <w:rsid w:val="00C95B94"/>
    <w:rsid w:val="00C9615E"/>
    <w:rsid w:val="00C963D7"/>
    <w:rsid w:val="00C96CE9"/>
    <w:rsid w:val="00C970F2"/>
    <w:rsid w:val="00C97477"/>
    <w:rsid w:val="00C97606"/>
    <w:rsid w:val="00C97665"/>
    <w:rsid w:val="00C97757"/>
    <w:rsid w:val="00CA0003"/>
    <w:rsid w:val="00CA00E2"/>
    <w:rsid w:val="00CA0104"/>
    <w:rsid w:val="00CA0132"/>
    <w:rsid w:val="00CA0689"/>
    <w:rsid w:val="00CA0865"/>
    <w:rsid w:val="00CA0BB3"/>
    <w:rsid w:val="00CA199F"/>
    <w:rsid w:val="00CA235B"/>
    <w:rsid w:val="00CA4416"/>
    <w:rsid w:val="00CA4754"/>
    <w:rsid w:val="00CA4A86"/>
    <w:rsid w:val="00CA4C8D"/>
    <w:rsid w:val="00CA4E52"/>
    <w:rsid w:val="00CA514D"/>
    <w:rsid w:val="00CA62FC"/>
    <w:rsid w:val="00CA6942"/>
    <w:rsid w:val="00CA6E96"/>
    <w:rsid w:val="00CA6ED2"/>
    <w:rsid w:val="00CA6FA4"/>
    <w:rsid w:val="00CA787D"/>
    <w:rsid w:val="00CB0107"/>
    <w:rsid w:val="00CB0132"/>
    <w:rsid w:val="00CB1781"/>
    <w:rsid w:val="00CB1E34"/>
    <w:rsid w:val="00CB20F8"/>
    <w:rsid w:val="00CB28F5"/>
    <w:rsid w:val="00CB36DE"/>
    <w:rsid w:val="00CB3D36"/>
    <w:rsid w:val="00CB474F"/>
    <w:rsid w:val="00CB4F9C"/>
    <w:rsid w:val="00CB587A"/>
    <w:rsid w:val="00CB58C8"/>
    <w:rsid w:val="00CB5EDA"/>
    <w:rsid w:val="00CB6085"/>
    <w:rsid w:val="00CB6333"/>
    <w:rsid w:val="00CB6542"/>
    <w:rsid w:val="00CB6A24"/>
    <w:rsid w:val="00CB6B0C"/>
    <w:rsid w:val="00CB71BC"/>
    <w:rsid w:val="00CB759B"/>
    <w:rsid w:val="00CB77E0"/>
    <w:rsid w:val="00CC019C"/>
    <w:rsid w:val="00CC0519"/>
    <w:rsid w:val="00CC06BF"/>
    <w:rsid w:val="00CC07B7"/>
    <w:rsid w:val="00CC18A3"/>
    <w:rsid w:val="00CC1F11"/>
    <w:rsid w:val="00CC215D"/>
    <w:rsid w:val="00CC2164"/>
    <w:rsid w:val="00CC27CB"/>
    <w:rsid w:val="00CC2811"/>
    <w:rsid w:val="00CC296E"/>
    <w:rsid w:val="00CC4685"/>
    <w:rsid w:val="00CC4989"/>
    <w:rsid w:val="00CC4EF8"/>
    <w:rsid w:val="00CC4F2B"/>
    <w:rsid w:val="00CC5324"/>
    <w:rsid w:val="00CC67A4"/>
    <w:rsid w:val="00CC6A02"/>
    <w:rsid w:val="00CC6D5A"/>
    <w:rsid w:val="00CC7572"/>
    <w:rsid w:val="00CC79AD"/>
    <w:rsid w:val="00CC7E0E"/>
    <w:rsid w:val="00CD0090"/>
    <w:rsid w:val="00CD046A"/>
    <w:rsid w:val="00CD08B7"/>
    <w:rsid w:val="00CD0F01"/>
    <w:rsid w:val="00CD0F58"/>
    <w:rsid w:val="00CD13A8"/>
    <w:rsid w:val="00CD19B2"/>
    <w:rsid w:val="00CD1A6B"/>
    <w:rsid w:val="00CD1AC9"/>
    <w:rsid w:val="00CD1B96"/>
    <w:rsid w:val="00CD2323"/>
    <w:rsid w:val="00CD2B8A"/>
    <w:rsid w:val="00CD2D6A"/>
    <w:rsid w:val="00CD3685"/>
    <w:rsid w:val="00CD3FF6"/>
    <w:rsid w:val="00CD4149"/>
    <w:rsid w:val="00CD423C"/>
    <w:rsid w:val="00CD49E7"/>
    <w:rsid w:val="00CD4BE8"/>
    <w:rsid w:val="00CD4C80"/>
    <w:rsid w:val="00CD4FEC"/>
    <w:rsid w:val="00CD5BE4"/>
    <w:rsid w:val="00CD6C53"/>
    <w:rsid w:val="00CD6DD6"/>
    <w:rsid w:val="00CD6E5C"/>
    <w:rsid w:val="00CD7093"/>
    <w:rsid w:val="00CD7097"/>
    <w:rsid w:val="00CE003D"/>
    <w:rsid w:val="00CE0549"/>
    <w:rsid w:val="00CE05AD"/>
    <w:rsid w:val="00CE070A"/>
    <w:rsid w:val="00CE0A74"/>
    <w:rsid w:val="00CE0BED"/>
    <w:rsid w:val="00CE23E2"/>
    <w:rsid w:val="00CE3023"/>
    <w:rsid w:val="00CE3078"/>
    <w:rsid w:val="00CE3BDA"/>
    <w:rsid w:val="00CE3D3D"/>
    <w:rsid w:val="00CE402F"/>
    <w:rsid w:val="00CE42BC"/>
    <w:rsid w:val="00CE604D"/>
    <w:rsid w:val="00CE6157"/>
    <w:rsid w:val="00CE714B"/>
    <w:rsid w:val="00CE77E4"/>
    <w:rsid w:val="00CE78A3"/>
    <w:rsid w:val="00CE7ECA"/>
    <w:rsid w:val="00CF12B9"/>
    <w:rsid w:val="00CF1BBA"/>
    <w:rsid w:val="00CF2147"/>
    <w:rsid w:val="00CF2551"/>
    <w:rsid w:val="00CF26AB"/>
    <w:rsid w:val="00CF2D5F"/>
    <w:rsid w:val="00CF335F"/>
    <w:rsid w:val="00CF38C6"/>
    <w:rsid w:val="00CF3C0D"/>
    <w:rsid w:val="00CF3C6E"/>
    <w:rsid w:val="00CF3C70"/>
    <w:rsid w:val="00CF3FA4"/>
    <w:rsid w:val="00CF436A"/>
    <w:rsid w:val="00CF464C"/>
    <w:rsid w:val="00CF4E38"/>
    <w:rsid w:val="00CF506C"/>
    <w:rsid w:val="00CF528D"/>
    <w:rsid w:val="00CF55F6"/>
    <w:rsid w:val="00CF6058"/>
    <w:rsid w:val="00CF706F"/>
    <w:rsid w:val="00CF7140"/>
    <w:rsid w:val="00D0026A"/>
    <w:rsid w:val="00D00319"/>
    <w:rsid w:val="00D01025"/>
    <w:rsid w:val="00D01688"/>
    <w:rsid w:val="00D016E6"/>
    <w:rsid w:val="00D01BD9"/>
    <w:rsid w:val="00D01D19"/>
    <w:rsid w:val="00D021DA"/>
    <w:rsid w:val="00D02556"/>
    <w:rsid w:val="00D02A6E"/>
    <w:rsid w:val="00D02E9A"/>
    <w:rsid w:val="00D0451F"/>
    <w:rsid w:val="00D05478"/>
    <w:rsid w:val="00D056D6"/>
    <w:rsid w:val="00D06260"/>
    <w:rsid w:val="00D066F4"/>
    <w:rsid w:val="00D075C0"/>
    <w:rsid w:val="00D07AD8"/>
    <w:rsid w:val="00D10044"/>
    <w:rsid w:val="00D100A6"/>
    <w:rsid w:val="00D10DAB"/>
    <w:rsid w:val="00D115D0"/>
    <w:rsid w:val="00D120A8"/>
    <w:rsid w:val="00D1278F"/>
    <w:rsid w:val="00D12A96"/>
    <w:rsid w:val="00D12C1F"/>
    <w:rsid w:val="00D131D1"/>
    <w:rsid w:val="00D131EC"/>
    <w:rsid w:val="00D137A3"/>
    <w:rsid w:val="00D13F68"/>
    <w:rsid w:val="00D141A1"/>
    <w:rsid w:val="00D1438C"/>
    <w:rsid w:val="00D146D9"/>
    <w:rsid w:val="00D147CD"/>
    <w:rsid w:val="00D14996"/>
    <w:rsid w:val="00D15296"/>
    <w:rsid w:val="00D15443"/>
    <w:rsid w:val="00D15774"/>
    <w:rsid w:val="00D158B3"/>
    <w:rsid w:val="00D1611A"/>
    <w:rsid w:val="00D17380"/>
    <w:rsid w:val="00D17BAF"/>
    <w:rsid w:val="00D17D30"/>
    <w:rsid w:val="00D2061A"/>
    <w:rsid w:val="00D20726"/>
    <w:rsid w:val="00D2075F"/>
    <w:rsid w:val="00D20793"/>
    <w:rsid w:val="00D20FC1"/>
    <w:rsid w:val="00D218EE"/>
    <w:rsid w:val="00D21C2A"/>
    <w:rsid w:val="00D22006"/>
    <w:rsid w:val="00D22B48"/>
    <w:rsid w:val="00D22B79"/>
    <w:rsid w:val="00D22BFA"/>
    <w:rsid w:val="00D23316"/>
    <w:rsid w:val="00D23DF0"/>
    <w:rsid w:val="00D241EE"/>
    <w:rsid w:val="00D243A0"/>
    <w:rsid w:val="00D2458C"/>
    <w:rsid w:val="00D25969"/>
    <w:rsid w:val="00D2653A"/>
    <w:rsid w:val="00D26604"/>
    <w:rsid w:val="00D26961"/>
    <w:rsid w:val="00D26DD0"/>
    <w:rsid w:val="00D2717F"/>
    <w:rsid w:val="00D27819"/>
    <w:rsid w:val="00D27B0A"/>
    <w:rsid w:val="00D30816"/>
    <w:rsid w:val="00D325DA"/>
    <w:rsid w:val="00D32CAE"/>
    <w:rsid w:val="00D334E8"/>
    <w:rsid w:val="00D33502"/>
    <w:rsid w:val="00D33EC8"/>
    <w:rsid w:val="00D34279"/>
    <w:rsid w:val="00D34A22"/>
    <w:rsid w:val="00D351C9"/>
    <w:rsid w:val="00D354DE"/>
    <w:rsid w:val="00D35549"/>
    <w:rsid w:val="00D35E9E"/>
    <w:rsid w:val="00D36285"/>
    <w:rsid w:val="00D368A2"/>
    <w:rsid w:val="00D37B89"/>
    <w:rsid w:val="00D37D5E"/>
    <w:rsid w:val="00D37F59"/>
    <w:rsid w:val="00D418B2"/>
    <w:rsid w:val="00D41A40"/>
    <w:rsid w:val="00D41B4E"/>
    <w:rsid w:val="00D41C4A"/>
    <w:rsid w:val="00D41D28"/>
    <w:rsid w:val="00D423BC"/>
    <w:rsid w:val="00D42843"/>
    <w:rsid w:val="00D42FF2"/>
    <w:rsid w:val="00D44803"/>
    <w:rsid w:val="00D44D03"/>
    <w:rsid w:val="00D44EE4"/>
    <w:rsid w:val="00D454B9"/>
    <w:rsid w:val="00D46329"/>
    <w:rsid w:val="00D47845"/>
    <w:rsid w:val="00D478CF"/>
    <w:rsid w:val="00D47A3A"/>
    <w:rsid w:val="00D50A7F"/>
    <w:rsid w:val="00D5132A"/>
    <w:rsid w:val="00D51767"/>
    <w:rsid w:val="00D521AB"/>
    <w:rsid w:val="00D52559"/>
    <w:rsid w:val="00D52733"/>
    <w:rsid w:val="00D53AD0"/>
    <w:rsid w:val="00D53EE6"/>
    <w:rsid w:val="00D5412C"/>
    <w:rsid w:val="00D549A6"/>
    <w:rsid w:val="00D54A42"/>
    <w:rsid w:val="00D54D8E"/>
    <w:rsid w:val="00D55147"/>
    <w:rsid w:val="00D558BB"/>
    <w:rsid w:val="00D56557"/>
    <w:rsid w:val="00D5694F"/>
    <w:rsid w:val="00D56967"/>
    <w:rsid w:val="00D56C7F"/>
    <w:rsid w:val="00D57193"/>
    <w:rsid w:val="00D57A4F"/>
    <w:rsid w:val="00D60762"/>
    <w:rsid w:val="00D60802"/>
    <w:rsid w:val="00D609D2"/>
    <w:rsid w:val="00D60ADC"/>
    <w:rsid w:val="00D61177"/>
    <w:rsid w:val="00D617C9"/>
    <w:rsid w:val="00D61940"/>
    <w:rsid w:val="00D62A96"/>
    <w:rsid w:val="00D62B77"/>
    <w:rsid w:val="00D62F31"/>
    <w:rsid w:val="00D62F5B"/>
    <w:rsid w:val="00D63C76"/>
    <w:rsid w:val="00D63D92"/>
    <w:rsid w:val="00D63DEC"/>
    <w:rsid w:val="00D63E10"/>
    <w:rsid w:val="00D64262"/>
    <w:rsid w:val="00D645BD"/>
    <w:rsid w:val="00D64CC3"/>
    <w:rsid w:val="00D65499"/>
    <w:rsid w:val="00D6587B"/>
    <w:rsid w:val="00D65CC0"/>
    <w:rsid w:val="00D65E19"/>
    <w:rsid w:val="00D661A3"/>
    <w:rsid w:val="00D671CE"/>
    <w:rsid w:val="00D67C1D"/>
    <w:rsid w:val="00D706AB"/>
    <w:rsid w:val="00D71663"/>
    <w:rsid w:val="00D71991"/>
    <w:rsid w:val="00D725CC"/>
    <w:rsid w:val="00D72708"/>
    <w:rsid w:val="00D732ED"/>
    <w:rsid w:val="00D73DCF"/>
    <w:rsid w:val="00D73EAD"/>
    <w:rsid w:val="00D73EB7"/>
    <w:rsid w:val="00D749F4"/>
    <w:rsid w:val="00D74AEB"/>
    <w:rsid w:val="00D757B1"/>
    <w:rsid w:val="00D757C8"/>
    <w:rsid w:val="00D75A8E"/>
    <w:rsid w:val="00D75B17"/>
    <w:rsid w:val="00D75D53"/>
    <w:rsid w:val="00D75FC2"/>
    <w:rsid w:val="00D76ADF"/>
    <w:rsid w:val="00D76FC8"/>
    <w:rsid w:val="00D77475"/>
    <w:rsid w:val="00D77603"/>
    <w:rsid w:val="00D777CF"/>
    <w:rsid w:val="00D779B1"/>
    <w:rsid w:val="00D77C2A"/>
    <w:rsid w:val="00D77FE6"/>
    <w:rsid w:val="00D8083E"/>
    <w:rsid w:val="00D80978"/>
    <w:rsid w:val="00D80EE5"/>
    <w:rsid w:val="00D815F5"/>
    <w:rsid w:val="00D81AF9"/>
    <w:rsid w:val="00D81F29"/>
    <w:rsid w:val="00D82151"/>
    <w:rsid w:val="00D826B4"/>
    <w:rsid w:val="00D82D80"/>
    <w:rsid w:val="00D82DA6"/>
    <w:rsid w:val="00D82F01"/>
    <w:rsid w:val="00D834E3"/>
    <w:rsid w:val="00D835E1"/>
    <w:rsid w:val="00D83857"/>
    <w:rsid w:val="00D83AA3"/>
    <w:rsid w:val="00D84554"/>
    <w:rsid w:val="00D8486F"/>
    <w:rsid w:val="00D84CCC"/>
    <w:rsid w:val="00D86167"/>
    <w:rsid w:val="00D8668D"/>
    <w:rsid w:val="00D86BEB"/>
    <w:rsid w:val="00D86C19"/>
    <w:rsid w:val="00D872B0"/>
    <w:rsid w:val="00D872F0"/>
    <w:rsid w:val="00D875F8"/>
    <w:rsid w:val="00D877B0"/>
    <w:rsid w:val="00D87D3A"/>
    <w:rsid w:val="00D87E08"/>
    <w:rsid w:val="00D906D0"/>
    <w:rsid w:val="00D917F1"/>
    <w:rsid w:val="00D91B94"/>
    <w:rsid w:val="00D92459"/>
    <w:rsid w:val="00D92818"/>
    <w:rsid w:val="00D92B7F"/>
    <w:rsid w:val="00D93330"/>
    <w:rsid w:val="00D93C20"/>
    <w:rsid w:val="00D941B5"/>
    <w:rsid w:val="00D945F9"/>
    <w:rsid w:val="00D94679"/>
    <w:rsid w:val="00D94A52"/>
    <w:rsid w:val="00D95575"/>
    <w:rsid w:val="00D9563D"/>
    <w:rsid w:val="00D96142"/>
    <w:rsid w:val="00D96611"/>
    <w:rsid w:val="00D9665B"/>
    <w:rsid w:val="00D969D7"/>
    <w:rsid w:val="00D96E05"/>
    <w:rsid w:val="00D97310"/>
    <w:rsid w:val="00DA045F"/>
    <w:rsid w:val="00DA0A05"/>
    <w:rsid w:val="00DA1627"/>
    <w:rsid w:val="00DA1944"/>
    <w:rsid w:val="00DA19D3"/>
    <w:rsid w:val="00DA2845"/>
    <w:rsid w:val="00DA31F2"/>
    <w:rsid w:val="00DA381B"/>
    <w:rsid w:val="00DA38FF"/>
    <w:rsid w:val="00DA396B"/>
    <w:rsid w:val="00DA48F9"/>
    <w:rsid w:val="00DA497E"/>
    <w:rsid w:val="00DA53C5"/>
    <w:rsid w:val="00DA5908"/>
    <w:rsid w:val="00DA5EBF"/>
    <w:rsid w:val="00DA61D6"/>
    <w:rsid w:val="00DA6509"/>
    <w:rsid w:val="00DA654F"/>
    <w:rsid w:val="00DA6A25"/>
    <w:rsid w:val="00DA6BD9"/>
    <w:rsid w:val="00DA6FC5"/>
    <w:rsid w:val="00DA75C5"/>
    <w:rsid w:val="00DB0163"/>
    <w:rsid w:val="00DB09F8"/>
    <w:rsid w:val="00DB0C30"/>
    <w:rsid w:val="00DB14CE"/>
    <w:rsid w:val="00DB16BF"/>
    <w:rsid w:val="00DB1D41"/>
    <w:rsid w:val="00DB2BA4"/>
    <w:rsid w:val="00DB2D68"/>
    <w:rsid w:val="00DB2DA8"/>
    <w:rsid w:val="00DB2F45"/>
    <w:rsid w:val="00DB332A"/>
    <w:rsid w:val="00DB4480"/>
    <w:rsid w:val="00DB4540"/>
    <w:rsid w:val="00DB4BED"/>
    <w:rsid w:val="00DB52A4"/>
    <w:rsid w:val="00DB5581"/>
    <w:rsid w:val="00DB56D2"/>
    <w:rsid w:val="00DB59EA"/>
    <w:rsid w:val="00DB5B9B"/>
    <w:rsid w:val="00DB5BAC"/>
    <w:rsid w:val="00DB631B"/>
    <w:rsid w:val="00DB7195"/>
    <w:rsid w:val="00DB74AD"/>
    <w:rsid w:val="00DB7DC4"/>
    <w:rsid w:val="00DC1040"/>
    <w:rsid w:val="00DC10BC"/>
    <w:rsid w:val="00DC1438"/>
    <w:rsid w:val="00DC1995"/>
    <w:rsid w:val="00DC22E9"/>
    <w:rsid w:val="00DC2410"/>
    <w:rsid w:val="00DC3AAF"/>
    <w:rsid w:val="00DC40E8"/>
    <w:rsid w:val="00DC4418"/>
    <w:rsid w:val="00DC483D"/>
    <w:rsid w:val="00DC4841"/>
    <w:rsid w:val="00DC484C"/>
    <w:rsid w:val="00DC4AC4"/>
    <w:rsid w:val="00DC5271"/>
    <w:rsid w:val="00DC56B6"/>
    <w:rsid w:val="00DC600B"/>
    <w:rsid w:val="00DC6193"/>
    <w:rsid w:val="00DC68B5"/>
    <w:rsid w:val="00DC6E56"/>
    <w:rsid w:val="00DC74FD"/>
    <w:rsid w:val="00DC7666"/>
    <w:rsid w:val="00DC7BDC"/>
    <w:rsid w:val="00DD000A"/>
    <w:rsid w:val="00DD0B0A"/>
    <w:rsid w:val="00DD15B9"/>
    <w:rsid w:val="00DD2156"/>
    <w:rsid w:val="00DD3840"/>
    <w:rsid w:val="00DD4865"/>
    <w:rsid w:val="00DD4A84"/>
    <w:rsid w:val="00DD637F"/>
    <w:rsid w:val="00DD682D"/>
    <w:rsid w:val="00DD6D70"/>
    <w:rsid w:val="00DD6F02"/>
    <w:rsid w:val="00DD7751"/>
    <w:rsid w:val="00DD7D69"/>
    <w:rsid w:val="00DE014D"/>
    <w:rsid w:val="00DE092F"/>
    <w:rsid w:val="00DE1114"/>
    <w:rsid w:val="00DE1345"/>
    <w:rsid w:val="00DE147C"/>
    <w:rsid w:val="00DE17E2"/>
    <w:rsid w:val="00DE1AAB"/>
    <w:rsid w:val="00DE20F9"/>
    <w:rsid w:val="00DE21F5"/>
    <w:rsid w:val="00DE23FF"/>
    <w:rsid w:val="00DE29A6"/>
    <w:rsid w:val="00DE2A14"/>
    <w:rsid w:val="00DE2ABE"/>
    <w:rsid w:val="00DE2E30"/>
    <w:rsid w:val="00DE3AD5"/>
    <w:rsid w:val="00DE470B"/>
    <w:rsid w:val="00DE48CF"/>
    <w:rsid w:val="00DE48EA"/>
    <w:rsid w:val="00DE5230"/>
    <w:rsid w:val="00DE59CC"/>
    <w:rsid w:val="00DE5B81"/>
    <w:rsid w:val="00DE6275"/>
    <w:rsid w:val="00DE71C0"/>
    <w:rsid w:val="00DF0256"/>
    <w:rsid w:val="00DF032F"/>
    <w:rsid w:val="00DF03FE"/>
    <w:rsid w:val="00DF0D6B"/>
    <w:rsid w:val="00DF0DF5"/>
    <w:rsid w:val="00DF1046"/>
    <w:rsid w:val="00DF17B0"/>
    <w:rsid w:val="00DF1BD9"/>
    <w:rsid w:val="00DF32F2"/>
    <w:rsid w:val="00DF398A"/>
    <w:rsid w:val="00DF3A01"/>
    <w:rsid w:val="00DF3A3C"/>
    <w:rsid w:val="00DF3E0F"/>
    <w:rsid w:val="00DF3FB6"/>
    <w:rsid w:val="00DF491D"/>
    <w:rsid w:val="00DF5087"/>
    <w:rsid w:val="00DF549A"/>
    <w:rsid w:val="00DF5C8C"/>
    <w:rsid w:val="00DF5DC4"/>
    <w:rsid w:val="00DF68E2"/>
    <w:rsid w:val="00DF7EC5"/>
    <w:rsid w:val="00DF7EE0"/>
    <w:rsid w:val="00E0044A"/>
    <w:rsid w:val="00E0096F"/>
    <w:rsid w:val="00E0139F"/>
    <w:rsid w:val="00E015A6"/>
    <w:rsid w:val="00E02FC6"/>
    <w:rsid w:val="00E034C4"/>
    <w:rsid w:val="00E03DE1"/>
    <w:rsid w:val="00E048A5"/>
    <w:rsid w:val="00E04B0E"/>
    <w:rsid w:val="00E04B5B"/>
    <w:rsid w:val="00E04E18"/>
    <w:rsid w:val="00E0551C"/>
    <w:rsid w:val="00E05606"/>
    <w:rsid w:val="00E05A7C"/>
    <w:rsid w:val="00E05D8E"/>
    <w:rsid w:val="00E06229"/>
    <w:rsid w:val="00E0723B"/>
    <w:rsid w:val="00E07716"/>
    <w:rsid w:val="00E077AF"/>
    <w:rsid w:val="00E10EFA"/>
    <w:rsid w:val="00E119CA"/>
    <w:rsid w:val="00E12A61"/>
    <w:rsid w:val="00E12CB9"/>
    <w:rsid w:val="00E12D0D"/>
    <w:rsid w:val="00E14A8F"/>
    <w:rsid w:val="00E14B56"/>
    <w:rsid w:val="00E14EB7"/>
    <w:rsid w:val="00E157B4"/>
    <w:rsid w:val="00E16091"/>
    <w:rsid w:val="00E161CF"/>
    <w:rsid w:val="00E1637A"/>
    <w:rsid w:val="00E1663A"/>
    <w:rsid w:val="00E17310"/>
    <w:rsid w:val="00E1734E"/>
    <w:rsid w:val="00E17EC5"/>
    <w:rsid w:val="00E209FC"/>
    <w:rsid w:val="00E20DCF"/>
    <w:rsid w:val="00E20DD2"/>
    <w:rsid w:val="00E2148A"/>
    <w:rsid w:val="00E21A87"/>
    <w:rsid w:val="00E21F91"/>
    <w:rsid w:val="00E22820"/>
    <w:rsid w:val="00E22E5D"/>
    <w:rsid w:val="00E23806"/>
    <w:rsid w:val="00E238E0"/>
    <w:rsid w:val="00E239B9"/>
    <w:rsid w:val="00E23A36"/>
    <w:rsid w:val="00E241CD"/>
    <w:rsid w:val="00E2424D"/>
    <w:rsid w:val="00E2452F"/>
    <w:rsid w:val="00E24B5D"/>
    <w:rsid w:val="00E252B0"/>
    <w:rsid w:val="00E252F3"/>
    <w:rsid w:val="00E25724"/>
    <w:rsid w:val="00E25C23"/>
    <w:rsid w:val="00E26462"/>
    <w:rsid w:val="00E26949"/>
    <w:rsid w:val="00E26F5E"/>
    <w:rsid w:val="00E2708F"/>
    <w:rsid w:val="00E273B3"/>
    <w:rsid w:val="00E276CD"/>
    <w:rsid w:val="00E27D3B"/>
    <w:rsid w:val="00E3009B"/>
    <w:rsid w:val="00E30DB1"/>
    <w:rsid w:val="00E30FEA"/>
    <w:rsid w:val="00E3153A"/>
    <w:rsid w:val="00E315E1"/>
    <w:rsid w:val="00E315FF"/>
    <w:rsid w:val="00E31D9F"/>
    <w:rsid w:val="00E31E63"/>
    <w:rsid w:val="00E328CA"/>
    <w:rsid w:val="00E32A05"/>
    <w:rsid w:val="00E32BB6"/>
    <w:rsid w:val="00E33555"/>
    <w:rsid w:val="00E35169"/>
    <w:rsid w:val="00E354C6"/>
    <w:rsid w:val="00E35570"/>
    <w:rsid w:val="00E40A25"/>
    <w:rsid w:val="00E40C37"/>
    <w:rsid w:val="00E41033"/>
    <w:rsid w:val="00E41159"/>
    <w:rsid w:val="00E412BE"/>
    <w:rsid w:val="00E41321"/>
    <w:rsid w:val="00E413D1"/>
    <w:rsid w:val="00E4173E"/>
    <w:rsid w:val="00E419BC"/>
    <w:rsid w:val="00E42294"/>
    <w:rsid w:val="00E423F1"/>
    <w:rsid w:val="00E42628"/>
    <w:rsid w:val="00E426A7"/>
    <w:rsid w:val="00E42F78"/>
    <w:rsid w:val="00E43344"/>
    <w:rsid w:val="00E4347D"/>
    <w:rsid w:val="00E43884"/>
    <w:rsid w:val="00E43A49"/>
    <w:rsid w:val="00E43D21"/>
    <w:rsid w:val="00E44178"/>
    <w:rsid w:val="00E445CA"/>
    <w:rsid w:val="00E44660"/>
    <w:rsid w:val="00E45BAD"/>
    <w:rsid w:val="00E45C12"/>
    <w:rsid w:val="00E45D78"/>
    <w:rsid w:val="00E45FD0"/>
    <w:rsid w:val="00E46896"/>
    <w:rsid w:val="00E46E2A"/>
    <w:rsid w:val="00E46E96"/>
    <w:rsid w:val="00E473A5"/>
    <w:rsid w:val="00E47622"/>
    <w:rsid w:val="00E47994"/>
    <w:rsid w:val="00E50C66"/>
    <w:rsid w:val="00E50EF5"/>
    <w:rsid w:val="00E5135C"/>
    <w:rsid w:val="00E51614"/>
    <w:rsid w:val="00E51842"/>
    <w:rsid w:val="00E518C6"/>
    <w:rsid w:val="00E520B0"/>
    <w:rsid w:val="00E5282F"/>
    <w:rsid w:val="00E535E1"/>
    <w:rsid w:val="00E53BC3"/>
    <w:rsid w:val="00E546D3"/>
    <w:rsid w:val="00E5552B"/>
    <w:rsid w:val="00E55CA4"/>
    <w:rsid w:val="00E5619C"/>
    <w:rsid w:val="00E561F0"/>
    <w:rsid w:val="00E567BD"/>
    <w:rsid w:val="00E56DEE"/>
    <w:rsid w:val="00E570EE"/>
    <w:rsid w:val="00E571B6"/>
    <w:rsid w:val="00E5757A"/>
    <w:rsid w:val="00E576DE"/>
    <w:rsid w:val="00E60CA8"/>
    <w:rsid w:val="00E61145"/>
    <w:rsid w:val="00E61C7D"/>
    <w:rsid w:val="00E62885"/>
    <w:rsid w:val="00E630FA"/>
    <w:rsid w:val="00E645F6"/>
    <w:rsid w:val="00E65598"/>
    <w:rsid w:val="00E65870"/>
    <w:rsid w:val="00E65BB9"/>
    <w:rsid w:val="00E66333"/>
    <w:rsid w:val="00E663BD"/>
    <w:rsid w:val="00E676AA"/>
    <w:rsid w:val="00E67DDF"/>
    <w:rsid w:val="00E67ECA"/>
    <w:rsid w:val="00E7003A"/>
    <w:rsid w:val="00E70B58"/>
    <w:rsid w:val="00E713D9"/>
    <w:rsid w:val="00E71719"/>
    <w:rsid w:val="00E71D94"/>
    <w:rsid w:val="00E72997"/>
    <w:rsid w:val="00E72C27"/>
    <w:rsid w:val="00E736AB"/>
    <w:rsid w:val="00E73A44"/>
    <w:rsid w:val="00E73B78"/>
    <w:rsid w:val="00E74427"/>
    <w:rsid w:val="00E745A7"/>
    <w:rsid w:val="00E75363"/>
    <w:rsid w:val="00E7558E"/>
    <w:rsid w:val="00E75D15"/>
    <w:rsid w:val="00E75D7C"/>
    <w:rsid w:val="00E75D9C"/>
    <w:rsid w:val="00E7652D"/>
    <w:rsid w:val="00E76E46"/>
    <w:rsid w:val="00E775BE"/>
    <w:rsid w:val="00E77802"/>
    <w:rsid w:val="00E77DBF"/>
    <w:rsid w:val="00E80B97"/>
    <w:rsid w:val="00E80DF5"/>
    <w:rsid w:val="00E8157C"/>
    <w:rsid w:val="00E81D4E"/>
    <w:rsid w:val="00E81E7B"/>
    <w:rsid w:val="00E81EFA"/>
    <w:rsid w:val="00E81F5A"/>
    <w:rsid w:val="00E8227E"/>
    <w:rsid w:val="00E8330F"/>
    <w:rsid w:val="00E8340F"/>
    <w:rsid w:val="00E83D17"/>
    <w:rsid w:val="00E83D27"/>
    <w:rsid w:val="00E841B1"/>
    <w:rsid w:val="00E84221"/>
    <w:rsid w:val="00E8425B"/>
    <w:rsid w:val="00E85ACF"/>
    <w:rsid w:val="00E85E25"/>
    <w:rsid w:val="00E869D9"/>
    <w:rsid w:val="00E86E38"/>
    <w:rsid w:val="00E86FDD"/>
    <w:rsid w:val="00E87869"/>
    <w:rsid w:val="00E87F11"/>
    <w:rsid w:val="00E87F33"/>
    <w:rsid w:val="00E90736"/>
    <w:rsid w:val="00E90BC4"/>
    <w:rsid w:val="00E91A30"/>
    <w:rsid w:val="00E92103"/>
    <w:rsid w:val="00E9236C"/>
    <w:rsid w:val="00E92574"/>
    <w:rsid w:val="00E928AC"/>
    <w:rsid w:val="00E931F0"/>
    <w:rsid w:val="00E9336D"/>
    <w:rsid w:val="00E93407"/>
    <w:rsid w:val="00E935F2"/>
    <w:rsid w:val="00E93A15"/>
    <w:rsid w:val="00E9466A"/>
    <w:rsid w:val="00E9606D"/>
    <w:rsid w:val="00E96A81"/>
    <w:rsid w:val="00E9722B"/>
    <w:rsid w:val="00EA0005"/>
    <w:rsid w:val="00EA0364"/>
    <w:rsid w:val="00EA2271"/>
    <w:rsid w:val="00EA2C5F"/>
    <w:rsid w:val="00EA3269"/>
    <w:rsid w:val="00EA3B1D"/>
    <w:rsid w:val="00EA479D"/>
    <w:rsid w:val="00EA4F4B"/>
    <w:rsid w:val="00EA4F6E"/>
    <w:rsid w:val="00EA5320"/>
    <w:rsid w:val="00EA5700"/>
    <w:rsid w:val="00EA576A"/>
    <w:rsid w:val="00EA5889"/>
    <w:rsid w:val="00EA5C17"/>
    <w:rsid w:val="00EA60C8"/>
    <w:rsid w:val="00EA640C"/>
    <w:rsid w:val="00EA6567"/>
    <w:rsid w:val="00EA6572"/>
    <w:rsid w:val="00EA698E"/>
    <w:rsid w:val="00EA7BD5"/>
    <w:rsid w:val="00EA7CCB"/>
    <w:rsid w:val="00EA7F54"/>
    <w:rsid w:val="00EB00C3"/>
    <w:rsid w:val="00EB00CF"/>
    <w:rsid w:val="00EB011E"/>
    <w:rsid w:val="00EB271D"/>
    <w:rsid w:val="00EB2896"/>
    <w:rsid w:val="00EB2A2E"/>
    <w:rsid w:val="00EB47AB"/>
    <w:rsid w:val="00EB4BF8"/>
    <w:rsid w:val="00EB52CE"/>
    <w:rsid w:val="00EB5C40"/>
    <w:rsid w:val="00EB5CD1"/>
    <w:rsid w:val="00EB6391"/>
    <w:rsid w:val="00EB6986"/>
    <w:rsid w:val="00EB7D37"/>
    <w:rsid w:val="00EC047F"/>
    <w:rsid w:val="00EC0EE8"/>
    <w:rsid w:val="00EC1140"/>
    <w:rsid w:val="00EC16E3"/>
    <w:rsid w:val="00EC1DE1"/>
    <w:rsid w:val="00EC27DA"/>
    <w:rsid w:val="00EC2BC6"/>
    <w:rsid w:val="00EC2F5F"/>
    <w:rsid w:val="00EC403D"/>
    <w:rsid w:val="00EC4352"/>
    <w:rsid w:val="00EC4E57"/>
    <w:rsid w:val="00EC510D"/>
    <w:rsid w:val="00EC511B"/>
    <w:rsid w:val="00EC5767"/>
    <w:rsid w:val="00EC59B3"/>
    <w:rsid w:val="00EC5D4D"/>
    <w:rsid w:val="00EC5DCE"/>
    <w:rsid w:val="00EC6033"/>
    <w:rsid w:val="00EC60A9"/>
    <w:rsid w:val="00EC7058"/>
    <w:rsid w:val="00EC7090"/>
    <w:rsid w:val="00EC776F"/>
    <w:rsid w:val="00EC7F2C"/>
    <w:rsid w:val="00EC7FB6"/>
    <w:rsid w:val="00ED08CE"/>
    <w:rsid w:val="00ED0E77"/>
    <w:rsid w:val="00ED0F31"/>
    <w:rsid w:val="00ED26D5"/>
    <w:rsid w:val="00ED2724"/>
    <w:rsid w:val="00ED29FE"/>
    <w:rsid w:val="00ED2EBE"/>
    <w:rsid w:val="00ED312B"/>
    <w:rsid w:val="00ED32CA"/>
    <w:rsid w:val="00ED3ABA"/>
    <w:rsid w:val="00ED3AD8"/>
    <w:rsid w:val="00ED3F89"/>
    <w:rsid w:val="00ED43D7"/>
    <w:rsid w:val="00ED4C88"/>
    <w:rsid w:val="00ED4E1F"/>
    <w:rsid w:val="00ED5087"/>
    <w:rsid w:val="00ED564F"/>
    <w:rsid w:val="00ED5E61"/>
    <w:rsid w:val="00EE0A1E"/>
    <w:rsid w:val="00EE17EF"/>
    <w:rsid w:val="00EE285C"/>
    <w:rsid w:val="00EE31F6"/>
    <w:rsid w:val="00EE368A"/>
    <w:rsid w:val="00EE3AD3"/>
    <w:rsid w:val="00EE3CA3"/>
    <w:rsid w:val="00EE3ED0"/>
    <w:rsid w:val="00EE40A6"/>
    <w:rsid w:val="00EE58EF"/>
    <w:rsid w:val="00EE5ADE"/>
    <w:rsid w:val="00EE5B0B"/>
    <w:rsid w:val="00EE659F"/>
    <w:rsid w:val="00EE6E21"/>
    <w:rsid w:val="00EE7623"/>
    <w:rsid w:val="00EF006B"/>
    <w:rsid w:val="00EF1808"/>
    <w:rsid w:val="00EF1928"/>
    <w:rsid w:val="00EF21C6"/>
    <w:rsid w:val="00EF2547"/>
    <w:rsid w:val="00EF2B17"/>
    <w:rsid w:val="00EF2B2F"/>
    <w:rsid w:val="00EF32FC"/>
    <w:rsid w:val="00EF4517"/>
    <w:rsid w:val="00EF5090"/>
    <w:rsid w:val="00EF59BF"/>
    <w:rsid w:val="00EF5A43"/>
    <w:rsid w:val="00EF5EE0"/>
    <w:rsid w:val="00EF63F9"/>
    <w:rsid w:val="00EF6437"/>
    <w:rsid w:val="00EF64ED"/>
    <w:rsid w:val="00EF651F"/>
    <w:rsid w:val="00EF66D5"/>
    <w:rsid w:val="00EF6C2E"/>
    <w:rsid w:val="00EF7204"/>
    <w:rsid w:val="00EF7704"/>
    <w:rsid w:val="00EF77AF"/>
    <w:rsid w:val="00EF77C0"/>
    <w:rsid w:val="00EF7820"/>
    <w:rsid w:val="00EF7AC6"/>
    <w:rsid w:val="00F0087D"/>
    <w:rsid w:val="00F00D18"/>
    <w:rsid w:val="00F015E3"/>
    <w:rsid w:val="00F022F0"/>
    <w:rsid w:val="00F032FF"/>
    <w:rsid w:val="00F039A4"/>
    <w:rsid w:val="00F0424B"/>
    <w:rsid w:val="00F04A7C"/>
    <w:rsid w:val="00F05B39"/>
    <w:rsid w:val="00F05C83"/>
    <w:rsid w:val="00F060C6"/>
    <w:rsid w:val="00F06392"/>
    <w:rsid w:val="00F0688B"/>
    <w:rsid w:val="00F07278"/>
    <w:rsid w:val="00F07B97"/>
    <w:rsid w:val="00F1029E"/>
    <w:rsid w:val="00F11529"/>
    <w:rsid w:val="00F118A2"/>
    <w:rsid w:val="00F11A2D"/>
    <w:rsid w:val="00F11B86"/>
    <w:rsid w:val="00F11D46"/>
    <w:rsid w:val="00F1233D"/>
    <w:rsid w:val="00F1249F"/>
    <w:rsid w:val="00F129C2"/>
    <w:rsid w:val="00F12BD7"/>
    <w:rsid w:val="00F12C2C"/>
    <w:rsid w:val="00F130E6"/>
    <w:rsid w:val="00F135FB"/>
    <w:rsid w:val="00F136C4"/>
    <w:rsid w:val="00F139E1"/>
    <w:rsid w:val="00F13F96"/>
    <w:rsid w:val="00F14245"/>
    <w:rsid w:val="00F14975"/>
    <w:rsid w:val="00F14DF2"/>
    <w:rsid w:val="00F1514D"/>
    <w:rsid w:val="00F153FE"/>
    <w:rsid w:val="00F15CA5"/>
    <w:rsid w:val="00F15F27"/>
    <w:rsid w:val="00F15F3F"/>
    <w:rsid w:val="00F16E21"/>
    <w:rsid w:val="00F179A6"/>
    <w:rsid w:val="00F17BBF"/>
    <w:rsid w:val="00F17D56"/>
    <w:rsid w:val="00F20374"/>
    <w:rsid w:val="00F205C4"/>
    <w:rsid w:val="00F215EA"/>
    <w:rsid w:val="00F21B3E"/>
    <w:rsid w:val="00F21D36"/>
    <w:rsid w:val="00F22661"/>
    <w:rsid w:val="00F22FEE"/>
    <w:rsid w:val="00F22FFA"/>
    <w:rsid w:val="00F23976"/>
    <w:rsid w:val="00F239B4"/>
    <w:rsid w:val="00F248C0"/>
    <w:rsid w:val="00F250CA"/>
    <w:rsid w:val="00F255D1"/>
    <w:rsid w:val="00F25D64"/>
    <w:rsid w:val="00F2689A"/>
    <w:rsid w:val="00F26A61"/>
    <w:rsid w:val="00F26F0B"/>
    <w:rsid w:val="00F27806"/>
    <w:rsid w:val="00F278A0"/>
    <w:rsid w:val="00F30146"/>
    <w:rsid w:val="00F307C9"/>
    <w:rsid w:val="00F30BD0"/>
    <w:rsid w:val="00F30D8B"/>
    <w:rsid w:val="00F31139"/>
    <w:rsid w:val="00F32029"/>
    <w:rsid w:val="00F32E4B"/>
    <w:rsid w:val="00F33369"/>
    <w:rsid w:val="00F3396F"/>
    <w:rsid w:val="00F35396"/>
    <w:rsid w:val="00F36033"/>
    <w:rsid w:val="00F362F0"/>
    <w:rsid w:val="00F364B9"/>
    <w:rsid w:val="00F369C9"/>
    <w:rsid w:val="00F3730C"/>
    <w:rsid w:val="00F374CC"/>
    <w:rsid w:val="00F37882"/>
    <w:rsid w:val="00F40409"/>
    <w:rsid w:val="00F408BC"/>
    <w:rsid w:val="00F40FAC"/>
    <w:rsid w:val="00F410B5"/>
    <w:rsid w:val="00F413E1"/>
    <w:rsid w:val="00F41F58"/>
    <w:rsid w:val="00F42AB1"/>
    <w:rsid w:val="00F42CE4"/>
    <w:rsid w:val="00F42D38"/>
    <w:rsid w:val="00F4418A"/>
    <w:rsid w:val="00F44569"/>
    <w:rsid w:val="00F4465D"/>
    <w:rsid w:val="00F4479B"/>
    <w:rsid w:val="00F44C1A"/>
    <w:rsid w:val="00F44D5B"/>
    <w:rsid w:val="00F453B5"/>
    <w:rsid w:val="00F45873"/>
    <w:rsid w:val="00F46302"/>
    <w:rsid w:val="00F46B04"/>
    <w:rsid w:val="00F4719D"/>
    <w:rsid w:val="00F50078"/>
    <w:rsid w:val="00F504CD"/>
    <w:rsid w:val="00F50AB9"/>
    <w:rsid w:val="00F50CF0"/>
    <w:rsid w:val="00F5104E"/>
    <w:rsid w:val="00F51766"/>
    <w:rsid w:val="00F51B6C"/>
    <w:rsid w:val="00F51CF2"/>
    <w:rsid w:val="00F52042"/>
    <w:rsid w:val="00F525EA"/>
    <w:rsid w:val="00F5262F"/>
    <w:rsid w:val="00F52B84"/>
    <w:rsid w:val="00F52C1A"/>
    <w:rsid w:val="00F537A0"/>
    <w:rsid w:val="00F544A3"/>
    <w:rsid w:val="00F5454A"/>
    <w:rsid w:val="00F54763"/>
    <w:rsid w:val="00F54A22"/>
    <w:rsid w:val="00F56B19"/>
    <w:rsid w:val="00F57705"/>
    <w:rsid w:val="00F57B74"/>
    <w:rsid w:val="00F60888"/>
    <w:rsid w:val="00F6089C"/>
    <w:rsid w:val="00F609BB"/>
    <w:rsid w:val="00F6143F"/>
    <w:rsid w:val="00F616B5"/>
    <w:rsid w:val="00F61762"/>
    <w:rsid w:val="00F6274C"/>
    <w:rsid w:val="00F62AAA"/>
    <w:rsid w:val="00F63456"/>
    <w:rsid w:val="00F644D7"/>
    <w:rsid w:val="00F64D5E"/>
    <w:rsid w:val="00F64F6E"/>
    <w:rsid w:val="00F65568"/>
    <w:rsid w:val="00F66471"/>
    <w:rsid w:val="00F67384"/>
    <w:rsid w:val="00F67CA6"/>
    <w:rsid w:val="00F67D82"/>
    <w:rsid w:val="00F67E9F"/>
    <w:rsid w:val="00F7021B"/>
    <w:rsid w:val="00F70506"/>
    <w:rsid w:val="00F7064A"/>
    <w:rsid w:val="00F71BCC"/>
    <w:rsid w:val="00F71E6B"/>
    <w:rsid w:val="00F725E2"/>
    <w:rsid w:val="00F72866"/>
    <w:rsid w:val="00F72C5D"/>
    <w:rsid w:val="00F72FBB"/>
    <w:rsid w:val="00F73071"/>
    <w:rsid w:val="00F73181"/>
    <w:rsid w:val="00F739A0"/>
    <w:rsid w:val="00F749DD"/>
    <w:rsid w:val="00F74AFB"/>
    <w:rsid w:val="00F74D62"/>
    <w:rsid w:val="00F74DC3"/>
    <w:rsid w:val="00F74E34"/>
    <w:rsid w:val="00F7515C"/>
    <w:rsid w:val="00F75574"/>
    <w:rsid w:val="00F7587B"/>
    <w:rsid w:val="00F75DFF"/>
    <w:rsid w:val="00F76444"/>
    <w:rsid w:val="00F766CA"/>
    <w:rsid w:val="00F76A32"/>
    <w:rsid w:val="00F76CDA"/>
    <w:rsid w:val="00F772EC"/>
    <w:rsid w:val="00F77903"/>
    <w:rsid w:val="00F77AF4"/>
    <w:rsid w:val="00F77C95"/>
    <w:rsid w:val="00F80283"/>
    <w:rsid w:val="00F80545"/>
    <w:rsid w:val="00F80E11"/>
    <w:rsid w:val="00F816E1"/>
    <w:rsid w:val="00F82B11"/>
    <w:rsid w:val="00F838D3"/>
    <w:rsid w:val="00F83C9A"/>
    <w:rsid w:val="00F84049"/>
    <w:rsid w:val="00F84399"/>
    <w:rsid w:val="00F84E28"/>
    <w:rsid w:val="00F84E3B"/>
    <w:rsid w:val="00F855FF"/>
    <w:rsid w:val="00F85A32"/>
    <w:rsid w:val="00F860FA"/>
    <w:rsid w:val="00F86B5B"/>
    <w:rsid w:val="00F870E4"/>
    <w:rsid w:val="00F87A9B"/>
    <w:rsid w:val="00F90A94"/>
    <w:rsid w:val="00F90D5C"/>
    <w:rsid w:val="00F90E2B"/>
    <w:rsid w:val="00F91AB5"/>
    <w:rsid w:val="00F91E7C"/>
    <w:rsid w:val="00F9206C"/>
    <w:rsid w:val="00F92BF7"/>
    <w:rsid w:val="00F936A0"/>
    <w:rsid w:val="00F93D47"/>
    <w:rsid w:val="00F93F0B"/>
    <w:rsid w:val="00F93FD3"/>
    <w:rsid w:val="00F94CA1"/>
    <w:rsid w:val="00F950B8"/>
    <w:rsid w:val="00F95513"/>
    <w:rsid w:val="00F962B0"/>
    <w:rsid w:val="00F9633E"/>
    <w:rsid w:val="00F9670A"/>
    <w:rsid w:val="00F96E06"/>
    <w:rsid w:val="00F96E9A"/>
    <w:rsid w:val="00F96F8E"/>
    <w:rsid w:val="00F97085"/>
    <w:rsid w:val="00F971E4"/>
    <w:rsid w:val="00F97F11"/>
    <w:rsid w:val="00FA0CB8"/>
    <w:rsid w:val="00FA0D96"/>
    <w:rsid w:val="00FA1251"/>
    <w:rsid w:val="00FA150D"/>
    <w:rsid w:val="00FA194D"/>
    <w:rsid w:val="00FA1BD8"/>
    <w:rsid w:val="00FA1E55"/>
    <w:rsid w:val="00FA2C6D"/>
    <w:rsid w:val="00FA3311"/>
    <w:rsid w:val="00FA3FD1"/>
    <w:rsid w:val="00FA4C5C"/>
    <w:rsid w:val="00FA5A1F"/>
    <w:rsid w:val="00FA6A6A"/>
    <w:rsid w:val="00FA6AF2"/>
    <w:rsid w:val="00FA7FF4"/>
    <w:rsid w:val="00FB2306"/>
    <w:rsid w:val="00FB2B0D"/>
    <w:rsid w:val="00FB3B6E"/>
    <w:rsid w:val="00FB3C66"/>
    <w:rsid w:val="00FB488D"/>
    <w:rsid w:val="00FB4B53"/>
    <w:rsid w:val="00FB4C03"/>
    <w:rsid w:val="00FB501D"/>
    <w:rsid w:val="00FB506C"/>
    <w:rsid w:val="00FB613E"/>
    <w:rsid w:val="00FB6F0D"/>
    <w:rsid w:val="00FB76DB"/>
    <w:rsid w:val="00FC03AD"/>
    <w:rsid w:val="00FC0975"/>
    <w:rsid w:val="00FC136B"/>
    <w:rsid w:val="00FC1639"/>
    <w:rsid w:val="00FC18BE"/>
    <w:rsid w:val="00FC2A8B"/>
    <w:rsid w:val="00FC2A97"/>
    <w:rsid w:val="00FC3614"/>
    <w:rsid w:val="00FC4C68"/>
    <w:rsid w:val="00FC4F58"/>
    <w:rsid w:val="00FC5034"/>
    <w:rsid w:val="00FC5477"/>
    <w:rsid w:val="00FC649A"/>
    <w:rsid w:val="00FC69E9"/>
    <w:rsid w:val="00FC7632"/>
    <w:rsid w:val="00FC7D53"/>
    <w:rsid w:val="00FC7D7F"/>
    <w:rsid w:val="00FD0BB6"/>
    <w:rsid w:val="00FD1423"/>
    <w:rsid w:val="00FD1F25"/>
    <w:rsid w:val="00FD3FDF"/>
    <w:rsid w:val="00FD423F"/>
    <w:rsid w:val="00FD4674"/>
    <w:rsid w:val="00FD5371"/>
    <w:rsid w:val="00FD58DD"/>
    <w:rsid w:val="00FD639F"/>
    <w:rsid w:val="00FD6BC8"/>
    <w:rsid w:val="00FD6C8B"/>
    <w:rsid w:val="00FD6FBC"/>
    <w:rsid w:val="00FD7A19"/>
    <w:rsid w:val="00FD7A55"/>
    <w:rsid w:val="00FD7C22"/>
    <w:rsid w:val="00FD7F85"/>
    <w:rsid w:val="00FE0265"/>
    <w:rsid w:val="00FE165F"/>
    <w:rsid w:val="00FE1D8C"/>
    <w:rsid w:val="00FE238A"/>
    <w:rsid w:val="00FE25D3"/>
    <w:rsid w:val="00FE3840"/>
    <w:rsid w:val="00FE3960"/>
    <w:rsid w:val="00FE441F"/>
    <w:rsid w:val="00FE482E"/>
    <w:rsid w:val="00FE51A8"/>
    <w:rsid w:val="00FE52EA"/>
    <w:rsid w:val="00FE5449"/>
    <w:rsid w:val="00FE6B3A"/>
    <w:rsid w:val="00FE6CA6"/>
    <w:rsid w:val="00FE7F78"/>
    <w:rsid w:val="00FF0E18"/>
    <w:rsid w:val="00FF163F"/>
    <w:rsid w:val="00FF2D15"/>
    <w:rsid w:val="00FF2DBB"/>
    <w:rsid w:val="00FF3B3F"/>
    <w:rsid w:val="00FF4627"/>
    <w:rsid w:val="00FF504F"/>
    <w:rsid w:val="00FF53F2"/>
    <w:rsid w:val="00FF5460"/>
    <w:rsid w:val="00FF6B6C"/>
    <w:rsid w:val="00FF7427"/>
    <w:rsid w:val="00FF7531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5E0EE5"/>
  <w15:docId w15:val="{7F569ACA-522B-4D63-AA48-DEA376AF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2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paragraph" w:styleId="NoSpacing">
    <w:name w:val="No Spacing"/>
    <w:uiPriority w:val="1"/>
    <w:qFormat/>
    <w:rsid w:val="009715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F129C2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77E1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77E1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877B10"/>
    <w:rPr>
      <w:rFonts w:ascii="Arial" w:hAnsi="Arial" w:cs="Angsana New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7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7771"/>
    <w:rPr>
      <w:rFonts w:ascii="Arial" w:hAnsi="Arial" w:cs="Angsana New"/>
      <w:b/>
      <w:bCs/>
      <w:szCs w:val="25"/>
    </w:rPr>
  </w:style>
  <w:style w:type="table" w:styleId="TableGridLight">
    <w:name w:val="Grid Table Light"/>
    <w:basedOn w:val="TableNormal"/>
    <w:uiPriority w:val="40"/>
    <w:rsid w:val="00BD7C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6C04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CurrentList1">
    <w:name w:val="Current List1"/>
    <w:uiPriority w:val="99"/>
    <w:rsid w:val="009E29CE"/>
  </w:style>
  <w:style w:type="character" w:customStyle="1" w:styleId="blockChar">
    <w:name w:val="block Char"/>
    <w:aliases w:val="b Char"/>
    <w:locked/>
    <w:rsid w:val="00C7186F"/>
    <w:rPr>
      <w:rFonts w:ascii="Times New Roman" w:eastAsia="Times New Roman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3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19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7D742A-C4ED-4D55-9FF6-C55A01A6CF1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786D9A8-E417-4981-9261-71255FCE5B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A203D-DBFF-4C97-B62A-32CB33DE2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3058BA-37AB-4F27-AF80-92A946BB1D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1221</TotalTime>
  <Pages>5</Pages>
  <Words>10841</Words>
  <Characters>49217</Characters>
  <Application>Microsoft Office Word</Application>
  <DocSecurity>0</DocSecurity>
  <Lines>3729</Lines>
  <Paragraphs>1628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……………………………………</vt:lpstr>
      <vt:lpstr>บริษัท ……………………………………</vt:lpstr>
    </vt:vector>
  </TitlesOfParts>
  <Company>KPMG</Company>
  <LinksUpToDate>false</LinksUpToDate>
  <CharactersWithSpaces>50518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dc:description/>
  <cp:lastModifiedBy>Kornsiri, Chongaksorn</cp:lastModifiedBy>
  <cp:revision>207</cp:revision>
  <cp:lastPrinted>2026-02-24T13:30:00Z</cp:lastPrinted>
  <dcterms:created xsi:type="dcterms:W3CDTF">2025-02-24T05:28:00Z</dcterms:created>
  <dcterms:modified xsi:type="dcterms:W3CDTF">2026-02-25T04:31:00Z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