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6D940E" w14:textId="77777777" w:rsidR="00E62E4B" w:rsidRPr="00DD0FA9" w:rsidRDefault="00E62E4B" w:rsidP="00E62E4B">
      <w:pPr>
        <w:pStyle w:val="Title"/>
        <w:rPr>
          <w:rFonts w:ascii="Angsana New" w:hAnsi="Angsana New" w:cs="Angsana New"/>
          <w:sz w:val="36"/>
          <w:szCs w:val="36"/>
          <w:lang w:val="en-US"/>
        </w:rPr>
      </w:pPr>
      <w:r w:rsidRPr="00DD0FA9">
        <w:rPr>
          <w:rFonts w:ascii="Angsana New"/>
          <w:sz w:val="36"/>
          <w:szCs w:val="36"/>
          <w:cs/>
        </w:rPr>
        <w:t>รายงาน</w:t>
      </w:r>
      <w:r w:rsidRPr="00DD0FA9">
        <w:rPr>
          <w:rFonts w:ascii="Angsana New" w:hint="cs"/>
          <w:sz w:val="36"/>
          <w:szCs w:val="36"/>
          <w:cs/>
        </w:rPr>
        <w:t>ของ</w:t>
      </w:r>
      <w:r w:rsidRPr="00DD0FA9">
        <w:rPr>
          <w:rFonts w:ascii="Angsana New"/>
          <w:sz w:val="36"/>
          <w:szCs w:val="36"/>
          <w:cs/>
        </w:rPr>
        <w:t>ผู้สอบบัญชีรับอนุญาต</w:t>
      </w:r>
    </w:p>
    <w:p w14:paraId="07D5C77D" w14:textId="77777777" w:rsidR="00E62E4B" w:rsidRPr="00DD0FA9" w:rsidRDefault="00E62E4B" w:rsidP="00E62E4B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</w:p>
    <w:p w14:paraId="2F52B731" w14:textId="77777777" w:rsidR="00E62E4B" w:rsidRPr="00DD0FA9" w:rsidRDefault="00E62E4B" w:rsidP="00E62E4B">
      <w:pPr>
        <w:jc w:val="both"/>
        <w:rPr>
          <w:rFonts w:ascii="Angsana New" w:hAnsi="Angsana New"/>
          <w:b/>
          <w:bCs/>
          <w:sz w:val="32"/>
          <w:szCs w:val="32"/>
        </w:rPr>
      </w:pPr>
      <w:r w:rsidRPr="00DD0FA9">
        <w:rPr>
          <w:rFonts w:ascii="Angsana New" w:hAnsi="Angsana New"/>
          <w:b/>
          <w:bCs/>
          <w:sz w:val="32"/>
          <w:szCs w:val="32"/>
          <w:cs/>
        </w:rPr>
        <w:t>เสนอ</w:t>
      </w:r>
      <w:r>
        <w:rPr>
          <w:rFonts w:ascii="Angsana New" w:hAnsi="Angsana New" w:hint="cs"/>
          <w:b/>
          <w:bCs/>
          <w:sz w:val="32"/>
          <w:szCs w:val="32"/>
          <w:cs/>
        </w:rPr>
        <w:t>ผู้ถือหุ้นและ</w:t>
      </w:r>
      <w:r w:rsidRPr="00DD0FA9">
        <w:rPr>
          <w:rFonts w:ascii="Angsana New" w:hAnsi="Angsana New"/>
          <w:b/>
          <w:bCs/>
          <w:sz w:val="32"/>
          <w:szCs w:val="32"/>
          <w:cs/>
        </w:rPr>
        <w:t>คณะกรรมการ</w:t>
      </w:r>
    </w:p>
    <w:p w14:paraId="6EC6A3C0" w14:textId="77777777" w:rsidR="00D71E3A" w:rsidRPr="00D71E3A" w:rsidRDefault="00D71E3A" w:rsidP="00ED7C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color w:val="000000"/>
          <w:sz w:val="52"/>
          <w:szCs w:val="32"/>
        </w:rPr>
      </w:pPr>
      <w:r w:rsidRPr="00D71E3A">
        <w:rPr>
          <w:rFonts w:ascii="Angsana New" w:hAnsi="Angsana New"/>
          <w:b/>
          <w:bCs/>
          <w:color w:val="000000"/>
          <w:sz w:val="52"/>
          <w:szCs w:val="32"/>
          <w:cs/>
        </w:rPr>
        <w:t>บริษัท</w:t>
      </w:r>
      <w:r w:rsidRPr="00D71E3A">
        <w:rPr>
          <w:rFonts w:ascii="Angsana New" w:hAnsi="Angsana New" w:hint="cs"/>
          <w:b/>
          <w:bCs/>
          <w:color w:val="000000"/>
          <w:sz w:val="52"/>
          <w:szCs w:val="32"/>
          <w:cs/>
        </w:rPr>
        <w:t xml:space="preserve"> </w:t>
      </w:r>
      <w:r w:rsidRPr="00D71E3A">
        <w:rPr>
          <w:rFonts w:ascii="Angsana New" w:hAnsi="Angsana New"/>
          <w:b/>
          <w:bCs/>
          <w:color w:val="000000"/>
          <w:sz w:val="52"/>
          <w:szCs w:val="32"/>
          <w:cs/>
        </w:rPr>
        <w:t xml:space="preserve"> </w:t>
      </w:r>
      <w:r w:rsidRPr="00D71E3A">
        <w:rPr>
          <w:rFonts w:ascii="Angsana New" w:hAnsi="Angsana New" w:hint="cs"/>
          <w:b/>
          <w:bCs/>
          <w:color w:val="000000"/>
          <w:sz w:val="52"/>
          <w:szCs w:val="32"/>
          <w:cs/>
        </w:rPr>
        <w:t>เซ็น  คอร์ปอเรชั่น  กรุ๊ป</w:t>
      </w:r>
      <w:r w:rsidRPr="00D71E3A">
        <w:rPr>
          <w:rFonts w:ascii="Angsana New" w:hAnsi="Angsana New"/>
          <w:b/>
          <w:bCs/>
          <w:color w:val="000000"/>
          <w:sz w:val="52"/>
          <w:szCs w:val="32"/>
          <w:cs/>
        </w:rPr>
        <w:t xml:space="preserve"> </w:t>
      </w:r>
      <w:r w:rsidRPr="00D71E3A">
        <w:rPr>
          <w:rFonts w:ascii="Angsana New" w:hAnsi="Angsana New" w:hint="cs"/>
          <w:b/>
          <w:bCs/>
          <w:color w:val="000000"/>
          <w:sz w:val="52"/>
          <w:szCs w:val="32"/>
          <w:cs/>
        </w:rPr>
        <w:t xml:space="preserve"> </w:t>
      </w:r>
      <w:r w:rsidRPr="00D71E3A">
        <w:rPr>
          <w:rFonts w:ascii="Angsana New" w:hAnsi="Angsana New"/>
          <w:b/>
          <w:bCs/>
          <w:color w:val="000000"/>
          <w:sz w:val="52"/>
          <w:szCs w:val="32"/>
          <w:cs/>
        </w:rPr>
        <w:t>จำกัด</w:t>
      </w:r>
      <w:r w:rsidRPr="00D71E3A">
        <w:rPr>
          <w:rFonts w:ascii="Angsana New" w:hAnsi="Angsana New" w:hint="cs"/>
          <w:b/>
          <w:bCs/>
          <w:color w:val="000000"/>
          <w:sz w:val="52"/>
          <w:szCs w:val="32"/>
          <w:cs/>
        </w:rPr>
        <w:t xml:space="preserve"> </w:t>
      </w:r>
      <w:r w:rsidRPr="00D71E3A">
        <w:rPr>
          <w:rFonts w:ascii="Angsana New" w:hAnsi="Angsana New"/>
          <w:b/>
          <w:bCs/>
          <w:color w:val="000000"/>
          <w:sz w:val="52"/>
          <w:szCs w:val="32"/>
          <w:cs/>
        </w:rPr>
        <w:t xml:space="preserve"> (มหาชน) </w:t>
      </w:r>
    </w:p>
    <w:p w14:paraId="5B4E8CC6" w14:textId="77777777" w:rsidR="00244F01" w:rsidRPr="003E1722" w:rsidRDefault="00244F01" w:rsidP="008D5CED">
      <w:pPr>
        <w:spacing w:line="240" w:lineRule="auto"/>
        <w:jc w:val="thaiDistribute"/>
        <w:rPr>
          <w:rFonts w:asciiTheme="majorBidi" w:eastAsia="Calibri" w:hAnsiTheme="majorBidi" w:cstheme="majorBidi"/>
          <w:b/>
          <w:bCs/>
          <w:sz w:val="32"/>
          <w:szCs w:val="32"/>
        </w:rPr>
      </w:pPr>
    </w:p>
    <w:p w14:paraId="76CFB8F0" w14:textId="4FCF35C4" w:rsidR="00AB1D4A" w:rsidRPr="000A0D4B" w:rsidRDefault="00AB1D4A" w:rsidP="008D5CED">
      <w:pPr>
        <w:spacing w:line="240" w:lineRule="auto"/>
        <w:jc w:val="thaiDistribute"/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0A0D4B">
        <w:rPr>
          <w:rFonts w:asciiTheme="majorBidi" w:eastAsia="Calibri" w:hAnsiTheme="majorBidi" w:cstheme="majorBidi"/>
          <w:b/>
          <w:bCs/>
          <w:sz w:val="32"/>
          <w:szCs w:val="32"/>
          <w:cs/>
        </w:rPr>
        <w:t>ความเห็น</w:t>
      </w:r>
    </w:p>
    <w:p w14:paraId="19F6B3AB" w14:textId="77777777" w:rsidR="005417F0" w:rsidRPr="00A85901" w:rsidRDefault="005417F0" w:rsidP="005417F0">
      <w:pPr>
        <w:pStyle w:val="FSBlank"/>
        <w:rPr>
          <w:rFonts w:asciiTheme="majorBidi" w:hAnsiTheme="majorBidi" w:cstheme="majorBidi"/>
          <w:sz w:val="16"/>
          <w:szCs w:val="16"/>
        </w:rPr>
      </w:pPr>
    </w:p>
    <w:p w14:paraId="285770ED" w14:textId="7A7D3A87" w:rsidR="00AB1D4A" w:rsidRPr="003542A4" w:rsidRDefault="00A934C3" w:rsidP="008D5CED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542A4">
        <w:rPr>
          <w:rFonts w:asciiTheme="majorBidi" w:eastAsia="Calibri" w:hAnsiTheme="majorBidi" w:cstheme="majorBidi"/>
          <w:sz w:val="32"/>
          <w:szCs w:val="32"/>
          <w:cs/>
        </w:rPr>
        <w:t>ข้าพเจ้าได้ตรวจสอบงบการเงินรวม</w:t>
      </w:r>
      <w:r w:rsidR="00AB1D4A" w:rsidRPr="003542A4">
        <w:rPr>
          <w:rFonts w:asciiTheme="majorBidi" w:eastAsia="Calibri" w:hAnsiTheme="majorBidi" w:cstheme="majorBidi"/>
          <w:sz w:val="32"/>
          <w:szCs w:val="32"/>
          <w:cs/>
        </w:rPr>
        <w:t xml:space="preserve">ของบริษัท </w:t>
      </w:r>
      <w:r w:rsidR="00210C73" w:rsidRPr="003542A4">
        <w:rPr>
          <w:rFonts w:asciiTheme="majorBidi" w:eastAsia="Calibri" w:hAnsiTheme="majorBidi" w:cstheme="majorBidi"/>
          <w:sz w:val="32"/>
          <w:szCs w:val="32"/>
          <w:cs/>
        </w:rPr>
        <w:t>เซ็น คอร์ปอเรชั่น กรุ๊ป</w:t>
      </w:r>
      <w:r w:rsidR="00AB1D4A" w:rsidRPr="003542A4">
        <w:rPr>
          <w:rFonts w:asciiTheme="majorBidi" w:eastAsia="Calibri" w:hAnsiTheme="majorBidi" w:cstheme="majorBidi"/>
          <w:sz w:val="32"/>
          <w:szCs w:val="32"/>
          <w:cs/>
        </w:rPr>
        <w:t xml:space="preserve"> จำกัด (มหาชน) </w:t>
      </w:r>
      <w:r w:rsidRPr="003542A4">
        <w:rPr>
          <w:rFonts w:asciiTheme="majorBidi" w:eastAsia="Calibri" w:hAnsiTheme="majorBidi" w:cstheme="majorBidi"/>
          <w:sz w:val="32"/>
          <w:szCs w:val="32"/>
          <w:cs/>
        </w:rPr>
        <w:t xml:space="preserve">และบริษัทย่อย </w:t>
      </w:r>
      <w:r w:rsidR="00AB1D4A" w:rsidRPr="003542A4">
        <w:rPr>
          <w:rFonts w:asciiTheme="majorBidi" w:eastAsia="Calibri" w:hAnsiTheme="majorBidi" w:cstheme="majorBidi"/>
          <w:sz w:val="32"/>
          <w:szCs w:val="32"/>
          <w:cs/>
        </w:rPr>
        <w:t>(</w:t>
      </w:r>
      <w:r w:rsidR="005F19A4" w:rsidRPr="003542A4">
        <w:rPr>
          <w:rFonts w:asciiTheme="majorBidi" w:eastAsia="Calibri" w:hAnsiTheme="majorBidi" w:cstheme="majorBidi"/>
          <w:sz w:val="32"/>
          <w:szCs w:val="32"/>
        </w:rPr>
        <w:t>“</w:t>
      </w:r>
      <w:r w:rsidRPr="003542A4">
        <w:rPr>
          <w:rFonts w:asciiTheme="majorBidi" w:eastAsia="Calibri" w:hAnsiTheme="majorBidi" w:cstheme="majorBidi"/>
          <w:sz w:val="32"/>
          <w:szCs w:val="32"/>
          <w:cs/>
        </w:rPr>
        <w:t>กลุ่ม</w:t>
      </w:r>
      <w:r w:rsidR="00AB1D4A" w:rsidRPr="003542A4">
        <w:rPr>
          <w:rFonts w:asciiTheme="majorBidi" w:eastAsia="Calibri" w:hAnsiTheme="majorBidi" w:cstheme="majorBidi"/>
          <w:sz w:val="32"/>
          <w:szCs w:val="32"/>
          <w:cs/>
        </w:rPr>
        <w:t>บริ</w:t>
      </w:r>
      <w:r w:rsidR="00AB1D4A" w:rsidRPr="003542A4">
        <w:rPr>
          <w:rFonts w:asciiTheme="majorBidi" w:hAnsiTheme="majorBidi" w:cstheme="majorBidi"/>
          <w:sz w:val="32"/>
          <w:szCs w:val="32"/>
          <w:cs/>
        </w:rPr>
        <w:t>ษัท</w:t>
      </w:r>
      <w:r w:rsidR="005F19A4" w:rsidRPr="003542A4">
        <w:rPr>
          <w:rFonts w:asciiTheme="majorBidi" w:hAnsiTheme="majorBidi" w:cstheme="majorBidi"/>
          <w:sz w:val="32"/>
          <w:szCs w:val="32"/>
        </w:rPr>
        <w:t>”</w:t>
      </w:r>
      <w:r w:rsidR="00AB1D4A" w:rsidRPr="003542A4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="00CA39C7" w:rsidRPr="003542A4">
        <w:rPr>
          <w:rFonts w:asciiTheme="majorBidi" w:hAnsiTheme="majorBidi" w:cstheme="majorBidi"/>
          <w:sz w:val="32"/>
          <w:szCs w:val="32"/>
          <w:cs/>
        </w:rPr>
        <w:t>และ</w:t>
      </w:r>
      <w:r w:rsidR="009B5994" w:rsidRPr="003542A4">
        <w:rPr>
          <w:rFonts w:asciiTheme="majorBidi" w:eastAsia="Calibri" w:hAnsiTheme="majorBidi" w:cstheme="majorBidi"/>
          <w:sz w:val="32"/>
          <w:szCs w:val="32"/>
          <w:cs/>
        </w:rPr>
        <w:t>งบการเงินเฉพาะกิจการ</w:t>
      </w:r>
      <w:r w:rsidR="00CA39C7" w:rsidRPr="003542A4">
        <w:rPr>
          <w:rFonts w:asciiTheme="majorBidi" w:hAnsiTheme="majorBidi" w:cstheme="majorBidi"/>
          <w:sz w:val="32"/>
          <w:szCs w:val="32"/>
          <w:cs/>
        </w:rPr>
        <w:t xml:space="preserve">ของบริษัท </w:t>
      </w:r>
      <w:r w:rsidR="00210C73" w:rsidRPr="003542A4">
        <w:rPr>
          <w:rFonts w:asciiTheme="majorBidi" w:hAnsiTheme="majorBidi" w:cstheme="majorBidi"/>
          <w:sz w:val="32"/>
          <w:szCs w:val="32"/>
          <w:cs/>
        </w:rPr>
        <w:t>เซ็น คอร์ปอเรชั่น กรุ๊ป</w:t>
      </w:r>
      <w:r w:rsidR="00CA39C7" w:rsidRPr="003542A4">
        <w:rPr>
          <w:rFonts w:asciiTheme="majorBidi" w:hAnsiTheme="majorBidi" w:cstheme="majorBidi"/>
          <w:sz w:val="32"/>
          <w:szCs w:val="32"/>
          <w:cs/>
        </w:rPr>
        <w:t xml:space="preserve"> จำกัด (มหาชน) </w:t>
      </w:r>
      <w:r w:rsidR="00EF72BE" w:rsidRPr="003542A4">
        <w:rPr>
          <w:rFonts w:asciiTheme="majorBidi" w:hAnsiTheme="majorBidi" w:cstheme="majorBidi"/>
          <w:sz w:val="32"/>
          <w:szCs w:val="32"/>
        </w:rPr>
        <w:t>(</w:t>
      </w:r>
      <w:r w:rsidR="005F19A4" w:rsidRPr="003542A4">
        <w:rPr>
          <w:rFonts w:asciiTheme="majorBidi" w:hAnsiTheme="majorBidi" w:cstheme="majorBidi"/>
          <w:sz w:val="32"/>
          <w:szCs w:val="32"/>
        </w:rPr>
        <w:t>“</w:t>
      </w:r>
      <w:r w:rsidR="00EF72BE" w:rsidRPr="003542A4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5F19A4" w:rsidRPr="003542A4">
        <w:rPr>
          <w:rFonts w:asciiTheme="majorBidi" w:hAnsiTheme="majorBidi" w:cstheme="majorBidi"/>
          <w:sz w:val="32"/>
          <w:szCs w:val="32"/>
        </w:rPr>
        <w:t>”</w:t>
      </w:r>
      <w:r w:rsidR="00EF72BE" w:rsidRPr="003542A4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="00AB1D4A" w:rsidRPr="003542A4">
        <w:rPr>
          <w:rFonts w:asciiTheme="majorBidi" w:eastAsia="Calibri" w:hAnsiTheme="majorBidi" w:cstheme="majorBidi"/>
          <w:sz w:val="32"/>
          <w:szCs w:val="32"/>
          <w:cs/>
        </w:rPr>
        <w:t>ซึ่งประกอบด้วย</w:t>
      </w:r>
      <w:r w:rsidR="00291AB5" w:rsidRPr="003542A4">
        <w:rPr>
          <w:rFonts w:asciiTheme="majorBidi" w:eastAsia="Calibri" w:hAnsiTheme="majorBidi" w:cstheme="majorBidi"/>
          <w:sz w:val="32"/>
          <w:szCs w:val="32"/>
          <w:cs/>
        </w:rPr>
        <w:t>งบฐานะการเงิน</w:t>
      </w:r>
      <w:r w:rsidRPr="003542A4">
        <w:rPr>
          <w:rFonts w:asciiTheme="majorBidi" w:eastAsia="Calibri" w:hAnsiTheme="majorBidi" w:cstheme="majorBidi"/>
          <w:sz w:val="32"/>
          <w:szCs w:val="32"/>
          <w:cs/>
        </w:rPr>
        <w:t>รวม</w:t>
      </w:r>
      <w:r w:rsidR="00AB1D4A" w:rsidRPr="003542A4">
        <w:rPr>
          <w:rFonts w:asciiTheme="majorBidi" w:eastAsia="Calibri" w:hAnsiTheme="majorBidi" w:cstheme="majorBidi"/>
          <w:sz w:val="32"/>
          <w:szCs w:val="32"/>
          <w:cs/>
        </w:rPr>
        <w:t>และเฉพาะกิจการ</w:t>
      </w:r>
      <w:r w:rsidR="00AB1D4A" w:rsidRPr="003542A4">
        <w:rPr>
          <w:rFonts w:asciiTheme="majorBidi" w:hAnsiTheme="majorBidi" w:cstheme="majorBidi"/>
          <w:sz w:val="32"/>
          <w:szCs w:val="32"/>
        </w:rPr>
        <w:t xml:space="preserve"> </w:t>
      </w:r>
      <w:r w:rsidR="00AB1D4A" w:rsidRPr="003542A4">
        <w:rPr>
          <w:rFonts w:asciiTheme="majorBidi" w:hAnsiTheme="majorBidi" w:cstheme="majorBidi"/>
          <w:sz w:val="32"/>
          <w:szCs w:val="32"/>
          <w:cs/>
        </w:rPr>
        <w:t>ณ</w:t>
      </w:r>
      <w:r w:rsidR="00AB1D4A" w:rsidRPr="003542A4">
        <w:rPr>
          <w:rFonts w:asciiTheme="majorBidi" w:hAnsiTheme="majorBidi" w:cstheme="majorBidi"/>
          <w:sz w:val="32"/>
          <w:szCs w:val="32"/>
        </w:rPr>
        <w:t xml:space="preserve"> </w:t>
      </w:r>
      <w:r w:rsidR="00AB1D4A" w:rsidRPr="003542A4">
        <w:rPr>
          <w:rFonts w:asciiTheme="majorBidi" w:eastAsia="Calibri" w:hAnsiTheme="majorBidi" w:cstheme="majorBidi"/>
          <w:sz w:val="32"/>
          <w:szCs w:val="32"/>
          <w:cs/>
        </w:rPr>
        <w:t xml:space="preserve">วันที่ </w:t>
      </w:r>
      <w:r w:rsidR="00BC3BFB" w:rsidRPr="00BC3BFB">
        <w:rPr>
          <w:rFonts w:asciiTheme="majorBidi" w:eastAsia="Calibri" w:hAnsiTheme="majorBidi" w:cstheme="majorBidi"/>
          <w:sz w:val="32"/>
          <w:szCs w:val="32"/>
        </w:rPr>
        <w:t>31</w:t>
      </w:r>
      <w:r w:rsidR="00AB1D4A" w:rsidRPr="003542A4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="00AB1D4A" w:rsidRPr="003542A4">
        <w:rPr>
          <w:rFonts w:asciiTheme="majorBidi" w:eastAsia="Calibri" w:hAnsiTheme="majorBidi" w:cstheme="majorBidi"/>
          <w:sz w:val="32"/>
          <w:szCs w:val="32"/>
          <w:cs/>
        </w:rPr>
        <w:t>ธันวาคม</w:t>
      </w:r>
      <w:r w:rsidR="00BF60AA" w:rsidRPr="003542A4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="00BC3BFB" w:rsidRPr="00BC3BFB">
        <w:rPr>
          <w:rFonts w:asciiTheme="majorBidi" w:eastAsia="Calibri" w:hAnsiTheme="majorBidi" w:cstheme="majorBidi"/>
          <w:sz w:val="32"/>
          <w:szCs w:val="32"/>
        </w:rPr>
        <w:t>2568</w:t>
      </w:r>
      <w:r w:rsidR="00B21E9E" w:rsidRPr="003542A4">
        <w:rPr>
          <w:rFonts w:asciiTheme="majorBidi" w:eastAsia="Calibri" w:hAnsiTheme="majorBidi" w:cstheme="majorBidi" w:hint="cs"/>
          <w:sz w:val="32"/>
          <w:szCs w:val="32"/>
          <w:cs/>
        </w:rPr>
        <w:t xml:space="preserve"> </w:t>
      </w:r>
      <w:r w:rsidR="00AB1D4A" w:rsidRPr="003542A4">
        <w:rPr>
          <w:rFonts w:asciiTheme="majorBidi" w:eastAsia="Calibri" w:hAnsiTheme="majorBidi" w:cstheme="majorBidi"/>
          <w:sz w:val="32"/>
          <w:szCs w:val="32"/>
          <w:cs/>
        </w:rPr>
        <w:t>งบ</w:t>
      </w:r>
      <w:r w:rsidR="00AB1D4A" w:rsidRPr="003542A4">
        <w:rPr>
          <w:rFonts w:asciiTheme="majorBidi" w:hAnsiTheme="majorBidi" w:cstheme="majorBidi"/>
          <w:sz w:val="32"/>
          <w:szCs w:val="32"/>
          <w:cs/>
        </w:rPr>
        <w:t>กำไรขาดทุนเบ็ดเสร็จ</w:t>
      </w:r>
      <w:r w:rsidR="00B81A0E" w:rsidRPr="003542A4">
        <w:rPr>
          <w:rFonts w:asciiTheme="majorBidi" w:hAnsiTheme="majorBidi" w:cstheme="majorBidi" w:hint="cs"/>
          <w:sz w:val="32"/>
          <w:szCs w:val="32"/>
          <w:cs/>
        </w:rPr>
        <w:t>อื่น</w:t>
      </w:r>
      <w:r w:rsidRPr="003542A4">
        <w:rPr>
          <w:rFonts w:asciiTheme="majorBidi" w:eastAsia="Calibri" w:hAnsiTheme="majorBidi" w:cstheme="majorBidi"/>
          <w:sz w:val="32"/>
          <w:szCs w:val="32"/>
          <w:cs/>
        </w:rPr>
        <w:t>รวม</w:t>
      </w:r>
      <w:r w:rsidR="004010DB" w:rsidRPr="003542A4">
        <w:rPr>
          <w:rFonts w:asciiTheme="majorBidi" w:eastAsia="Calibri" w:hAnsiTheme="majorBidi" w:cstheme="majorBidi"/>
          <w:sz w:val="32"/>
          <w:szCs w:val="32"/>
          <w:cs/>
        </w:rPr>
        <w:t>และเฉพาะกิจการ</w:t>
      </w:r>
      <w:r w:rsidR="00AB1D4A" w:rsidRPr="003542A4">
        <w:rPr>
          <w:rFonts w:asciiTheme="majorBidi" w:hAnsiTheme="majorBidi" w:cstheme="majorBidi"/>
          <w:sz w:val="32"/>
          <w:szCs w:val="32"/>
        </w:rPr>
        <w:t xml:space="preserve"> </w:t>
      </w:r>
      <w:r w:rsidR="00291AB5" w:rsidRPr="003542A4">
        <w:rPr>
          <w:rFonts w:asciiTheme="majorBidi" w:hAnsiTheme="majorBidi" w:cstheme="majorBidi"/>
          <w:sz w:val="32"/>
          <w:szCs w:val="32"/>
          <w:cs/>
        </w:rPr>
        <w:t>งบการเปลี่ยนแปลงส่วนของผู้ถือหุ้น</w:t>
      </w:r>
      <w:r w:rsidRPr="003542A4">
        <w:rPr>
          <w:rFonts w:asciiTheme="majorBidi" w:eastAsia="Calibri" w:hAnsiTheme="majorBidi" w:cstheme="majorBidi"/>
          <w:sz w:val="32"/>
          <w:szCs w:val="32"/>
          <w:cs/>
        </w:rPr>
        <w:t>รวม</w:t>
      </w:r>
      <w:r w:rsidR="004010DB" w:rsidRPr="003542A4">
        <w:rPr>
          <w:rFonts w:asciiTheme="majorBidi" w:eastAsia="Calibri" w:hAnsiTheme="majorBidi" w:cstheme="majorBidi"/>
          <w:sz w:val="32"/>
          <w:szCs w:val="32"/>
          <w:cs/>
        </w:rPr>
        <w:t>และเฉพาะกิจการ</w:t>
      </w:r>
      <w:r w:rsidR="00AB1D4A" w:rsidRPr="003542A4">
        <w:rPr>
          <w:rFonts w:asciiTheme="majorBidi" w:hAnsiTheme="majorBidi" w:cstheme="majorBidi"/>
          <w:color w:val="0000FF"/>
          <w:sz w:val="32"/>
          <w:szCs w:val="32"/>
          <w:cs/>
        </w:rPr>
        <w:t xml:space="preserve"> </w:t>
      </w:r>
      <w:r w:rsidR="00AB1D4A" w:rsidRPr="003542A4">
        <w:rPr>
          <w:rFonts w:asciiTheme="majorBidi" w:hAnsiTheme="majorBidi" w:cstheme="majorBidi"/>
          <w:sz w:val="32"/>
          <w:szCs w:val="32"/>
          <w:cs/>
        </w:rPr>
        <w:t>และ</w:t>
      </w:r>
      <w:r w:rsidR="007F31DE">
        <w:rPr>
          <w:rFonts w:asciiTheme="majorBidi" w:hAnsiTheme="majorBidi" w:cstheme="majorBidi" w:hint="cs"/>
          <w:sz w:val="32"/>
          <w:szCs w:val="32"/>
          <w:cs/>
        </w:rPr>
        <w:t xml:space="preserve">          </w:t>
      </w:r>
      <w:r w:rsidR="00AB1D4A" w:rsidRPr="00F043B8">
        <w:rPr>
          <w:rFonts w:asciiTheme="majorBidi" w:hAnsiTheme="majorBidi" w:cstheme="majorBidi"/>
          <w:spacing w:val="-2"/>
          <w:sz w:val="32"/>
          <w:szCs w:val="32"/>
          <w:cs/>
        </w:rPr>
        <w:t>งบกระแสเงินสด</w:t>
      </w:r>
      <w:r w:rsidRPr="00F043B8">
        <w:rPr>
          <w:rFonts w:asciiTheme="majorBidi" w:eastAsia="Calibri" w:hAnsiTheme="majorBidi" w:cstheme="majorBidi"/>
          <w:spacing w:val="-2"/>
          <w:sz w:val="32"/>
          <w:szCs w:val="32"/>
          <w:cs/>
        </w:rPr>
        <w:t>รวม</w:t>
      </w:r>
      <w:r w:rsidR="004010DB" w:rsidRPr="00F043B8">
        <w:rPr>
          <w:rFonts w:asciiTheme="majorBidi" w:eastAsia="Calibri" w:hAnsiTheme="majorBidi" w:cstheme="majorBidi"/>
          <w:spacing w:val="-2"/>
          <w:sz w:val="32"/>
          <w:szCs w:val="32"/>
          <w:cs/>
        </w:rPr>
        <w:t>และเฉพาะกิจการ</w:t>
      </w:r>
      <w:r w:rsidR="00AB1D4A" w:rsidRPr="00F043B8">
        <w:rPr>
          <w:rFonts w:asciiTheme="majorBidi" w:hAnsiTheme="majorBidi" w:cstheme="majorBidi"/>
          <w:color w:val="0000FF"/>
          <w:spacing w:val="-2"/>
          <w:sz w:val="32"/>
          <w:szCs w:val="32"/>
          <w:cs/>
        </w:rPr>
        <w:t xml:space="preserve"> </w:t>
      </w:r>
      <w:r w:rsidR="00AB1D4A" w:rsidRPr="00F043B8">
        <w:rPr>
          <w:rFonts w:asciiTheme="majorBidi" w:hAnsiTheme="majorBidi" w:cstheme="majorBidi"/>
          <w:spacing w:val="-2"/>
          <w:sz w:val="32"/>
          <w:szCs w:val="32"/>
          <w:cs/>
        </w:rPr>
        <w:t>สำหรับปีสิ้นสุดวัน</w:t>
      </w:r>
      <w:r w:rsidR="00997CAF" w:rsidRPr="00F043B8">
        <w:rPr>
          <w:rFonts w:asciiTheme="majorBidi" w:hAnsiTheme="majorBidi" w:cstheme="majorBidi" w:hint="cs"/>
          <w:spacing w:val="-2"/>
          <w:sz w:val="32"/>
          <w:szCs w:val="32"/>
          <w:cs/>
        </w:rPr>
        <w:t>เดียวกัน</w:t>
      </w:r>
      <w:r w:rsidR="00671982" w:rsidRPr="00F043B8">
        <w:rPr>
          <w:rFonts w:asciiTheme="majorBidi" w:hAnsiTheme="majorBidi"/>
          <w:spacing w:val="-2"/>
          <w:sz w:val="32"/>
          <w:szCs w:val="32"/>
          <w:cs/>
        </w:rPr>
        <w:t>และหมายเหตุประกอบงบการเงิน</w:t>
      </w:r>
      <w:r w:rsidR="00B81A0E" w:rsidRPr="00F043B8">
        <w:rPr>
          <w:rFonts w:asciiTheme="majorBidi" w:hAnsiTheme="majorBidi" w:hint="cs"/>
          <w:spacing w:val="-2"/>
          <w:sz w:val="32"/>
          <w:szCs w:val="32"/>
          <w:cs/>
        </w:rPr>
        <w:t>รวม</w:t>
      </w:r>
      <w:r w:rsidR="00B81A0E" w:rsidRPr="003542A4">
        <w:rPr>
          <w:rFonts w:asciiTheme="majorBidi" w:hAnsiTheme="majorBidi" w:hint="cs"/>
          <w:sz w:val="32"/>
          <w:szCs w:val="32"/>
          <w:cs/>
        </w:rPr>
        <w:t>และเฉพาะกิจการ</w:t>
      </w:r>
      <w:r w:rsidR="007643C5">
        <w:rPr>
          <w:rFonts w:asciiTheme="majorBidi" w:hAnsiTheme="majorBidi"/>
          <w:sz w:val="32"/>
          <w:szCs w:val="32"/>
        </w:rPr>
        <w:t xml:space="preserve"> </w:t>
      </w:r>
      <w:r w:rsidR="00B81A0E" w:rsidRPr="003542A4">
        <w:rPr>
          <w:rFonts w:asciiTheme="majorBidi" w:hAnsiTheme="majorBidi" w:hint="cs"/>
          <w:sz w:val="32"/>
          <w:szCs w:val="32"/>
          <w:cs/>
        </w:rPr>
        <w:t>รวมถึ</w:t>
      </w:r>
      <w:r w:rsidR="00836710" w:rsidRPr="003542A4">
        <w:rPr>
          <w:rFonts w:asciiTheme="majorBidi" w:hAnsiTheme="majorBidi" w:hint="cs"/>
          <w:sz w:val="32"/>
          <w:szCs w:val="32"/>
          <w:cs/>
        </w:rPr>
        <w:t>งข้อมูล</w:t>
      </w:r>
      <w:r w:rsidR="00AB1D4A" w:rsidRPr="003542A4">
        <w:rPr>
          <w:rFonts w:asciiTheme="majorBidi" w:eastAsia="Calibri" w:hAnsiTheme="majorBidi" w:cstheme="majorBidi"/>
          <w:sz w:val="32"/>
          <w:szCs w:val="32"/>
          <w:cs/>
        </w:rPr>
        <w:t>นโยบายการบัญชี</w:t>
      </w:r>
      <w:r w:rsidR="009321EB" w:rsidRPr="003542A4">
        <w:rPr>
          <w:rFonts w:asciiTheme="majorBidi" w:eastAsia="Calibri" w:hAnsiTheme="majorBidi"/>
          <w:sz w:val="32"/>
          <w:szCs w:val="32"/>
          <w:cs/>
        </w:rPr>
        <w:t>ที่มีสาระสำคัญ</w:t>
      </w:r>
    </w:p>
    <w:p w14:paraId="3D940AB7" w14:textId="77777777" w:rsidR="00AB1D4A" w:rsidRPr="003542A4" w:rsidRDefault="00AB1D4A" w:rsidP="005417F0">
      <w:pPr>
        <w:pStyle w:val="FSBlank"/>
        <w:rPr>
          <w:rFonts w:asciiTheme="majorBidi" w:eastAsia="Calibri" w:hAnsiTheme="majorBidi" w:cstheme="majorBidi"/>
          <w:sz w:val="32"/>
          <w:szCs w:val="32"/>
        </w:rPr>
      </w:pPr>
    </w:p>
    <w:p w14:paraId="736BE76B" w14:textId="4C095075" w:rsidR="00AB1D4A" w:rsidRPr="003542A4" w:rsidRDefault="00AB1D4A" w:rsidP="00AB1D4A">
      <w:pPr>
        <w:jc w:val="thaiDistribute"/>
        <w:rPr>
          <w:rFonts w:asciiTheme="majorBidi" w:hAnsiTheme="majorBidi" w:cstheme="majorBidi"/>
          <w:sz w:val="32"/>
          <w:szCs w:val="32"/>
          <w:rtl/>
          <w:cs/>
        </w:rPr>
      </w:pPr>
      <w:r w:rsidRPr="003542A4">
        <w:rPr>
          <w:rFonts w:asciiTheme="majorBidi" w:eastAsia="Calibri" w:hAnsiTheme="majorBidi" w:cstheme="majorBidi"/>
          <w:sz w:val="32"/>
          <w:szCs w:val="32"/>
          <w:cs/>
        </w:rPr>
        <w:t xml:space="preserve">ข้าพเจ้าเห็นว่า </w:t>
      </w:r>
      <w:r w:rsidR="00A934C3" w:rsidRPr="003542A4">
        <w:rPr>
          <w:rFonts w:asciiTheme="majorBidi" w:eastAsia="Calibri" w:hAnsiTheme="majorBidi" w:cstheme="majorBidi"/>
          <w:sz w:val="32"/>
          <w:szCs w:val="32"/>
          <w:cs/>
        </w:rPr>
        <w:t>งบการเงินรวมและงบการเงินเฉพาะกิจการ</w:t>
      </w:r>
      <w:r w:rsidRPr="003542A4">
        <w:rPr>
          <w:rFonts w:asciiTheme="majorBidi" w:eastAsia="Calibri" w:hAnsiTheme="majorBidi" w:cstheme="majorBidi"/>
          <w:sz w:val="32"/>
          <w:szCs w:val="32"/>
          <w:cs/>
        </w:rPr>
        <w:t>ข้างต้นนี้แสดงฐานะการเงิน</w:t>
      </w:r>
      <w:r w:rsidR="00D141E9" w:rsidRPr="003542A4">
        <w:rPr>
          <w:rFonts w:asciiTheme="majorBidi" w:eastAsia="Calibri" w:hAnsiTheme="majorBidi" w:cstheme="majorBidi" w:hint="cs"/>
          <w:sz w:val="32"/>
          <w:szCs w:val="32"/>
          <w:cs/>
        </w:rPr>
        <w:t>ของ</w:t>
      </w:r>
      <w:r w:rsidR="00D141E9" w:rsidRPr="003542A4">
        <w:rPr>
          <w:rFonts w:asciiTheme="majorBidi" w:eastAsia="Calibri" w:hAnsiTheme="majorBidi" w:cstheme="majorBidi"/>
          <w:sz w:val="32"/>
          <w:szCs w:val="32"/>
          <w:cs/>
        </w:rPr>
        <w:t xml:space="preserve">บริษัท เซ็น คอร์ปอเรชั่น กรุ๊ป จำกัด (มหาชน) </w:t>
      </w:r>
      <w:r w:rsidR="00A934C3" w:rsidRPr="003542A4">
        <w:rPr>
          <w:rFonts w:asciiTheme="majorBidi" w:eastAsia="Calibri" w:hAnsiTheme="majorBidi" w:cstheme="majorBidi"/>
          <w:sz w:val="32"/>
          <w:szCs w:val="32"/>
          <w:cs/>
        </w:rPr>
        <w:t>และบริษัท</w:t>
      </w:r>
      <w:r w:rsidR="00D141E9" w:rsidRPr="003542A4">
        <w:rPr>
          <w:rFonts w:asciiTheme="majorBidi" w:eastAsia="Calibri" w:hAnsiTheme="majorBidi" w:cstheme="majorBidi" w:hint="cs"/>
          <w:sz w:val="32"/>
          <w:szCs w:val="32"/>
          <w:cs/>
        </w:rPr>
        <w:t>ย่อย และของบริษัท</w:t>
      </w:r>
      <w:r w:rsidRPr="003542A4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="00D141E9" w:rsidRPr="003542A4">
        <w:rPr>
          <w:rFonts w:asciiTheme="majorBidi" w:eastAsia="Calibri" w:hAnsiTheme="majorBidi" w:cstheme="majorBidi"/>
          <w:sz w:val="32"/>
          <w:szCs w:val="32"/>
          <w:cs/>
        </w:rPr>
        <w:t xml:space="preserve">เซ็น คอร์ปอเรชั่น กรุ๊ป จำกัด (มหาชน) </w:t>
      </w:r>
      <w:r w:rsidRPr="00026DCC">
        <w:rPr>
          <w:rFonts w:asciiTheme="majorBidi" w:eastAsia="Calibri" w:hAnsiTheme="majorBidi" w:cstheme="majorBidi"/>
          <w:spacing w:val="-2"/>
          <w:sz w:val="32"/>
          <w:szCs w:val="32"/>
          <w:cs/>
        </w:rPr>
        <w:t>ณ</w:t>
      </w:r>
      <w:r w:rsidRPr="00026DCC">
        <w:rPr>
          <w:rFonts w:asciiTheme="majorBidi" w:eastAsia="Calibri" w:hAnsiTheme="majorBidi" w:cstheme="majorBidi"/>
          <w:spacing w:val="-2"/>
          <w:sz w:val="32"/>
          <w:szCs w:val="32"/>
        </w:rPr>
        <w:t xml:space="preserve"> </w:t>
      </w:r>
      <w:r w:rsidRPr="00026DCC">
        <w:rPr>
          <w:rFonts w:asciiTheme="majorBidi" w:eastAsia="Calibri" w:hAnsiTheme="majorBidi" w:cstheme="majorBidi"/>
          <w:spacing w:val="-2"/>
          <w:sz w:val="32"/>
          <w:szCs w:val="32"/>
          <w:cs/>
        </w:rPr>
        <w:t>วันที่</w:t>
      </w:r>
      <w:r w:rsidRPr="00026DCC">
        <w:rPr>
          <w:rFonts w:asciiTheme="majorBidi" w:eastAsia="Calibri" w:hAnsiTheme="majorBidi" w:cstheme="majorBidi"/>
          <w:spacing w:val="-2"/>
          <w:sz w:val="32"/>
          <w:szCs w:val="32"/>
        </w:rPr>
        <w:t xml:space="preserve"> </w:t>
      </w:r>
      <w:r w:rsidR="00BC3BFB" w:rsidRPr="00BC3BFB">
        <w:rPr>
          <w:rFonts w:asciiTheme="majorBidi" w:eastAsia="Calibri" w:hAnsiTheme="majorBidi" w:cstheme="majorBidi"/>
          <w:spacing w:val="-2"/>
          <w:sz w:val="32"/>
          <w:szCs w:val="32"/>
        </w:rPr>
        <w:t>31</w:t>
      </w:r>
      <w:r w:rsidRPr="00026DCC">
        <w:rPr>
          <w:rFonts w:asciiTheme="majorBidi" w:eastAsia="Calibri" w:hAnsiTheme="majorBidi" w:cstheme="majorBidi"/>
          <w:spacing w:val="-2"/>
          <w:sz w:val="32"/>
          <w:szCs w:val="32"/>
        </w:rPr>
        <w:t xml:space="preserve"> </w:t>
      </w:r>
      <w:r w:rsidRPr="00026DCC">
        <w:rPr>
          <w:rFonts w:asciiTheme="majorBidi" w:eastAsia="Calibri" w:hAnsiTheme="majorBidi" w:cstheme="majorBidi"/>
          <w:spacing w:val="-2"/>
          <w:sz w:val="32"/>
          <w:szCs w:val="32"/>
          <w:cs/>
        </w:rPr>
        <w:t xml:space="preserve">ธันวาคม </w:t>
      </w:r>
      <w:r w:rsidR="00BC3BFB" w:rsidRPr="00BC3BFB">
        <w:rPr>
          <w:rFonts w:asciiTheme="majorBidi" w:eastAsia="Calibri" w:hAnsiTheme="majorBidi" w:cstheme="majorBidi"/>
          <w:spacing w:val="-2"/>
          <w:sz w:val="32"/>
          <w:szCs w:val="32"/>
        </w:rPr>
        <w:t>2568</w:t>
      </w:r>
      <w:r w:rsidRPr="00026DCC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A60C8B" w:rsidRPr="00026DCC">
        <w:rPr>
          <w:rFonts w:asciiTheme="majorBidi" w:hAnsiTheme="majorBidi" w:cstheme="majorBidi" w:hint="cs"/>
          <w:spacing w:val="-2"/>
          <w:sz w:val="32"/>
          <w:szCs w:val="32"/>
          <w:cs/>
        </w:rPr>
        <w:t>และ</w:t>
      </w:r>
      <w:r w:rsidRPr="00026DCC">
        <w:rPr>
          <w:rFonts w:asciiTheme="majorBidi" w:hAnsiTheme="majorBidi" w:cstheme="majorBidi"/>
          <w:spacing w:val="-2"/>
          <w:sz w:val="32"/>
          <w:szCs w:val="32"/>
          <w:cs/>
        </w:rPr>
        <w:t>ผลการดำเนินงาน</w:t>
      </w:r>
      <w:r w:rsidR="00A934C3" w:rsidRPr="00026DCC">
        <w:rPr>
          <w:rFonts w:asciiTheme="majorBidi" w:hAnsiTheme="majorBidi" w:cstheme="majorBidi"/>
          <w:spacing w:val="-2"/>
          <w:sz w:val="32"/>
          <w:szCs w:val="32"/>
          <w:cs/>
        </w:rPr>
        <w:t>และ</w:t>
      </w:r>
      <w:r w:rsidRPr="00026DCC">
        <w:rPr>
          <w:rFonts w:asciiTheme="majorBidi" w:hAnsiTheme="majorBidi" w:cstheme="majorBidi"/>
          <w:spacing w:val="-2"/>
          <w:sz w:val="32"/>
          <w:szCs w:val="32"/>
          <w:cs/>
        </w:rPr>
        <w:t>กระแสเงินสดสำหรับปีสิ้นสุดวันเดียวกัน</w:t>
      </w:r>
      <w:r w:rsidRPr="00026DCC">
        <w:rPr>
          <w:rFonts w:asciiTheme="majorBidi" w:eastAsia="Calibri" w:hAnsiTheme="majorBidi" w:cstheme="majorBidi"/>
          <w:spacing w:val="-2"/>
          <w:sz w:val="32"/>
          <w:szCs w:val="32"/>
          <w:cs/>
        </w:rPr>
        <w:t>โดยถูกต้อง</w:t>
      </w:r>
      <w:r w:rsidRPr="003542A4">
        <w:rPr>
          <w:rFonts w:asciiTheme="majorBidi" w:eastAsia="Calibri" w:hAnsiTheme="majorBidi" w:cstheme="majorBidi"/>
          <w:sz w:val="32"/>
          <w:szCs w:val="32"/>
          <w:cs/>
        </w:rPr>
        <w:t>ตามที่ควรในสาระสำคัญตามมาตรฐานการรายงานทางการเงิ</w:t>
      </w:r>
      <w:r w:rsidRPr="003542A4">
        <w:rPr>
          <w:rFonts w:asciiTheme="majorBidi" w:hAnsiTheme="majorBidi" w:cstheme="majorBidi"/>
          <w:sz w:val="32"/>
          <w:szCs w:val="32"/>
          <w:cs/>
        </w:rPr>
        <w:t>น</w:t>
      </w:r>
    </w:p>
    <w:p w14:paraId="35FBD7A1" w14:textId="2B5B3E15" w:rsidR="007365C1" w:rsidRPr="003542A4" w:rsidRDefault="007365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i/>
          <w:iCs/>
          <w:sz w:val="32"/>
          <w:szCs w:val="32"/>
          <w:cs/>
        </w:rPr>
      </w:pPr>
    </w:p>
    <w:p w14:paraId="10D0D283" w14:textId="42D36847" w:rsidR="00AB1D4A" w:rsidRPr="00C64DD4" w:rsidRDefault="00AB1D4A" w:rsidP="00C64DD4">
      <w:pPr>
        <w:spacing w:after="240"/>
        <w:jc w:val="thaiDistribute"/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B20F29">
        <w:rPr>
          <w:rFonts w:asciiTheme="majorBidi" w:eastAsia="Calibri" w:hAnsiTheme="majorBidi" w:cstheme="majorBidi"/>
          <w:b/>
          <w:bCs/>
          <w:sz w:val="32"/>
          <w:szCs w:val="32"/>
          <w:cs/>
        </w:rPr>
        <w:t>เกณฑ์ในการแสดงความเห็น</w:t>
      </w:r>
    </w:p>
    <w:p w14:paraId="5267BE72" w14:textId="72D26D84" w:rsidR="003F05E2" w:rsidRPr="00083600" w:rsidRDefault="00AB1D4A" w:rsidP="006D3D4B">
      <w:pPr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083600">
        <w:rPr>
          <w:rFonts w:asciiTheme="majorBidi" w:eastAsia="Calibri" w:hAnsiTheme="majorBidi" w:cstheme="majorBidi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FF6A79" w:rsidRPr="00083600">
        <w:rPr>
          <w:rFonts w:asciiTheme="majorBidi" w:eastAsia="Calibri" w:hAnsiTheme="majorBidi" w:cstheme="majorBidi"/>
          <w:sz w:val="32"/>
          <w:szCs w:val="32"/>
          <w:cs/>
        </w:rPr>
        <w:t>วรรค</w:t>
      </w:r>
      <w:r w:rsidRPr="00083600">
        <w:rPr>
          <w:rFonts w:asciiTheme="majorBidi" w:eastAsia="Calibri" w:hAnsiTheme="majorBidi" w:cstheme="majorBidi"/>
          <w:sz w:val="32"/>
          <w:szCs w:val="32"/>
          <w:cs/>
        </w:rPr>
        <w:t>ความรับผิดชอบของผู้ส</w:t>
      </w:r>
      <w:r w:rsidR="00913996" w:rsidRPr="00083600">
        <w:rPr>
          <w:rFonts w:asciiTheme="majorBidi" w:eastAsia="Calibri" w:hAnsiTheme="majorBidi" w:cstheme="majorBidi"/>
          <w:sz w:val="32"/>
          <w:szCs w:val="32"/>
          <w:cs/>
        </w:rPr>
        <w:t>อบบัญชีต่อการตรวจสอบงบการเงินรวม</w:t>
      </w:r>
      <w:r w:rsidRPr="00083600">
        <w:rPr>
          <w:rFonts w:asciiTheme="majorBidi" w:eastAsia="Calibri" w:hAnsiTheme="majorBidi" w:cstheme="majorBidi"/>
          <w:sz w:val="32"/>
          <w:szCs w:val="32"/>
          <w:cs/>
        </w:rPr>
        <w:t>และงบการเงินเฉพาะกิจการ</w:t>
      </w:r>
      <w:r w:rsidR="00203EED">
        <w:rPr>
          <w:rFonts w:asciiTheme="majorBidi" w:eastAsia="Calibri" w:hAnsiTheme="majorBidi" w:cstheme="majorBidi"/>
          <w:sz w:val="32"/>
          <w:szCs w:val="32"/>
        </w:rPr>
        <w:t xml:space="preserve">          </w:t>
      </w:r>
      <w:r w:rsidRPr="00083600">
        <w:rPr>
          <w:rFonts w:asciiTheme="majorBidi" w:eastAsia="Calibri" w:hAnsiTheme="majorBidi" w:cstheme="majorBidi"/>
          <w:sz w:val="32"/>
          <w:szCs w:val="32"/>
          <w:cs/>
        </w:rPr>
        <w:t>ในรายงานของข้าพเจ้า ข้าพเจ้ามีความเป็นอิสระจาก</w:t>
      </w:r>
      <w:r w:rsidR="00DC0F43" w:rsidRPr="00083600">
        <w:rPr>
          <w:rFonts w:asciiTheme="majorBidi" w:eastAsia="Calibri" w:hAnsiTheme="majorBidi" w:cstheme="majorBidi"/>
          <w:sz w:val="32"/>
          <w:szCs w:val="32"/>
          <w:cs/>
        </w:rPr>
        <w:t>กลุ่ม</w:t>
      </w:r>
      <w:r w:rsidRPr="00083600">
        <w:rPr>
          <w:rFonts w:asciiTheme="majorBidi" w:eastAsia="Calibri" w:hAnsiTheme="majorBidi" w:cstheme="majorBidi"/>
          <w:sz w:val="32"/>
          <w:szCs w:val="32"/>
          <w:cs/>
        </w:rPr>
        <w:t>บริษัทตาม</w:t>
      </w:r>
      <w:r w:rsidR="006D3D4B" w:rsidRPr="00083600">
        <w:rPr>
          <w:rFonts w:asciiTheme="majorBidi" w:eastAsia="Calibri" w:hAnsiTheme="majorBidi" w:cstheme="majorBidi"/>
          <w:sz w:val="32"/>
          <w:szCs w:val="32"/>
          <w:cs/>
        </w:rPr>
        <w:t>ประมวล</w:t>
      </w:r>
      <w:r w:rsidRPr="00083600">
        <w:rPr>
          <w:rFonts w:asciiTheme="majorBidi" w:eastAsia="Calibri" w:hAnsiTheme="majorBidi" w:cstheme="majorBidi"/>
          <w:sz w:val="32"/>
          <w:szCs w:val="32"/>
          <w:cs/>
        </w:rPr>
        <w:t>จรรยาบรรณของ</w:t>
      </w:r>
      <w:r w:rsidR="00203EED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="003719B0">
        <w:rPr>
          <w:rFonts w:asciiTheme="majorBidi" w:eastAsia="Calibri" w:hAnsiTheme="majorBidi" w:cstheme="majorBidi" w:hint="cs"/>
          <w:sz w:val="32"/>
          <w:szCs w:val="32"/>
          <w:cs/>
        </w:rPr>
        <w:t xml:space="preserve">                 </w:t>
      </w:r>
      <w:r w:rsidR="00203EED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Pr="00083600">
        <w:rPr>
          <w:rFonts w:asciiTheme="majorBidi" w:eastAsia="Calibri" w:hAnsiTheme="majorBidi" w:cstheme="majorBidi"/>
          <w:sz w:val="32"/>
          <w:szCs w:val="32"/>
          <w:cs/>
        </w:rPr>
        <w:t>ผู้ประกอบวิชาชีพบัญชี</w:t>
      </w:r>
      <w:r w:rsidR="006D3D4B" w:rsidRPr="00083600">
        <w:rPr>
          <w:rFonts w:asciiTheme="majorBidi" w:eastAsia="Calibri" w:hAnsiTheme="majorBidi" w:cstheme="majorBidi"/>
          <w:sz w:val="32"/>
          <w:szCs w:val="32"/>
          <w:cs/>
        </w:rPr>
        <w:t xml:space="preserve"> รวมถึงมาตรฐานเรื่องความเป็นอิสระ</w:t>
      </w:r>
      <w:r w:rsidRPr="00083600">
        <w:rPr>
          <w:rFonts w:asciiTheme="majorBidi" w:eastAsia="Calibri" w:hAnsiTheme="majorBidi" w:cstheme="majorBidi"/>
          <w:sz w:val="32"/>
          <w:szCs w:val="32"/>
          <w:cs/>
        </w:rPr>
        <w:t>ที่กำหนดโดยสภาวิชาชีพบัญชี</w:t>
      </w:r>
      <w:r w:rsidR="006D3D4B" w:rsidRPr="00083600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="006D3D4B" w:rsidRPr="00083600">
        <w:rPr>
          <w:rFonts w:asciiTheme="majorBidi" w:eastAsia="Calibri" w:hAnsiTheme="majorBidi" w:cstheme="majorBidi"/>
          <w:sz w:val="32"/>
          <w:szCs w:val="32"/>
        </w:rPr>
        <w:t>(</w:t>
      </w:r>
      <w:r w:rsidR="006D3D4B" w:rsidRPr="00083600">
        <w:rPr>
          <w:rFonts w:asciiTheme="majorBidi" w:eastAsia="Calibri" w:hAnsiTheme="majorBidi" w:cstheme="majorBidi"/>
          <w:sz w:val="32"/>
          <w:szCs w:val="32"/>
          <w:cs/>
        </w:rPr>
        <w:t>ประมวลจรรยาบรรณของผู้ประกอบวิชาชีพบัญชี</w:t>
      </w:r>
      <w:r w:rsidR="006D3D4B" w:rsidRPr="00083600">
        <w:rPr>
          <w:rFonts w:asciiTheme="majorBidi" w:eastAsia="Calibri" w:hAnsiTheme="majorBidi" w:cstheme="majorBidi"/>
          <w:sz w:val="32"/>
          <w:szCs w:val="32"/>
        </w:rPr>
        <w:t xml:space="preserve">) </w:t>
      </w:r>
      <w:r w:rsidRPr="00083600">
        <w:rPr>
          <w:rFonts w:asciiTheme="majorBidi" w:eastAsia="Calibri" w:hAnsiTheme="majorBidi" w:cstheme="majorBidi"/>
          <w:sz w:val="32"/>
          <w:szCs w:val="32"/>
          <w:cs/>
        </w:rPr>
        <w:t>ในส่วนที่เกี่ยวข้องกับการตรวจสอบงบการเงิน</w:t>
      </w:r>
      <w:r w:rsidR="00913996" w:rsidRPr="00083600">
        <w:rPr>
          <w:rFonts w:asciiTheme="majorBidi" w:eastAsia="Calibri" w:hAnsiTheme="majorBidi" w:cstheme="majorBidi"/>
          <w:sz w:val="32"/>
          <w:szCs w:val="32"/>
          <w:cs/>
        </w:rPr>
        <w:t>รวม</w:t>
      </w:r>
      <w:r w:rsidRPr="00083600">
        <w:rPr>
          <w:rFonts w:asciiTheme="majorBidi" w:eastAsia="Calibri" w:hAnsiTheme="majorBidi" w:cstheme="majorBidi"/>
          <w:sz w:val="32"/>
          <w:szCs w:val="32"/>
          <w:cs/>
        </w:rPr>
        <w:t>และ</w:t>
      </w:r>
      <w:r w:rsidR="00203EED">
        <w:rPr>
          <w:rFonts w:asciiTheme="majorBidi" w:eastAsia="Calibri" w:hAnsiTheme="majorBidi" w:cstheme="majorBidi"/>
          <w:sz w:val="32"/>
          <w:szCs w:val="32"/>
        </w:rPr>
        <w:t xml:space="preserve">            </w:t>
      </w:r>
      <w:r w:rsidRPr="00083600">
        <w:rPr>
          <w:rFonts w:asciiTheme="majorBidi" w:eastAsia="Calibri" w:hAnsiTheme="majorBidi" w:cstheme="majorBidi"/>
          <w:sz w:val="32"/>
          <w:szCs w:val="32"/>
          <w:cs/>
        </w:rPr>
        <w:t>งบการเงินเฉพาะกิจการ และข้าพเจ้าได้ปฏิบัติตามความรับผิดชอบด้านจรรยาบรรณอื่น</w:t>
      </w:r>
      <w:r w:rsidR="00C75B14" w:rsidRPr="00083600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Pr="00083600">
        <w:rPr>
          <w:rFonts w:asciiTheme="majorBidi" w:eastAsia="Calibri" w:hAnsiTheme="majorBidi" w:cstheme="majorBidi"/>
          <w:sz w:val="32"/>
          <w:szCs w:val="32"/>
          <w:cs/>
        </w:rPr>
        <w:t xml:space="preserve">ๆ </w:t>
      </w:r>
      <w:r w:rsidR="006D3D4B" w:rsidRPr="00083600">
        <w:rPr>
          <w:rFonts w:asciiTheme="majorBidi" w:eastAsia="Calibri" w:hAnsiTheme="majorBidi" w:cstheme="majorBidi"/>
          <w:sz w:val="32"/>
          <w:szCs w:val="32"/>
          <w:cs/>
        </w:rPr>
        <w:t>ตามประมวลจรรยาบรรณของผู้ประกอบวิชาชีพบัญชี</w:t>
      </w:r>
      <w:r w:rsidRPr="00083600">
        <w:rPr>
          <w:rFonts w:asciiTheme="majorBidi" w:eastAsia="Calibri" w:hAnsiTheme="majorBidi" w:cstheme="majorBidi"/>
          <w:sz w:val="32"/>
          <w:szCs w:val="32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1F3F98A" w14:textId="77777777" w:rsidR="006800A7" w:rsidRDefault="006800A7" w:rsidP="00AB1D4A">
      <w:pPr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  <w:sectPr w:rsidR="006800A7" w:rsidSect="002F3A32">
          <w:headerReference w:type="default" r:id="rId11"/>
          <w:footerReference w:type="default" r:id="rId12"/>
          <w:pgSz w:w="11909" w:h="16834" w:code="9"/>
          <w:pgMar w:top="2448" w:right="1296" w:bottom="720" w:left="1872" w:header="864" w:footer="432" w:gutter="0"/>
          <w:cols w:space="720"/>
          <w:docGrid w:linePitch="245"/>
        </w:sectPr>
      </w:pPr>
    </w:p>
    <w:p w14:paraId="153DCAE2" w14:textId="18CB2A00" w:rsidR="00AB1D4A" w:rsidRPr="0064604C" w:rsidRDefault="00AB1D4A" w:rsidP="002F3A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36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4604C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เรื่องสำคัญในการตรวจสอบ</w:t>
      </w:r>
    </w:p>
    <w:p w14:paraId="7E9CF8AB" w14:textId="23BDF50A" w:rsidR="00AB1D4A" w:rsidRPr="0064604C" w:rsidRDefault="00AB1D4A" w:rsidP="002F3A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60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64604C">
        <w:rPr>
          <w:rFonts w:asciiTheme="majorBidi" w:eastAsia="Calibri" w:hAnsiTheme="majorBidi" w:cstheme="majorBidi"/>
          <w:sz w:val="32"/>
          <w:szCs w:val="32"/>
          <w:cs/>
        </w:rPr>
        <w:t>เรื่องสำคัญในการตรวจสอบคือเรื่องต่าง</w:t>
      </w:r>
      <w:r w:rsidR="00CE4FC7" w:rsidRPr="0064604C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Pr="0064604C">
        <w:rPr>
          <w:rFonts w:asciiTheme="majorBidi" w:eastAsia="Calibri" w:hAnsiTheme="majorBidi" w:cstheme="majorBidi"/>
          <w:sz w:val="32"/>
          <w:szCs w:val="32"/>
          <w:cs/>
        </w:rPr>
        <w:t>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="00913996" w:rsidRPr="0064604C">
        <w:rPr>
          <w:rFonts w:asciiTheme="majorBidi" w:hAnsiTheme="majorBidi" w:cstheme="majorBidi"/>
          <w:sz w:val="32"/>
          <w:szCs w:val="32"/>
          <w:cs/>
        </w:rPr>
        <w:t>รวม</w:t>
      </w:r>
      <w:r w:rsidRPr="0064604C">
        <w:rPr>
          <w:rFonts w:asciiTheme="majorBidi" w:hAnsiTheme="majorBidi" w:cstheme="majorBidi"/>
          <w:sz w:val="32"/>
          <w:szCs w:val="32"/>
          <w:cs/>
        </w:rPr>
        <w:t>และงบการเงินเฉพาะกิจการ</w:t>
      </w:r>
      <w:r w:rsidRPr="0064604C">
        <w:rPr>
          <w:rFonts w:asciiTheme="majorBidi" w:eastAsia="Calibri" w:hAnsiTheme="majorBidi" w:cstheme="majorBidi"/>
          <w:sz w:val="32"/>
          <w:szCs w:val="32"/>
          <w:cs/>
        </w:rPr>
        <w:t>สำหรับงวด</w:t>
      </w:r>
      <w:r w:rsidRPr="0064604C">
        <w:rPr>
          <w:rFonts w:asciiTheme="majorBidi" w:eastAsia="Calibri" w:hAnsiTheme="majorBidi" w:cstheme="majorBidi"/>
          <w:spacing w:val="16"/>
          <w:sz w:val="32"/>
          <w:szCs w:val="32"/>
          <w:cs/>
        </w:rPr>
        <w:t>ปัจจุบัน ข้าพเจ้าได้</w:t>
      </w:r>
      <w:r w:rsidRPr="00BD0F5E">
        <w:rPr>
          <w:rFonts w:asciiTheme="majorBidi" w:eastAsia="Calibri" w:hAnsiTheme="majorBidi" w:cstheme="majorBidi"/>
          <w:sz w:val="32"/>
          <w:szCs w:val="32"/>
          <w:cs/>
        </w:rPr>
        <w:t>นำเรื่องเหล่านี้มาพิจารณาในบริบทของการตรวจสอบงบการเงิน</w:t>
      </w:r>
      <w:r w:rsidR="00913996" w:rsidRPr="00BD0F5E">
        <w:rPr>
          <w:rFonts w:asciiTheme="majorBidi" w:hAnsiTheme="majorBidi" w:cstheme="majorBidi"/>
          <w:sz w:val="32"/>
          <w:szCs w:val="32"/>
          <w:cs/>
        </w:rPr>
        <w:t>รวม</w:t>
      </w:r>
      <w:r w:rsidRPr="00BD0F5E">
        <w:rPr>
          <w:rFonts w:asciiTheme="majorBidi" w:hAnsiTheme="majorBidi" w:cstheme="majorBidi"/>
          <w:sz w:val="32"/>
          <w:szCs w:val="32"/>
          <w:cs/>
        </w:rPr>
        <w:t>และงบการเงินเฉพาะกิจการ</w:t>
      </w:r>
      <w:r w:rsidR="0064604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4604C">
        <w:rPr>
          <w:rFonts w:asciiTheme="majorBidi" w:eastAsia="Calibri" w:hAnsiTheme="majorBidi" w:cstheme="majorBidi"/>
          <w:sz w:val="32"/>
          <w:szCs w:val="32"/>
          <w:cs/>
        </w:rPr>
        <w:t>โดยรวมและในการแสดงความเห็นของ</w:t>
      </w:r>
      <w:r w:rsidRPr="0064604C">
        <w:rPr>
          <w:rFonts w:asciiTheme="majorBidi" w:hAnsiTheme="majorBidi" w:cstheme="majorBidi"/>
          <w:sz w:val="32"/>
          <w:szCs w:val="32"/>
          <w:cs/>
        </w:rPr>
        <w:t>ข้าพเจ้า</w:t>
      </w:r>
      <w:r w:rsidRPr="0064604C">
        <w:rPr>
          <w:rFonts w:asciiTheme="majorBidi" w:eastAsia="Calibri" w:hAnsiTheme="majorBidi" w:cstheme="majorBidi"/>
          <w:sz w:val="32"/>
          <w:szCs w:val="32"/>
          <w:cs/>
        </w:rPr>
        <w:t xml:space="preserve"> ทั้งนี้</w:t>
      </w:r>
      <w:r w:rsidRPr="0064604C">
        <w:rPr>
          <w:rFonts w:asciiTheme="majorBidi" w:hAnsiTheme="majorBidi" w:cstheme="majorBidi"/>
          <w:sz w:val="32"/>
          <w:szCs w:val="32"/>
          <w:cs/>
        </w:rPr>
        <w:t>ข้าพเจ้า</w:t>
      </w:r>
      <w:r w:rsidRPr="0064604C">
        <w:rPr>
          <w:rFonts w:asciiTheme="majorBidi" w:eastAsia="Calibri" w:hAnsiTheme="majorBidi" w:cstheme="majorBidi"/>
          <w:sz w:val="32"/>
          <w:szCs w:val="32"/>
          <w:cs/>
        </w:rPr>
        <w:t>ไม่ได้แสดงความเห็นแยกต่างหากสำหรับเรื่องเหล่านี้</w:t>
      </w:r>
    </w:p>
    <w:p w14:paraId="66FCBDA4" w14:textId="77777777" w:rsidR="00AB1D4A" w:rsidRPr="00C638A7" w:rsidRDefault="00AB1D4A" w:rsidP="005417F0">
      <w:pPr>
        <w:pStyle w:val="FSBlank"/>
        <w:rPr>
          <w:rFonts w:asciiTheme="majorBidi" w:eastAsia="Calibri" w:hAnsiTheme="majorBidi" w:cstheme="majorBidi"/>
        </w:rPr>
      </w:pPr>
    </w:p>
    <w:tbl>
      <w:tblPr>
        <w:tblW w:w="8550" w:type="dxa"/>
        <w:tblInd w:w="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20"/>
        <w:gridCol w:w="4230"/>
      </w:tblGrid>
      <w:tr w:rsidR="00D36C18" w:rsidRPr="00F210B3" w14:paraId="6DA4A855" w14:textId="77777777" w:rsidTr="00E05202">
        <w:trPr>
          <w:tblHeader/>
        </w:trPr>
        <w:tc>
          <w:tcPr>
            <w:tcW w:w="4320" w:type="dxa"/>
          </w:tcPr>
          <w:p w14:paraId="49B7D667" w14:textId="77777777" w:rsidR="00D36C18" w:rsidRPr="00F210B3" w:rsidRDefault="00D36C18" w:rsidP="00C77D4A">
            <w:pPr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210B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เรื่องสำคัญในการตรวจสอบ</w:t>
            </w:r>
          </w:p>
        </w:tc>
        <w:tc>
          <w:tcPr>
            <w:tcW w:w="4230" w:type="dxa"/>
          </w:tcPr>
          <w:p w14:paraId="2CA91558" w14:textId="447F5645" w:rsidR="00D36C18" w:rsidRPr="00F210B3" w:rsidRDefault="00C77D4A" w:rsidP="00C77D4A">
            <w:pPr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875F9">
              <w:rPr>
                <w:rFonts w:ascii="Angsana New" w:eastAsia="Arial" w:hAnsi="Angsana New"/>
                <w:b/>
                <w:bCs/>
                <w:sz w:val="32"/>
                <w:szCs w:val="32"/>
                <w:cs/>
              </w:rPr>
              <w:t>วิธีการตรวจสอบที่ใช้เพื่อตอบสนอง</w:t>
            </w:r>
          </w:p>
        </w:tc>
      </w:tr>
      <w:tr w:rsidR="00D36C18" w:rsidRPr="00F210B3" w14:paraId="716AFFCE" w14:textId="77777777" w:rsidTr="00E05202">
        <w:tc>
          <w:tcPr>
            <w:tcW w:w="4320" w:type="dxa"/>
          </w:tcPr>
          <w:p w14:paraId="2061CE3C" w14:textId="77777777" w:rsidR="000C33E1" w:rsidRPr="00203EED" w:rsidRDefault="000C33E1" w:rsidP="00446A91">
            <w:pPr>
              <w:pStyle w:val="Default"/>
              <w:spacing w:line="228" w:lineRule="auto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มูล</w:t>
            </w:r>
            <w:r w:rsidRPr="00203EED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ค่า</w:t>
            </w: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ที่คาดว่าจะได้รับคืน</w:t>
            </w:r>
            <w:r w:rsidRPr="00203EED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ของ</w:t>
            </w:r>
            <w:r w:rsidRPr="00203EE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ค่าความนิยม</w:t>
            </w:r>
          </w:p>
          <w:p w14:paraId="6331A2C5" w14:textId="3B180B41" w:rsidR="000C33E1" w:rsidRDefault="000C33E1" w:rsidP="000C33E1">
            <w:pPr>
              <w:pStyle w:val="Default"/>
              <w:spacing w:line="228" w:lineRule="auto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05202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 xml:space="preserve">กลุ่มบริษัทมีค่าความนิยมจำนวน </w:t>
            </w:r>
            <w:r w:rsidR="00BC3BFB" w:rsidRPr="00BC3BF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255</w:t>
            </w:r>
            <w:r w:rsidRPr="00E05202">
              <w:rPr>
                <w:rFonts w:asciiTheme="majorBidi" w:hAnsiTheme="majorBidi" w:cstheme="majorBidi"/>
                <w:spacing w:val="-4"/>
                <w:sz w:val="32"/>
                <w:szCs w:val="32"/>
              </w:rPr>
              <w:t>.</w:t>
            </w:r>
            <w:r w:rsidR="00BC3BFB" w:rsidRPr="00BC3BF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37</w:t>
            </w:r>
            <w:r w:rsidRPr="00E05202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</w:t>
            </w:r>
            <w:r w:rsidRPr="00E05202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ล้านบาท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ณ วันที่ </w:t>
            </w:r>
            <w:r w:rsidR="00BC3BFB" w:rsidRPr="00BC3BFB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ธันวาคม </w:t>
            </w:r>
            <w:r w:rsidR="00BC3BFB" w:rsidRPr="00BC3BFB">
              <w:rPr>
                <w:rFonts w:asciiTheme="majorBidi" w:hAnsiTheme="majorBidi" w:cstheme="majorBidi"/>
                <w:sz w:val="32"/>
                <w:szCs w:val="32"/>
              </w:rPr>
              <w:t>2568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ซึ่งเกี่ยวข้องกับการซื้อธุรกิจอาหารและธุรกิจอื่นหลายกลุ่ม ผู้บริหารของกลุ่มบริษัทต้องทำการทดสอบการด้อยค่า</w:t>
            </w:r>
            <w:r w:rsidRPr="00E05202">
              <w:rPr>
                <w:rFonts w:asciiTheme="majorBidi" w:hAnsiTheme="majorBidi" w:cstheme="majorBidi" w:hint="cs"/>
                <w:spacing w:val="-10"/>
                <w:sz w:val="32"/>
                <w:szCs w:val="32"/>
                <w:cs/>
              </w:rPr>
              <w:t>ของค่าความนิยมเป็นประจำทุกปี อย่างน้อยปีละครั้ง</w:t>
            </w:r>
          </w:p>
          <w:p w14:paraId="023E4AA5" w14:textId="24F123B1" w:rsidR="000C33E1" w:rsidRDefault="000C33E1" w:rsidP="000C33E1">
            <w:pPr>
              <w:pStyle w:val="Default"/>
              <w:spacing w:before="240" w:line="228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ข้าพเจ้าให้ความสำคัญเกี่ยวกับมูลค่าที่คาดว่าจะได้รับคืนของค่าความนิยม เนื่องจากมูลค่าของ</w:t>
            </w:r>
            <w:r w:rsidR="009C4CD1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ค่าความนิยมดังกล่าวมีจำนวนเงินที่เป็นสาระสำคัญต่อบการเงินรวม และเกี่ยวข้องกับการใช้</w:t>
            </w:r>
            <w:r w:rsidRPr="008C7187">
              <w:rPr>
                <w:rFonts w:asciiTheme="majorBidi" w:hAnsiTheme="majorBidi" w:cstheme="majorBidi"/>
                <w:sz w:val="32"/>
                <w:szCs w:val="32"/>
                <w:cs/>
              </w:rPr>
              <w:t>ดุลยพินิจอย่าง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มีนัยสำคัญของผู้บริหาร</w:t>
            </w:r>
            <w:r w:rsidR="00E0520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           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ซึ่งผู้บริหาร</w:t>
            </w:r>
            <w:r w:rsidRPr="00F210B3">
              <w:rPr>
                <w:rFonts w:asciiTheme="majorBidi" w:hAnsiTheme="majorBidi" w:cstheme="majorBidi" w:hint="cs"/>
                <w:sz w:val="32"/>
                <w:szCs w:val="32"/>
                <w:cs/>
              </w:rPr>
              <w:t>ใช้</w:t>
            </w:r>
            <w:r w:rsidRPr="00F210B3">
              <w:rPr>
                <w:rFonts w:asciiTheme="majorBidi" w:hAnsiTheme="majorBidi" w:cstheme="majorBidi"/>
                <w:sz w:val="32"/>
                <w:szCs w:val="32"/>
                <w:cs/>
              </w:rPr>
              <w:t>วิธี</w:t>
            </w:r>
            <w:r w:rsidRPr="00F210B3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การ</w:t>
            </w:r>
            <w:r w:rsidRPr="00F210B3">
              <w:rPr>
                <w:rFonts w:asciiTheme="majorBidi" w:hAnsiTheme="majorBidi" w:cstheme="majorBidi"/>
                <w:sz w:val="32"/>
                <w:szCs w:val="32"/>
                <w:cs/>
              </w:rPr>
              <w:t>คิดลด</w:t>
            </w:r>
            <w:r w:rsidR="00446A91">
              <w:rPr>
                <w:rFonts w:asciiTheme="majorBidi" w:hAnsiTheme="majorBidi" w:cstheme="majorBidi" w:hint="cs"/>
                <w:sz w:val="32"/>
                <w:szCs w:val="32"/>
                <w:cs/>
              </w:rPr>
              <w:t>ประมาณการ</w:t>
            </w:r>
            <w:r w:rsidRPr="00F210B3">
              <w:rPr>
                <w:rFonts w:asciiTheme="majorBidi" w:hAnsiTheme="majorBidi" w:cstheme="majorBidi"/>
                <w:sz w:val="32"/>
                <w:szCs w:val="32"/>
                <w:cs/>
              </w:rPr>
              <w:t>กระแสเงินสด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ในอนาคต</w:t>
            </w:r>
            <w:r w:rsidR="00446A91">
              <w:rPr>
                <w:rFonts w:asciiTheme="majorBidi" w:hAnsiTheme="majorBidi" w:cstheme="majorBidi" w:hint="cs"/>
                <w:sz w:val="32"/>
                <w:szCs w:val="32"/>
                <w:cs/>
              </w:rPr>
              <w:t>ในการกำหนดมูลค่าที่คาดว่าจะ</w:t>
            </w:r>
            <w:r w:rsidR="00446A91" w:rsidRPr="003B4CFF">
              <w:rPr>
                <w:rFonts w:asciiTheme="majorBidi" w:hAnsiTheme="majorBidi" w:cstheme="majorBidi" w:hint="cs"/>
                <w:spacing w:val="-6"/>
                <w:sz w:val="32"/>
                <w:szCs w:val="32"/>
                <w:cs/>
              </w:rPr>
              <w:t>ได้รับคืน</w:t>
            </w:r>
            <w:r w:rsidRPr="003B4CFF">
              <w:rPr>
                <w:rFonts w:asciiTheme="majorBidi" w:hAnsiTheme="majorBidi" w:cstheme="majorBidi" w:hint="cs"/>
                <w:spacing w:val="-6"/>
                <w:sz w:val="32"/>
                <w:szCs w:val="32"/>
                <w:cs/>
              </w:rPr>
              <w:t xml:space="preserve"> โดยใช้ข้อสมมติที่สำคัญ คืออัตราคิดลด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ซึ่งการประเมินการด้อยค่าดังกล่าวมีผลกระทบ</w:t>
            </w:r>
            <w:r w:rsidRPr="003B4CFF">
              <w:rPr>
                <w:rFonts w:asciiTheme="majorBidi" w:hAnsiTheme="majorBidi" w:cstheme="majorBidi" w:hint="cs"/>
                <w:spacing w:val="6"/>
                <w:sz w:val="32"/>
                <w:szCs w:val="32"/>
                <w:cs/>
              </w:rPr>
              <w:t>โดยตรงต่อมูลค่าของค่าความนิยมที่แสดงอยู่</w:t>
            </w:r>
            <w:r w:rsidR="009C4CD1" w:rsidRPr="003B4CFF">
              <w:rPr>
                <w:rFonts w:asciiTheme="majorBidi" w:hAnsiTheme="majorBidi" w:cstheme="majorBidi" w:hint="cs"/>
                <w:spacing w:val="6"/>
                <w:sz w:val="32"/>
                <w:szCs w:val="32"/>
                <w:cs/>
              </w:rPr>
              <w:t xml:space="preserve"> </w:t>
            </w:r>
            <w:r w:rsidRPr="003B4CFF">
              <w:rPr>
                <w:rFonts w:asciiTheme="majorBidi" w:hAnsiTheme="majorBidi" w:cstheme="majorBidi" w:hint="cs"/>
                <w:spacing w:val="6"/>
                <w:sz w:val="32"/>
                <w:szCs w:val="32"/>
                <w:cs/>
              </w:rPr>
              <w:t>ณ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วันสิ้นรอบระยะเวลารายงาน </w:t>
            </w:r>
          </w:p>
          <w:p w14:paraId="220DCAEF" w14:textId="70C63137" w:rsidR="003A63CD" w:rsidRPr="00F210B3" w:rsidRDefault="000C33E1" w:rsidP="000C33E1">
            <w:pPr>
              <w:pStyle w:val="Default"/>
              <w:spacing w:before="240" w:after="240" w:line="228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ทั้งนี้ </w:t>
            </w:r>
            <w:r w:rsidRPr="003A63CD">
              <w:rPr>
                <w:rFonts w:asciiTheme="majorBidi" w:hAnsiTheme="majorBidi" w:cstheme="majorBidi"/>
                <w:sz w:val="32"/>
                <w:szCs w:val="32"/>
                <w:cs/>
              </w:rPr>
              <w:t>นโยบายการบัญชีส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ำ</w:t>
            </w:r>
            <w:r w:rsidRPr="003A63CD">
              <w:rPr>
                <w:rFonts w:asciiTheme="majorBidi" w:hAnsiTheme="majorBidi" w:cstheme="majorBidi"/>
                <w:sz w:val="32"/>
                <w:szCs w:val="32"/>
                <w:cs/>
              </w:rPr>
              <w:t>หรับ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ค่าความนิยม</w:t>
            </w:r>
            <w:r w:rsidR="00E0520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46134">
              <w:rPr>
                <w:rFonts w:asciiTheme="majorBidi" w:hAnsiTheme="majorBidi" w:cstheme="majorBidi" w:hint="cs"/>
                <w:spacing w:val="-10"/>
                <w:sz w:val="32"/>
                <w:szCs w:val="32"/>
                <w:cs/>
              </w:rPr>
              <w:t>การพิจารณาการด้อยค่าและรายละเอียดค่าความนิยม</w:t>
            </w:r>
            <w:r w:rsidRPr="00F46134">
              <w:rPr>
                <w:rFonts w:asciiTheme="majorBidi" w:hAnsiTheme="majorBidi" w:cstheme="majorBidi"/>
                <w:spacing w:val="4"/>
                <w:sz w:val="32"/>
                <w:szCs w:val="32"/>
                <w:cs/>
              </w:rPr>
              <w:t>ได้เปิดเผยไว้ในหมายเหตุประกอบงบการเงิน</w:t>
            </w:r>
            <w:r w:rsidRPr="003A63C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ข้อ </w:t>
            </w:r>
            <w:r w:rsidR="00BC3BFB" w:rsidRPr="00BC3BFB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3A63CD">
              <w:rPr>
                <w:rFonts w:asciiTheme="majorBidi" w:hAnsiTheme="majorBidi" w:cstheme="majorBidi"/>
                <w:sz w:val="32"/>
                <w:szCs w:val="32"/>
              </w:rPr>
              <w:t>.</w:t>
            </w:r>
            <w:r w:rsidR="00BC3BFB" w:rsidRPr="00BC3BFB">
              <w:rPr>
                <w:rFonts w:asciiTheme="majorBidi" w:hAnsiTheme="majorBidi" w:cstheme="majorBidi"/>
                <w:sz w:val="32"/>
                <w:szCs w:val="32"/>
              </w:rPr>
              <w:t>10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ข้อ </w:t>
            </w:r>
            <w:r w:rsidR="00BC3BFB" w:rsidRPr="00BC3BFB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.</w:t>
            </w:r>
            <w:r w:rsidR="00BC3BFB" w:rsidRPr="00BC3BFB">
              <w:rPr>
                <w:rFonts w:asciiTheme="majorBidi" w:hAnsiTheme="majorBidi" w:cstheme="majorBidi"/>
                <w:sz w:val="32"/>
                <w:szCs w:val="32"/>
              </w:rPr>
              <w:t>13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ข้อ </w:t>
            </w:r>
            <w:r w:rsidR="00BC3BFB" w:rsidRPr="00BC3BFB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.</w:t>
            </w:r>
            <w:r w:rsidR="00BC3BFB" w:rsidRPr="00BC3BFB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3A63CD">
              <w:rPr>
                <w:rFonts w:asciiTheme="majorBidi" w:hAnsiTheme="majorBidi" w:cstheme="majorBidi"/>
                <w:sz w:val="32"/>
                <w:szCs w:val="32"/>
                <w:cs/>
              </w:rPr>
              <w:t>และ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ข้อ</w:t>
            </w:r>
            <w:r w:rsidRPr="003A63C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BC3BFB" w:rsidRPr="00BC3BFB">
              <w:rPr>
                <w:rFonts w:asciiTheme="majorBidi" w:hAnsiTheme="majorBidi" w:cstheme="majorBidi"/>
                <w:sz w:val="32"/>
                <w:szCs w:val="32"/>
              </w:rPr>
              <w:t>13</w:t>
            </w:r>
          </w:p>
        </w:tc>
        <w:tc>
          <w:tcPr>
            <w:tcW w:w="4230" w:type="dxa"/>
          </w:tcPr>
          <w:p w14:paraId="517352D9" w14:textId="77777777" w:rsidR="00446A91" w:rsidRDefault="00446A91" w:rsidP="00446A91">
            <w:pPr>
              <w:tabs>
                <w:tab w:val="clear" w:pos="5387"/>
                <w:tab w:val="left" w:pos="5110"/>
                <w:tab w:val="left" w:pos="7170"/>
              </w:tabs>
              <w:adjustRightInd w:val="0"/>
              <w:spacing w:line="228" w:lineRule="auto"/>
              <w:ind w:right="24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3BC35FC4" w14:textId="71F4A538" w:rsidR="00C01985" w:rsidRPr="00F210B3" w:rsidRDefault="00C01985" w:rsidP="00446A91">
            <w:pPr>
              <w:tabs>
                <w:tab w:val="clear" w:pos="5387"/>
                <w:tab w:val="left" w:pos="5110"/>
                <w:tab w:val="left" w:pos="7170"/>
              </w:tabs>
              <w:adjustRightInd w:val="0"/>
              <w:spacing w:line="228" w:lineRule="auto"/>
              <w:ind w:right="24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210B3">
              <w:rPr>
                <w:rFonts w:asciiTheme="majorBidi" w:hAnsiTheme="majorBidi" w:cstheme="majorBidi"/>
                <w:sz w:val="32"/>
                <w:szCs w:val="32"/>
                <w:cs/>
              </w:rPr>
              <w:t>วิธีการตรวจสอบ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ที่สำคัญ</w:t>
            </w:r>
            <w:r w:rsidRPr="00F210B3">
              <w:rPr>
                <w:rFonts w:asciiTheme="majorBidi" w:hAnsiTheme="majorBidi" w:cstheme="majorBidi"/>
                <w:sz w:val="32"/>
                <w:szCs w:val="32"/>
                <w:cs/>
              </w:rPr>
              <w:t>รวมถึง</w:t>
            </w:r>
          </w:p>
          <w:p w14:paraId="513DB466" w14:textId="0A2ECEE8" w:rsidR="00C01985" w:rsidRDefault="00C01985" w:rsidP="00C01985">
            <w:pPr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70"/>
              </w:tabs>
              <w:autoSpaceDE w:val="0"/>
              <w:autoSpaceDN w:val="0"/>
              <w:adjustRightInd w:val="0"/>
              <w:spacing w:line="228" w:lineRule="auto"/>
              <w:ind w:right="7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C24BC">
              <w:rPr>
                <w:rFonts w:asciiTheme="majorBidi" w:hAnsiTheme="majorBidi" w:cstheme="majorBidi"/>
                <w:sz w:val="32"/>
                <w:szCs w:val="32"/>
                <w:cs/>
              </w:rPr>
              <w:t>ทำความเข้าใจเกี่ยวกับขั้นตอนการประเมินการทดสอบการด้อยค่า และการประมาณมูลค่าที่คาดว่าจะได้รับคืนของผู้บริหาร</w:t>
            </w:r>
          </w:p>
          <w:p w14:paraId="473E90DC" w14:textId="41CB6EA9" w:rsidR="00C01985" w:rsidRDefault="00C01985" w:rsidP="00C01985">
            <w:pPr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70"/>
              </w:tabs>
              <w:autoSpaceDE w:val="0"/>
              <w:autoSpaceDN w:val="0"/>
              <w:adjustRightInd w:val="0"/>
              <w:spacing w:before="240" w:line="228" w:lineRule="auto"/>
              <w:ind w:right="70"/>
              <w:jc w:val="thaiDistribute"/>
              <w:rPr>
                <w:rFonts w:asciiTheme="majorBidi" w:hAnsiTheme="majorBidi" w:cstheme="majorBidi"/>
                <w:spacing w:val="-6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pacing w:val="-6"/>
                <w:sz w:val="32"/>
                <w:szCs w:val="32"/>
                <w:cs/>
              </w:rPr>
              <w:t>ประเมินความ</w:t>
            </w:r>
            <w:r w:rsidR="003B4CFF">
              <w:rPr>
                <w:rFonts w:asciiTheme="majorBidi" w:hAnsiTheme="majorBidi" w:cstheme="majorBidi" w:hint="cs"/>
                <w:spacing w:val="-6"/>
                <w:sz w:val="32"/>
                <w:szCs w:val="32"/>
                <w:cs/>
              </w:rPr>
              <w:t>เ</w:t>
            </w:r>
            <w:r>
              <w:rPr>
                <w:rFonts w:asciiTheme="majorBidi" w:hAnsiTheme="majorBidi" w:cstheme="majorBidi" w:hint="cs"/>
                <w:spacing w:val="-6"/>
                <w:sz w:val="32"/>
                <w:szCs w:val="32"/>
                <w:cs/>
              </w:rPr>
              <w:t>หมาะสมของประมาณการกระแสเงินสดในอนาคตของผู้บริหาร โดยการวิเคราะห์ผลการดำเนินงานที่เกิดขึ้นจริงในปัจจุบันกับผลประมาณการของผู้บริหาร</w:t>
            </w:r>
          </w:p>
          <w:p w14:paraId="46481FAA" w14:textId="77777777" w:rsidR="00C01985" w:rsidRPr="00791099" w:rsidRDefault="00C01985" w:rsidP="00C01985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70"/>
              </w:tabs>
              <w:autoSpaceDE w:val="0"/>
              <w:autoSpaceDN w:val="0"/>
              <w:adjustRightInd w:val="0"/>
              <w:spacing w:before="240" w:line="228" w:lineRule="auto"/>
              <w:ind w:right="70"/>
              <w:jc w:val="thaiDistribute"/>
              <w:rPr>
                <w:rFonts w:asciiTheme="majorBidi" w:hAnsiTheme="majorBidi" w:cstheme="majorBidi"/>
                <w:spacing w:val="-6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pacing w:val="-6"/>
                <w:sz w:val="32"/>
                <w:szCs w:val="32"/>
                <w:cs/>
              </w:rPr>
              <w:t>ทด</w:t>
            </w:r>
            <w:r w:rsidRPr="00791099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สอบความเหมาะสมของอัตราคิดลดที่ใช้ในการคิดลดประมาณการกระแสเงินสดในอนาคต โดยใช้ผู้เชี่ยวชาญด้านการประเมินมูลค่าของข้าพเจ้าช่วยในการวิเคราะห์แหล่งที่มาของข้อมูลที่ผู้บริหารใช้ในกำหนดอัตราคิดลด โดยเปรียบเทียบข้อมูลดังกล่าวกับแหล่งข้อมูลภายในและภายนอก ตลอดจนทดสอบการคำนวณอัตราคิดลด และมูลค่าที่คาดว่าจะได้รับคืนของค่าความนิยมตามแบบจำลองทางการเงิน</w:t>
            </w:r>
          </w:p>
          <w:p w14:paraId="2977BBC3" w14:textId="57F38B22" w:rsidR="00D36C18" w:rsidRPr="007F31DE" w:rsidRDefault="00C01985" w:rsidP="009C4CD1">
            <w:pPr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70"/>
              </w:tabs>
              <w:autoSpaceDE w:val="0"/>
              <w:autoSpaceDN w:val="0"/>
              <w:adjustRightInd w:val="0"/>
              <w:spacing w:before="240" w:line="228" w:lineRule="auto"/>
              <w:ind w:right="73"/>
              <w:jc w:val="thaiDistribute"/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</w:pPr>
            <w:r w:rsidRPr="007259FE">
              <w:rPr>
                <w:rFonts w:asciiTheme="majorBidi" w:hAnsiTheme="majorBidi" w:cstheme="majorBidi" w:hint="cs"/>
                <w:spacing w:val="-6"/>
                <w:sz w:val="32"/>
                <w:szCs w:val="32"/>
                <w:cs/>
              </w:rPr>
              <w:t>ตร</w:t>
            </w:r>
            <w:r w:rsidRPr="007259FE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วจสอบการแสดงรายการและการเปิดเผยข้อมูลที่เกี่ยวข้องตามมาตรฐานการรายงานทางการเงิน</w:t>
            </w:r>
          </w:p>
        </w:tc>
      </w:tr>
    </w:tbl>
    <w:p w14:paraId="6400AF5B" w14:textId="363505E4" w:rsidR="00B41412" w:rsidRPr="00F210B3" w:rsidRDefault="00AB1D4A" w:rsidP="002F3A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napToGrid w:val="0"/>
        <w:spacing w:after="240" w:line="240" w:lineRule="auto"/>
        <w:ind w:left="360"/>
        <w:jc w:val="thaiDistribute"/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F210B3">
        <w:rPr>
          <w:rFonts w:asciiTheme="majorBidi" w:eastAsia="Calibri" w:hAnsiTheme="majorBidi" w:cstheme="majorBidi"/>
          <w:b/>
          <w:bCs/>
          <w:sz w:val="32"/>
          <w:szCs w:val="32"/>
          <w:cs/>
        </w:rPr>
        <w:lastRenderedPageBreak/>
        <w:t xml:space="preserve">ข้อมูลอื่น </w:t>
      </w:r>
    </w:p>
    <w:p w14:paraId="7A938979" w14:textId="1254871E" w:rsidR="00B41412" w:rsidRPr="00D67227" w:rsidRDefault="00AB1D4A" w:rsidP="002F3A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240" w:line="240" w:lineRule="auto"/>
        <w:ind w:left="360"/>
        <w:jc w:val="thaiDistribute"/>
        <w:rPr>
          <w:rFonts w:asciiTheme="majorBidi" w:eastAsia="Calibri" w:hAnsiTheme="majorBidi" w:cstheme="majorBidi"/>
          <w:color w:val="000000"/>
          <w:sz w:val="32"/>
          <w:szCs w:val="32"/>
        </w:rPr>
      </w:pPr>
      <w:r w:rsidRPr="00F210B3">
        <w:rPr>
          <w:rFonts w:asciiTheme="majorBidi" w:eastAsia="Calibri" w:hAnsiTheme="majorBidi" w:cstheme="majorBidi"/>
          <w:color w:val="000000"/>
          <w:sz w:val="32"/>
          <w:szCs w:val="32"/>
          <w:cs/>
        </w:rPr>
        <w:t>ผู้บริหารเป็นผู้รับผิดชอบต่อข้อมูลอื่น</w:t>
      </w:r>
      <w:r w:rsidRPr="00F210B3">
        <w:rPr>
          <w:rFonts w:asciiTheme="majorBidi" w:eastAsia="Calibri" w:hAnsiTheme="majorBidi" w:cstheme="majorBidi"/>
          <w:color w:val="000000"/>
          <w:sz w:val="32"/>
          <w:szCs w:val="32"/>
        </w:rPr>
        <w:t xml:space="preserve"> </w:t>
      </w:r>
      <w:r w:rsidRPr="00F210B3">
        <w:rPr>
          <w:rFonts w:asciiTheme="majorBidi" w:eastAsia="Calibri" w:hAnsiTheme="majorBidi" w:cstheme="majorBidi"/>
          <w:color w:val="000000"/>
          <w:sz w:val="32"/>
          <w:szCs w:val="32"/>
          <w:cs/>
        </w:rPr>
        <w:t>ข้อมูลอื่นประกอบด้วยข้อมูลซึ่งรวมอยู่ในรายงานประจำปี</w:t>
      </w:r>
      <w:r w:rsidRPr="00F210B3">
        <w:rPr>
          <w:rFonts w:asciiTheme="majorBidi" w:eastAsia="Calibri" w:hAnsiTheme="majorBidi" w:cstheme="majorBidi"/>
          <w:color w:val="000000"/>
          <w:sz w:val="32"/>
          <w:szCs w:val="32"/>
        </w:rPr>
        <w:t xml:space="preserve"> </w:t>
      </w:r>
      <w:r w:rsidR="00E05202">
        <w:rPr>
          <w:rFonts w:asciiTheme="majorBidi" w:eastAsia="Calibri" w:hAnsiTheme="majorBidi" w:cstheme="majorBidi" w:hint="cs"/>
          <w:color w:val="000000"/>
          <w:sz w:val="32"/>
          <w:szCs w:val="32"/>
          <w:cs/>
        </w:rPr>
        <w:t xml:space="preserve">      </w:t>
      </w:r>
      <w:r w:rsidRPr="00E05202">
        <w:rPr>
          <w:rFonts w:asciiTheme="majorBidi" w:eastAsia="Calibri" w:hAnsiTheme="majorBidi" w:cstheme="majorBidi"/>
          <w:color w:val="000000"/>
          <w:spacing w:val="-2"/>
          <w:sz w:val="32"/>
          <w:szCs w:val="32"/>
          <w:cs/>
        </w:rPr>
        <w:t>แต่ไม่รวมถึงงบการเงิน</w:t>
      </w:r>
      <w:r w:rsidR="00913996" w:rsidRPr="00E05202">
        <w:rPr>
          <w:rFonts w:asciiTheme="majorBidi" w:eastAsia="Calibri" w:hAnsiTheme="majorBidi" w:cstheme="majorBidi"/>
          <w:color w:val="000000"/>
          <w:spacing w:val="-2"/>
          <w:sz w:val="32"/>
          <w:szCs w:val="32"/>
          <w:cs/>
        </w:rPr>
        <w:t>รวม</w:t>
      </w:r>
      <w:r w:rsidRPr="00E05202">
        <w:rPr>
          <w:rFonts w:asciiTheme="majorBidi" w:eastAsia="Calibri" w:hAnsiTheme="majorBidi" w:cstheme="majorBidi"/>
          <w:color w:val="000000"/>
          <w:spacing w:val="-2"/>
          <w:sz w:val="32"/>
          <w:szCs w:val="32"/>
          <w:cs/>
        </w:rPr>
        <w:t>และงบการเงินเฉพาะกิจการและรายงานของผู้สอบบัญชีที่อยู่ในรายงานนั้น</w:t>
      </w:r>
      <w:r w:rsidRPr="00F210B3">
        <w:rPr>
          <w:rFonts w:asciiTheme="majorBidi" w:eastAsia="Calibri" w:hAnsiTheme="majorBidi" w:cstheme="majorBidi"/>
          <w:color w:val="000000"/>
          <w:sz w:val="32"/>
          <w:szCs w:val="32"/>
        </w:rPr>
        <w:t xml:space="preserve"> </w:t>
      </w:r>
      <w:r w:rsidRPr="00F210B3">
        <w:rPr>
          <w:rFonts w:asciiTheme="majorBidi" w:eastAsia="Calibri" w:hAnsiTheme="majorBidi" w:cstheme="majorBidi"/>
          <w:color w:val="000000"/>
          <w:sz w:val="32"/>
          <w:szCs w:val="32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3E3F7480" w14:textId="58B75632" w:rsidR="00FA7379" w:rsidRPr="00F210B3" w:rsidRDefault="00F210B3" w:rsidP="002F3A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240"/>
        <w:ind w:left="360"/>
        <w:jc w:val="thaiDistribute"/>
        <w:rPr>
          <w:rFonts w:ascii="Angsana New" w:hAnsi="Angsana New"/>
          <w:sz w:val="32"/>
          <w:szCs w:val="32"/>
        </w:rPr>
      </w:pPr>
      <w:r w:rsidRPr="00F210B3">
        <w:rPr>
          <w:rFonts w:ascii="Angsana New" w:hAnsi="Angsana New"/>
          <w:sz w:val="32"/>
          <w:szCs w:val="32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  <w:r w:rsidRPr="00F210B3">
        <w:rPr>
          <w:rFonts w:ascii="Angsana New" w:hAnsi="Angsana New"/>
          <w:sz w:val="32"/>
          <w:szCs w:val="32"/>
        </w:rPr>
        <w:t xml:space="preserve"> </w:t>
      </w:r>
    </w:p>
    <w:p w14:paraId="4EA84E4D" w14:textId="7CDE76E9" w:rsidR="00185BF1" w:rsidRPr="00FA7379" w:rsidRDefault="00F210B3" w:rsidP="002F3A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240"/>
        <w:ind w:left="360"/>
        <w:jc w:val="thaiDistribute"/>
        <w:rPr>
          <w:rFonts w:ascii="Angsana New" w:hAnsi="Angsana New"/>
          <w:sz w:val="32"/>
          <w:szCs w:val="32"/>
        </w:rPr>
      </w:pPr>
      <w:r w:rsidRPr="00F210B3">
        <w:rPr>
          <w:rFonts w:ascii="Angsana New" w:hAnsi="Angsana New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</w:t>
      </w:r>
      <w:r w:rsidRPr="00F210B3">
        <w:rPr>
          <w:rFonts w:ascii="Angsana New" w:hAnsi="Angsana New"/>
          <w:sz w:val="32"/>
          <w:szCs w:val="32"/>
        </w:rPr>
        <w:t xml:space="preserve"> </w:t>
      </w:r>
      <w:r w:rsidRPr="00F210B3">
        <w:rPr>
          <w:rFonts w:ascii="Angsana New" w:hAnsi="Angsana New"/>
          <w:sz w:val="32"/>
          <w:szCs w:val="32"/>
          <w:cs/>
        </w:rPr>
        <w:t>การอ่านและพิจารณาว่าข้อมูลอื่นมีความขัดแย้งที่มีสาระสำคัญกับงบการเงินหรือกับความรู้</w:t>
      </w:r>
      <w:r w:rsidR="00E05202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F210B3">
        <w:rPr>
          <w:rFonts w:ascii="Angsana New" w:hAnsi="Angsana New"/>
          <w:sz w:val="32"/>
          <w:szCs w:val="32"/>
          <w:cs/>
        </w:rPr>
        <w:t>ที่ได้รับจาก</w:t>
      </w:r>
      <w:r w:rsidRPr="00A23518">
        <w:rPr>
          <w:rFonts w:ascii="Angsana New" w:hAnsi="Angsana New"/>
          <w:spacing w:val="-2"/>
          <w:sz w:val="32"/>
          <w:szCs w:val="32"/>
          <w:cs/>
        </w:rPr>
        <w:t>การตรวจสอบของข้าพเจ้า</w:t>
      </w:r>
      <w:r w:rsidRPr="00A23518">
        <w:rPr>
          <w:rFonts w:ascii="Angsana New" w:hAnsi="Angsana New"/>
          <w:spacing w:val="-2"/>
          <w:sz w:val="32"/>
          <w:szCs w:val="32"/>
        </w:rPr>
        <w:t xml:space="preserve"> </w:t>
      </w:r>
      <w:r w:rsidRPr="00A23518">
        <w:rPr>
          <w:rFonts w:ascii="Angsana New" w:hAnsi="Angsana New"/>
          <w:spacing w:val="-2"/>
          <w:sz w:val="32"/>
          <w:szCs w:val="32"/>
          <w:cs/>
        </w:rPr>
        <w:t>หรือปรากฏว่าข้อมูลอื่นมีการแสดงข้อมูลที่ขัดต่อข้อเท็จจริง</w:t>
      </w:r>
      <w:r w:rsidR="00E05202">
        <w:rPr>
          <w:rFonts w:ascii="Angsana New" w:hAnsi="Angsana New" w:hint="cs"/>
          <w:spacing w:val="-2"/>
          <w:sz w:val="32"/>
          <w:szCs w:val="32"/>
          <w:cs/>
        </w:rPr>
        <w:t xml:space="preserve">   </w:t>
      </w:r>
      <w:r w:rsidRPr="00A23518">
        <w:rPr>
          <w:rFonts w:ascii="Angsana New" w:hAnsi="Angsana New"/>
          <w:spacing w:val="-2"/>
          <w:sz w:val="32"/>
          <w:szCs w:val="32"/>
          <w:cs/>
        </w:rPr>
        <w:t>อันเป็นสาระสำคัญหรือไม่</w:t>
      </w:r>
    </w:p>
    <w:p w14:paraId="1AFE863F" w14:textId="26FAB6C9" w:rsidR="000142B1" w:rsidRDefault="00185BF1" w:rsidP="002F3A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240" w:line="240" w:lineRule="auto"/>
        <w:ind w:left="360"/>
        <w:jc w:val="thaiDistribute"/>
        <w:rPr>
          <w:rFonts w:ascii="Angsana New" w:hAnsi="Angsana New"/>
          <w:sz w:val="32"/>
          <w:szCs w:val="32"/>
        </w:rPr>
      </w:pPr>
      <w:r w:rsidRPr="00F210B3">
        <w:rPr>
          <w:rFonts w:asciiTheme="majorBidi" w:eastAsia="Calibri" w:hAnsiTheme="majorBidi" w:cstheme="majorBidi"/>
          <w:color w:val="000000"/>
          <w:sz w:val="32"/>
          <w:szCs w:val="32"/>
          <w:cs/>
        </w:rPr>
        <w:t xml:space="preserve"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</w:t>
      </w:r>
      <w:r w:rsidR="00C855CD" w:rsidRPr="00F210B3">
        <w:rPr>
          <w:rFonts w:ascii="Angsana New" w:hAnsi="Angsana New"/>
          <w:sz w:val="32"/>
          <w:szCs w:val="32"/>
          <w:cs/>
        </w:rPr>
        <w:t>ข้าพเจ้าต้องสื่อสารเรื่องดังกล่าวกับ</w:t>
      </w:r>
      <w:r w:rsidR="00C855CD" w:rsidRPr="00F210B3">
        <w:rPr>
          <w:rFonts w:ascii="Angsana New" w:hAnsi="Angsana New" w:hint="cs"/>
          <w:sz w:val="32"/>
          <w:szCs w:val="32"/>
          <w:cs/>
        </w:rPr>
        <w:t>ฝ่ายบริหารหรือ</w:t>
      </w:r>
      <w:r w:rsidR="00C855CD" w:rsidRPr="00F210B3">
        <w:rPr>
          <w:rFonts w:ascii="Angsana New" w:hAnsi="Angsana New"/>
          <w:sz w:val="32"/>
          <w:szCs w:val="32"/>
          <w:cs/>
        </w:rPr>
        <w:t>ผู้มีหน้าที่ในการกำกับดูแลเพื่อดำเนินการแก้ไขให้เหมาะสม</w:t>
      </w:r>
      <w:r w:rsidR="00C855CD" w:rsidRPr="00F210B3">
        <w:rPr>
          <w:rFonts w:ascii="Angsana New" w:hAnsi="Angsana New" w:hint="cs"/>
          <w:sz w:val="32"/>
          <w:szCs w:val="32"/>
          <w:cs/>
        </w:rPr>
        <w:t>ต่อไป</w:t>
      </w:r>
    </w:p>
    <w:p w14:paraId="1634CA97" w14:textId="25D127EE" w:rsidR="00D67227" w:rsidRPr="00D67227" w:rsidRDefault="000142B1" w:rsidP="002F3A32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60"/>
        <w:jc w:val="thaiDistribute"/>
        <w:rPr>
          <w:rFonts w:ascii="Angsana New" w:hAnsi="Angsana New"/>
          <w:sz w:val="32"/>
          <w:szCs w:val="32"/>
        </w:rPr>
      </w:pPr>
      <w:r w:rsidRPr="007F72BF">
        <w:rPr>
          <w:rFonts w:ascii="Angsana New" w:hAnsi="Angsana New"/>
          <w:sz w:val="32"/>
          <w:szCs w:val="32"/>
          <w:cs/>
        </w:rPr>
        <w:t xml:space="preserve">งบการเงินรวมของบริษัท </w:t>
      </w:r>
      <w:r w:rsidRPr="007F72BF">
        <w:rPr>
          <w:rFonts w:ascii="Angsana New" w:hAnsi="Angsana New" w:hint="cs"/>
          <w:sz w:val="32"/>
          <w:szCs w:val="32"/>
          <w:cs/>
        </w:rPr>
        <w:t>เซ็น คอร์ปอเรชั่น กรุ๊ป</w:t>
      </w:r>
      <w:r w:rsidRPr="007F72BF">
        <w:rPr>
          <w:rFonts w:ascii="Angsana New" w:hAnsi="Angsana New"/>
          <w:sz w:val="32"/>
          <w:szCs w:val="32"/>
          <w:cs/>
        </w:rPr>
        <w:t xml:space="preserve"> จำกัด (มหาชน) และบริษัทย่อย </w:t>
      </w:r>
      <w:r w:rsidR="00E30BE3" w:rsidRPr="007F72BF">
        <w:rPr>
          <w:rFonts w:ascii="Angsana New" w:hAnsi="Angsana New" w:hint="cs"/>
          <w:sz w:val="32"/>
          <w:szCs w:val="32"/>
          <w:cs/>
        </w:rPr>
        <w:t>และงบการเงิน</w:t>
      </w:r>
      <w:r w:rsidR="007F72BF" w:rsidRPr="007F72BF">
        <w:rPr>
          <w:rFonts w:ascii="Angsana New" w:hAnsi="Angsana New" w:hint="cs"/>
          <w:sz w:val="32"/>
          <w:szCs w:val="32"/>
          <w:cs/>
        </w:rPr>
        <w:t>เ</w:t>
      </w:r>
      <w:r w:rsidR="00E30BE3" w:rsidRPr="007F72BF">
        <w:rPr>
          <w:rFonts w:ascii="Angsana New" w:hAnsi="Angsana New" w:hint="cs"/>
          <w:sz w:val="32"/>
          <w:szCs w:val="32"/>
          <w:cs/>
        </w:rPr>
        <w:t>ฉพาะกิจการ</w:t>
      </w:r>
      <w:r w:rsidR="00E30BE3">
        <w:rPr>
          <w:rFonts w:ascii="Angsana New" w:hAnsi="Angsana New" w:hint="cs"/>
          <w:sz w:val="32"/>
          <w:szCs w:val="32"/>
          <w:cs/>
        </w:rPr>
        <w:t xml:space="preserve">ของบริษัท เซ็น คอร์ปอเรชั่น กรุ๊ป จำกัด (มหาชน) </w:t>
      </w:r>
      <w:r w:rsidRPr="00A66DF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C3BFB" w:rsidRPr="00BC3BFB">
        <w:rPr>
          <w:rFonts w:ascii="Angsana New" w:hAnsi="Angsana New"/>
          <w:sz w:val="32"/>
          <w:szCs w:val="32"/>
        </w:rPr>
        <w:t>31</w:t>
      </w:r>
      <w:r w:rsidRPr="00A66DFC">
        <w:rPr>
          <w:rFonts w:ascii="Angsana New" w:hAnsi="Angsana New"/>
          <w:sz w:val="32"/>
          <w:szCs w:val="32"/>
        </w:rPr>
        <w:t xml:space="preserve"> </w:t>
      </w:r>
      <w:r w:rsidRPr="00A66DFC">
        <w:rPr>
          <w:rFonts w:ascii="Angsana New" w:hAnsi="Angsana New" w:hint="cs"/>
          <w:sz w:val="32"/>
          <w:szCs w:val="32"/>
          <w:cs/>
        </w:rPr>
        <w:t>ธันวาคม</w:t>
      </w:r>
      <w:r w:rsidRPr="00A66DFC">
        <w:rPr>
          <w:rFonts w:ascii="Angsana New" w:hAnsi="Angsana New"/>
          <w:sz w:val="32"/>
          <w:szCs w:val="32"/>
          <w:cs/>
        </w:rPr>
        <w:t xml:space="preserve"> </w:t>
      </w:r>
      <w:r w:rsidR="00BC3BFB" w:rsidRPr="00BC3BFB">
        <w:rPr>
          <w:rFonts w:ascii="Angsana New" w:hAnsi="Angsana New"/>
          <w:sz w:val="32"/>
          <w:szCs w:val="32"/>
        </w:rPr>
        <w:t>2567</w:t>
      </w:r>
      <w:r w:rsidR="0000402B">
        <w:rPr>
          <w:rFonts w:ascii="Angsana New" w:hAnsi="Angsana New"/>
          <w:sz w:val="32"/>
          <w:szCs w:val="32"/>
        </w:rPr>
        <w:t xml:space="preserve"> </w:t>
      </w:r>
      <w:r w:rsidR="00E30BE3">
        <w:rPr>
          <w:rFonts w:ascii="Angsana New" w:hAnsi="Angsana New" w:hint="cs"/>
          <w:sz w:val="32"/>
          <w:szCs w:val="32"/>
          <w:cs/>
        </w:rPr>
        <w:t xml:space="preserve">และสำหรับปีสิ้นสุดวันเดียวกัน </w:t>
      </w:r>
      <w:r w:rsidRPr="00A66DFC">
        <w:rPr>
          <w:rFonts w:ascii="Angsana New" w:hAnsi="Angsana New"/>
          <w:sz w:val="32"/>
          <w:szCs w:val="32"/>
        </w:rPr>
        <w:t>(</w:t>
      </w:r>
      <w:r w:rsidRPr="00A66DFC">
        <w:rPr>
          <w:rFonts w:ascii="Angsana New" w:hAnsi="Angsana New" w:hint="cs"/>
          <w:sz w:val="32"/>
          <w:szCs w:val="32"/>
          <w:cs/>
        </w:rPr>
        <w:t>ก่อนการจัดประเภทรายการใหม่</w:t>
      </w:r>
      <w:r w:rsidRPr="00A66DFC">
        <w:rPr>
          <w:rFonts w:ascii="Angsana New" w:hAnsi="Angsana New"/>
          <w:sz w:val="32"/>
          <w:szCs w:val="32"/>
        </w:rPr>
        <w:t>)</w:t>
      </w:r>
      <w:r w:rsidRPr="00A66DFC">
        <w:rPr>
          <w:rFonts w:ascii="Angsana New" w:hAnsi="Angsana New" w:hint="cs"/>
          <w:sz w:val="32"/>
          <w:szCs w:val="32"/>
          <w:cs/>
        </w:rPr>
        <w:t xml:space="preserve"> </w:t>
      </w:r>
      <w:r w:rsidRPr="00A66DFC">
        <w:rPr>
          <w:rFonts w:ascii="Angsana New" w:hAnsi="Angsana New"/>
          <w:sz w:val="32"/>
          <w:szCs w:val="32"/>
          <w:cs/>
        </w:rPr>
        <w:t>ที่แสดงเป็น</w:t>
      </w:r>
      <w:r>
        <w:rPr>
          <w:rFonts w:ascii="Angsana New" w:hAnsi="Angsana New" w:hint="cs"/>
          <w:sz w:val="32"/>
          <w:szCs w:val="32"/>
          <w:cs/>
        </w:rPr>
        <w:t>ตัวเลข</w:t>
      </w:r>
      <w:r w:rsidRPr="00A66DFC">
        <w:rPr>
          <w:rFonts w:ascii="Angsana New" w:hAnsi="Angsana New"/>
          <w:sz w:val="32"/>
          <w:szCs w:val="32"/>
          <w:cs/>
        </w:rPr>
        <w:t>เปรียบเทียบตรวจสอบโดยผู้สอบบัญชีอื่น</w:t>
      </w:r>
      <w:r w:rsidRPr="00A66DFC">
        <w:rPr>
          <w:rFonts w:ascii="Angsana New" w:hAnsi="Angsana New"/>
          <w:sz w:val="32"/>
          <w:szCs w:val="32"/>
        </w:rPr>
        <w:t xml:space="preserve"> </w:t>
      </w:r>
      <w:r w:rsidRPr="00A66DFC">
        <w:rPr>
          <w:rFonts w:ascii="Angsana New" w:hAnsi="Angsana New" w:hint="cs"/>
          <w:sz w:val="32"/>
          <w:szCs w:val="32"/>
          <w:cs/>
        </w:rPr>
        <w:t>ซึ่</w:t>
      </w:r>
      <w:r w:rsidRPr="00A66DFC">
        <w:rPr>
          <w:rFonts w:ascii="Angsana New" w:hAnsi="Angsana New"/>
          <w:sz w:val="32"/>
          <w:szCs w:val="32"/>
          <w:cs/>
        </w:rPr>
        <w:t>งแสดงความเห็นอย่างไม่มีเงื่อนไข</w:t>
      </w:r>
      <w:r w:rsidRPr="00A66DFC">
        <w:rPr>
          <w:rFonts w:ascii="Angsana New" w:hAnsi="Angsana New" w:hint="cs"/>
          <w:sz w:val="32"/>
          <w:szCs w:val="32"/>
          <w:cs/>
        </w:rPr>
        <w:t>ต่องบการเงินเหล่านั้น</w:t>
      </w:r>
      <w:r w:rsidRPr="00A66DFC">
        <w:rPr>
          <w:rFonts w:ascii="Angsana New" w:hAnsi="Angsana New"/>
          <w:sz w:val="32"/>
          <w:szCs w:val="32"/>
        </w:rPr>
        <w:t xml:space="preserve"> </w:t>
      </w:r>
      <w:r w:rsidRPr="00A66DFC">
        <w:rPr>
          <w:rFonts w:ascii="Angsana New" w:hAnsi="Angsana New"/>
          <w:sz w:val="32"/>
          <w:szCs w:val="32"/>
          <w:cs/>
        </w:rPr>
        <w:t>ตามรายงาน</w:t>
      </w:r>
      <w:r w:rsidRPr="00A66DFC">
        <w:rPr>
          <w:rFonts w:ascii="Angsana New" w:hAnsi="Angsana New" w:hint="cs"/>
          <w:sz w:val="32"/>
          <w:szCs w:val="32"/>
          <w:cs/>
        </w:rPr>
        <w:t>การสอบบัญชี</w:t>
      </w:r>
      <w:r w:rsidRPr="00A66DFC">
        <w:rPr>
          <w:rFonts w:ascii="Angsana New" w:hAnsi="Angsana New"/>
          <w:sz w:val="32"/>
          <w:szCs w:val="32"/>
          <w:cs/>
        </w:rPr>
        <w:t>ลงว</w:t>
      </w:r>
      <w:r w:rsidRPr="00A66DFC">
        <w:rPr>
          <w:rFonts w:ascii="Angsana New" w:hAnsi="Angsana New" w:hint="cs"/>
          <w:sz w:val="32"/>
          <w:szCs w:val="32"/>
          <w:cs/>
        </w:rPr>
        <w:t>ัน</w:t>
      </w:r>
      <w:r w:rsidRPr="00A66DFC">
        <w:rPr>
          <w:rFonts w:ascii="Angsana New" w:hAnsi="Angsana New"/>
          <w:sz w:val="32"/>
          <w:szCs w:val="32"/>
          <w:cs/>
        </w:rPr>
        <w:t>ที่</w:t>
      </w:r>
      <w:r w:rsidRPr="00A66DFC">
        <w:rPr>
          <w:rFonts w:ascii="Angsana New" w:hAnsi="Angsana New"/>
          <w:sz w:val="32"/>
          <w:szCs w:val="32"/>
        </w:rPr>
        <w:t xml:space="preserve"> </w:t>
      </w:r>
      <w:r w:rsidR="00BC3BFB" w:rsidRPr="00BC3BFB">
        <w:rPr>
          <w:rFonts w:ascii="Angsana New" w:hAnsi="Angsana New"/>
          <w:sz w:val="32"/>
          <w:szCs w:val="32"/>
        </w:rPr>
        <w:t>21</w:t>
      </w:r>
      <w:r w:rsidRPr="00A66DFC">
        <w:rPr>
          <w:rFonts w:ascii="Angsana New" w:hAnsi="Angsana New"/>
          <w:sz w:val="32"/>
          <w:szCs w:val="32"/>
          <w:cs/>
        </w:rPr>
        <w:t xml:space="preserve"> </w:t>
      </w:r>
      <w:r w:rsidRPr="00A66DFC">
        <w:rPr>
          <w:rFonts w:ascii="Angsana New" w:hAnsi="Angsana New" w:hint="cs"/>
          <w:sz w:val="32"/>
          <w:szCs w:val="32"/>
          <w:cs/>
        </w:rPr>
        <w:t>กุมภาพันธ์</w:t>
      </w:r>
      <w:r w:rsidRPr="00A66DFC">
        <w:rPr>
          <w:rFonts w:ascii="Angsana New" w:hAnsi="Angsana New"/>
          <w:sz w:val="32"/>
          <w:szCs w:val="32"/>
          <w:cs/>
        </w:rPr>
        <w:t xml:space="preserve"> </w:t>
      </w:r>
      <w:r w:rsidR="00BC3BFB" w:rsidRPr="00BC3BFB">
        <w:rPr>
          <w:rFonts w:ascii="Angsana New" w:hAnsi="Angsana New"/>
          <w:sz w:val="32"/>
          <w:szCs w:val="32"/>
        </w:rPr>
        <w:t>2568</w:t>
      </w:r>
    </w:p>
    <w:p w14:paraId="30C66BCC" w14:textId="1D91462C" w:rsidR="00AB1D4A" w:rsidRPr="00B52598" w:rsidRDefault="00AB1D4A" w:rsidP="000953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/>
        <w:ind w:left="360"/>
        <w:jc w:val="thaiDistribute"/>
        <w:rPr>
          <w:rFonts w:asciiTheme="majorBidi" w:eastAsia="Calibri" w:hAnsiTheme="majorBidi" w:cstheme="majorBidi"/>
          <w:b/>
          <w:bCs/>
          <w:spacing w:val="-8"/>
          <w:sz w:val="32"/>
          <w:szCs w:val="32"/>
        </w:rPr>
      </w:pPr>
      <w:r w:rsidRPr="00B52598">
        <w:rPr>
          <w:rFonts w:asciiTheme="majorBidi" w:eastAsia="Calibri" w:hAnsiTheme="majorBidi" w:cstheme="majorBidi"/>
          <w:b/>
          <w:bCs/>
          <w:spacing w:val="-8"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="00913996" w:rsidRPr="00B52598">
        <w:rPr>
          <w:rFonts w:asciiTheme="majorBidi" w:hAnsiTheme="majorBidi" w:cstheme="majorBidi"/>
          <w:b/>
          <w:bCs/>
          <w:spacing w:val="-8"/>
          <w:sz w:val="32"/>
          <w:szCs w:val="32"/>
          <w:cs/>
        </w:rPr>
        <w:t>รวม</w:t>
      </w:r>
      <w:r w:rsidRPr="00B52598">
        <w:rPr>
          <w:rFonts w:asciiTheme="majorBidi" w:hAnsiTheme="majorBidi" w:cstheme="majorBidi"/>
          <w:b/>
          <w:bCs/>
          <w:spacing w:val="-8"/>
          <w:sz w:val="32"/>
          <w:szCs w:val="32"/>
          <w:cs/>
        </w:rPr>
        <w:t>และงบการเงินเฉพาะกิจการ</w:t>
      </w:r>
    </w:p>
    <w:p w14:paraId="09D8BB7F" w14:textId="01F0EDC7" w:rsidR="00AB1D4A" w:rsidRDefault="00AB1D4A" w:rsidP="000953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/>
        <w:ind w:left="360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F210B3">
        <w:rPr>
          <w:rFonts w:asciiTheme="majorBidi" w:eastAsia="Calibri" w:hAnsiTheme="majorBidi" w:cstheme="majorBidi"/>
          <w:spacing w:val="-4"/>
          <w:sz w:val="32"/>
          <w:szCs w:val="32"/>
          <w:cs/>
        </w:rPr>
        <w:t>ผู้บริหารมีหน้าที่รับผิดชอบในการจัดทำและนำเสนองบการเงิน</w:t>
      </w:r>
      <w:r w:rsidR="00913996" w:rsidRPr="00F210B3">
        <w:rPr>
          <w:rFonts w:asciiTheme="majorBidi" w:hAnsiTheme="majorBidi" w:cstheme="majorBidi"/>
          <w:spacing w:val="-4"/>
          <w:sz w:val="32"/>
          <w:szCs w:val="32"/>
          <w:cs/>
        </w:rPr>
        <w:t>รวม</w:t>
      </w:r>
      <w:r w:rsidRPr="00F210B3">
        <w:rPr>
          <w:rFonts w:asciiTheme="majorBidi" w:hAnsiTheme="majorBidi" w:cstheme="majorBidi"/>
          <w:spacing w:val="-4"/>
          <w:sz w:val="32"/>
          <w:szCs w:val="32"/>
          <w:cs/>
        </w:rPr>
        <w:t>และงบการเงินเฉพาะกิจการ</w:t>
      </w:r>
      <w:r w:rsidR="000E4DC1" w:rsidRPr="00F210B3">
        <w:rPr>
          <w:rFonts w:asciiTheme="majorBidi" w:eastAsia="Calibri" w:hAnsiTheme="majorBidi" w:cstheme="majorBidi"/>
          <w:spacing w:val="-4"/>
          <w:sz w:val="32"/>
          <w:szCs w:val="32"/>
          <w:cs/>
        </w:rPr>
        <w:t>เหล่านี้โดยถูกต้องตามที่</w:t>
      </w:r>
      <w:r w:rsidRPr="00F210B3">
        <w:rPr>
          <w:rFonts w:asciiTheme="majorBidi" w:eastAsia="Calibri" w:hAnsiTheme="majorBidi" w:cstheme="majorBidi"/>
          <w:spacing w:val="-4"/>
          <w:sz w:val="32"/>
          <w:szCs w:val="32"/>
          <w:cs/>
        </w:rPr>
        <w:t>ควร</w:t>
      </w:r>
      <w:r w:rsidRPr="00F210B3">
        <w:rPr>
          <w:rFonts w:asciiTheme="majorBidi" w:eastAsia="Calibri" w:hAnsiTheme="majorBidi" w:cstheme="majorBidi"/>
          <w:sz w:val="32"/>
          <w:szCs w:val="32"/>
          <w:cs/>
        </w:rPr>
        <w:t>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="00913996" w:rsidRPr="00F210B3">
        <w:rPr>
          <w:rFonts w:asciiTheme="majorBidi" w:hAnsiTheme="majorBidi" w:cstheme="majorBidi"/>
          <w:sz w:val="32"/>
          <w:szCs w:val="32"/>
          <w:cs/>
        </w:rPr>
        <w:t>รวม</w:t>
      </w:r>
      <w:r w:rsidRPr="00F210B3">
        <w:rPr>
          <w:rFonts w:asciiTheme="majorBidi" w:hAnsiTheme="majorBidi" w:cstheme="majorBidi"/>
          <w:sz w:val="32"/>
          <w:szCs w:val="32"/>
          <w:cs/>
        </w:rPr>
        <w:t>และงบการเงินเฉพาะกิจการ</w:t>
      </w:r>
      <w:r w:rsidR="00B52598">
        <w:rPr>
          <w:rFonts w:asciiTheme="majorBidi" w:hAnsiTheme="majorBidi" w:cstheme="majorBidi" w:hint="cs"/>
          <w:sz w:val="32"/>
          <w:szCs w:val="32"/>
          <w:cs/>
        </w:rPr>
        <w:t xml:space="preserve">               </w:t>
      </w:r>
      <w:r w:rsidRPr="00F210B3">
        <w:rPr>
          <w:rFonts w:asciiTheme="majorBidi" w:eastAsia="Calibri" w:hAnsiTheme="majorBidi" w:cstheme="majorBidi"/>
          <w:sz w:val="32"/>
          <w:szCs w:val="32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2A2C7FF8" w14:textId="77777777" w:rsidR="00970EE3" w:rsidRDefault="00970E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32"/>
          <w:szCs w:val="32"/>
          <w:cs/>
        </w:rPr>
      </w:pPr>
      <w:r>
        <w:rPr>
          <w:rFonts w:asciiTheme="majorBidi" w:eastAsia="Calibri" w:hAnsiTheme="majorBidi" w:cstheme="majorBidi"/>
          <w:sz w:val="32"/>
          <w:szCs w:val="32"/>
          <w:cs/>
        </w:rPr>
        <w:br w:type="page"/>
      </w:r>
    </w:p>
    <w:p w14:paraId="6D597E32" w14:textId="76AEC79B" w:rsidR="00AB1D4A" w:rsidRPr="001A317E" w:rsidRDefault="00AB1D4A" w:rsidP="00970E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360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F210B3">
        <w:rPr>
          <w:rFonts w:asciiTheme="majorBidi" w:eastAsia="Calibri" w:hAnsiTheme="majorBidi" w:cstheme="majorBidi"/>
          <w:sz w:val="32"/>
          <w:szCs w:val="32"/>
          <w:cs/>
        </w:rPr>
        <w:lastRenderedPageBreak/>
        <w:t>ในการจัดทำงบการเงิน</w:t>
      </w:r>
      <w:r w:rsidR="00913996" w:rsidRPr="00F210B3">
        <w:rPr>
          <w:rFonts w:asciiTheme="majorBidi" w:hAnsiTheme="majorBidi" w:cstheme="majorBidi"/>
          <w:sz w:val="32"/>
          <w:szCs w:val="32"/>
          <w:cs/>
        </w:rPr>
        <w:t>รวม</w:t>
      </w:r>
      <w:r w:rsidRPr="00F210B3">
        <w:rPr>
          <w:rFonts w:asciiTheme="majorBidi" w:hAnsiTheme="majorBidi" w:cstheme="majorBidi"/>
          <w:sz w:val="32"/>
          <w:szCs w:val="32"/>
          <w:cs/>
        </w:rPr>
        <w:t>และงบการเงินเฉพาะกิจการ</w:t>
      </w:r>
      <w:r w:rsidRPr="00F210B3">
        <w:rPr>
          <w:rFonts w:asciiTheme="majorBidi" w:eastAsia="Calibri" w:hAnsiTheme="majorBidi" w:cstheme="majorBidi"/>
          <w:sz w:val="32"/>
          <w:szCs w:val="32"/>
          <w:cs/>
        </w:rPr>
        <w:t xml:space="preserve"> ผู้บริหารรับผิดชอบในการประเมินความสามารถของ</w:t>
      </w:r>
      <w:r w:rsidR="00913996" w:rsidRPr="00F210B3">
        <w:rPr>
          <w:rFonts w:asciiTheme="majorBidi" w:eastAsia="Calibri" w:hAnsiTheme="majorBidi" w:cstheme="majorBidi"/>
          <w:sz w:val="32"/>
          <w:szCs w:val="32"/>
          <w:cs/>
        </w:rPr>
        <w:t>กลุ่ม</w:t>
      </w:r>
      <w:r w:rsidRPr="00F210B3">
        <w:rPr>
          <w:rFonts w:asciiTheme="majorBidi" w:eastAsia="Calibri" w:hAnsiTheme="majorBidi" w:cstheme="majorBidi"/>
          <w:sz w:val="32"/>
          <w:szCs w:val="32"/>
          <w:cs/>
        </w:rPr>
        <w:t>บริษัท</w:t>
      </w:r>
      <w:r w:rsidR="00913996" w:rsidRPr="00F210B3">
        <w:rPr>
          <w:rFonts w:asciiTheme="majorBidi" w:eastAsia="Calibri" w:hAnsiTheme="majorBidi" w:cstheme="majorBidi"/>
          <w:sz w:val="32"/>
          <w:szCs w:val="32"/>
          <w:cs/>
        </w:rPr>
        <w:t>และบริษัท</w:t>
      </w:r>
      <w:r w:rsidRPr="00F210B3">
        <w:rPr>
          <w:rFonts w:asciiTheme="majorBidi" w:eastAsia="Calibri" w:hAnsiTheme="majorBidi" w:cstheme="majorBidi"/>
          <w:sz w:val="32"/>
          <w:szCs w:val="32"/>
          <w:cs/>
        </w:rPr>
        <w:t>ในการดำเนินงานต่อเนื่อง เปิดเผยเรื่องที่เกี่ยวกับ</w:t>
      </w:r>
      <w:r w:rsidR="00B52598">
        <w:rPr>
          <w:rFonts w:asciiTheme="majorBidi" w:eastAsia="Calibri" w:hAnsiTheme="majorBidi" w:cstheme="majorBidi" w:hint="cs"/>
          <w:sz w:val="32"/>
          <w:szCs w:val="32"/>
          <w:cs/>
        </w:rPr>
        <w:t xml:space="preserve">                   </w:t>
      </w:r>
      <w:r w:rsidRPr="00F210B3">
        <w:rPr>
          <w:rFonts w:asciiTheme="majorBidi" w:eastAsia="Calibri" w:hAnsiTheme="majorBidi" w:cstheme="majorBidi"/>
          <w:sz w:val="32"/>
          <w:szCs w:val="32"/>
          <w:cs/>
        </w:rPr>
        <w:t>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</w:t>
      </w:r>
      <w:r w:rsidR="00913996" w:rsidRPr="00F210B3">
        <w:rPr>
          <w:rFonts w:asciiTheme="majorBidi" w:eastAsia="Calibri" w:hAnsiTheme="majorBidi" w:cstheme="majorBidi"/>
          <w:sz w:val="32"/>
          <w:szCs w:val="32"/>
          <w:cs/>
        </w:rPr>
        <w:t>กลุ่ม</w:t>
      </w:r>
      <w:r w:rsidRPr="00F210B3">
        <w:rPr>
          <w:rFonts w:asciiTheme="majorBidi" w:eastAsia="Calibri" w:hAnsiTheme="majorBidi" w:cstheme="majorBidi"/>
          <w:sz w:val="32"/>
          <w:szCs w:val="32"/>
          <w:cs/>
        </w:rPr>
        <w:t>บริษัท</w:t>
      </w:r>
      <w:r w:rsidR="00913996" w:rsidRPr="00F210B3">
        <w:rPr>
          <w:rFonts w:asciiTheme="majorBidi" w:eastAsia="Calibri" w:hAnsiTheme="majorBidi" w:cstheme="majorBidi"/>
          <w:sz w:val="32"/>
          <w:szCs w:val="32"/>
          <w:cs/>
        </w:rPr>
        <w:t>และบริษัท</w:t>
      </w:r>
      <w:r w:rsidRPr="00F210B3">
        <w:rPr>
          <w:rFonts w:asciiTheme="majorBidi" w:eastAsia="Calibri" w:hAnsiTheme="majorBidi" w:cstheme="majorBidi"/>
          <w:sz w:val="32"/>
          <w:szCs w:val="32"/>
          <w:cs/>
        </w:rPr>
        <w:t xml:space="preserve"> หรือหยุดดำเนินงานหรือไม่สามารถดำเนินงานต่อเนื่องต่อไปได้</w:t>
      </w:r>
    </w:p>
    <w:p w14:paraId="5AEA21D5" w14:textId="573572D2" w:rsidR="00F53E5E" w:rsidRDefault="00AB1D4A" w:rsidP="002F3A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6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F210B3">
        <w:rPr>
          <w:rFonts w:asciiTheme="majorBidi" w:eastAsia="Calibri" w:hAnsiTheme="majorBidi" w:cstheme="majorBidi"/>
          <w:spacing w:val="-4"/>
          <w:sz w:val="32"/>
          <w:szCs w:val="32"/>
          <w:cs/>
        </w:rPr>
        <w:t>ผู้มีหน้าที่ในการกำกับดูแลมีหน้าที่ในการ</w:t>
      </w:r>
      <w:r w:rsidR="0031355D" w:rsidRPr="00F210B3">
        <w:rPr>
          <w:rFonts w:asciiTheme="majorBidi" w:eastAsia="Calibri" w:hAnsiTheme="majorBidi" w:cstheme="majorBidi"/>
          <w:spacing w:val="-4"/>
          <w:sz w:val="32"/>
          <w:szCs w:val="32"/>
          <w:cs/>
        </w:rPr>
        <w:t>กำกับ</w:t>
      </w:r>
      <w:r w:rsidRPr="00F210B3">
        <w:rPr>
          <w:rFonts w:asciiTheme="majorBidi" w:eastAsia="Calibri" w:hAnsiTheme="majorBidi" w:cstheme="majorBidi"/>
          <w:spacing w:val="-4"/>
          <w:sz w:val="32"/>
          <w:szCs w:val="32"/>
          <w:cs/>
        </w:rPr>
        <w:t>ดูแลกระบวนการในการจัดทำรายงานทางการเงินของ</w:t>
      </w:r>
      <w:r w:rsidR="00913996" w:rsidRPr="00F210B3">
        <w:rPr>
          <w:rFonts w:asciiTheme="majorBidi" w:eastAsia="Calibri" w:hAnsiTheme="majorBidi" w:cstheme="majorBidi"/>
          <w:spacing w:val="-4"/>
          <w:sz w:val="32"/>
          <w:szCs w:val="32"/>
          <w:cs/>
        </w:rPr>
        <w:t>กลุ่ม</w:t>
      </w:r>
      <w:r w:rsidRPr="00F210B3">
        <w:rPr>
          <w:rFonts w:asciiTheme="majorBidi" w:hAnsiTheme="majorBidi" w:cstheme="majorBidi"/>
          <w:spacing w:val="-4"/>
          <w:sz w:val="32"/>
          <w:szCs w:val="32"/>
          <w:cs/>
        </w:rPr>
        <w:t>บริษัท</w:t>
      </w:r>
      <w:r w:rsidR="00913996" w:rsidRPr="00F210B3">
        <w:rPr>
          <w:rFonts w:asciiTheme="majorBidi" w:hAnsiTheme="majorBidi" w:cstheme="majorBidi"/>
          <w:spacing w:val="-4"/>
          <w:sz w:val="32"/>
          <w:szCs w:val="32"/>
          <w:cs/>
        </w:rPr>
        <w:t>และบริษัท</w:t>
      </w:r>
    </w:p>
    <w:p w14:paraId="1817F9D0" w14:textId="65099EB9" w:rsidR="00AB1D4A" w:rsidRPr="001A317E" w:rsidRDefault="00AB1D4A" w:rsidP="00970E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/>
        <w:ind w:left="36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14828">
        <w:rPr>
          <w:rFonts w:asciiTheme="majorBidi" w:hAnsiTheme="majorBidi" w:cstheme="majorBidi"/>
          <w:b/>
          <w:bCs/>
          <w:sz w:val="32"/>
          <w:szCs w:val="32"/>
          <w:cs/>
        </w:rPr>
        <w:t>ความรับผิดชอบของผู้ส</w:t>
      </w:r>
      <w:r w:rsidR="000E4DC1" w:rsidRPr="00514828">
        <w:rPr>
          <w:rFonts w:asciiTheme="majorBidi" w:hAnsiTheme="majorBidi" w:cstheme="majorBidi"/>
          <w:b/>
          <w:bCs/>
          <w:sz w:val="32"/>
          <w:szCs w:val="32"/>
          <w:cs/>
        </w:rPr>
        <w:t>อบบัญชีต่อการตรวจสอบงบการเงิน</w:t>
      </w:r>
      <w:r w:rsidR="00913996" w:rsidRPr="00514828">
        <w:rPr>
          <w:rFonts w:asciiTheme="majorBidi" w:hAnsiTheme="majorBidi" w:cstheme="majorBidi"/>
          <w:b/>
          <w:bCs/>
          <w:sz w:val="32"/>
          <w:szCs w:val="32"/>
          <w:cs/>
        </w:rPr>
        <w:t>รวม</w:t>
      </w:r>
      <w:r w:rsidRPr="00514828">
        <w:rPr>
          <w:rFonts w:asciiTheme="majorBidi" w:hAnsiTheme="majorBidi" w:cstheme="majorBidi"/>
          <w:b/>
          <w:bCs/>
          <w:sz w:val="32"/>
          <w:szCs w:val="32"/>
          <w:cs/>
        </w:rPr>
        <w:t>และงบการเงินเฉพาะกิจการ</w:t>
      </w:r>
    </w:p>
    <w:p w14:paraId="7F28AD0B" w14:textId="5B944AE0" w:rsidR="00095355" w:rsidRDefault="001C09AC" w:rsidP="000953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360"/>
        <w:jc w:val="thaiDistribute"/>
        <w:rPr>
          <w:rFonts w:asciiTheme="majorBidi" w:eastAsia="Calibri" w:hAnsiTheme="majorBidi" w:cstheme="majorBidi"/>
          <w:sz w:val="32"/>
          <w:szCs w:val="32"/>
          <w:cs/>
        </w:rPr>
      </w:pPr>
      <w:r w:rsidRPr="001C09AC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</w:t>
      </w:r>
      <w:r w:rsidRPr="001C09AC">
        <w:rPr>
          <w:rFonts w:ascii="Angsana New" w:hAnsi="Angsana New"/>
          <w:color w:val="000000"/>
          <w:sz w:val="32"/>
          <w:szCs w:val="32"/>
          <w:cs/>
        </w:rPr>
        <w:t>กิจการ</w:t>
      </w:r>
      <w:r w:rsidRPr="001C09AC">
        <w:rPr>
          <w:rFonts w:ascii="Angsana New" w:hAnsi="Angsana New"/>
          <w:sz w:val="32"/>
          <w:szCs w:val="32"/>
          <w:cs/>
        </w:rPr>
        <w:t>โดยรวมปราศจากการแสดงข้อมูลที่ขัดต่อข้อเท็จจริงอันเป็นสาระสำคัญหรือไม่</w:t>
      </w:r>
      <w:r w:rsidRPr="001C09AC">
        <w:rPr>
          <w:rFonts w:ascii="Angsana New" w:hAnsi="Angsana New"/>
          <w:sz w:val="32"/>
          <w:szCs w:val="32"/>
        </w:rPr>
        <w:t xml:space="preserve"> </w:t>
      </w:r>
      <w:r w:rsidRPr="001C09AC">
        <w:rPr>
          <w:rFonts w:ascii="Angsana New" w:hAnsi="Angsana New"/>
          <w:sz w:val="32"/>
          <w:szCs w:val="32"/>
          <w:cs/>
        </w:rPr>
        <w:t>ไม่ว่าจะเกิดจากการทุจริตหรือข้อผิดพลาด</w:t>
      </w:r>
      <w:r w:rsidRPr="001C09AC">
        <w:rPr>
          <w:rFonts w:ascii="Angsana New" w:hAnsi="Angsana New"/>
          <w:sz w:val="32"/>
          <w:szCs w:val="32"/>
        </w:rPr>
        <w:t xml:space="preserve"> </w:t>
      </w:r>
      <w:r w:rsidRPr="001C09AC">
        <w:rPr>
          <w:rFonts w:ascii="Angsana New" w:hAnsi="Angsana New"/>
          <w:sz w:val="32"/>
          <w:szCs w:val="32"/>
          <w:cs/>
        </w:rPr>
        <w:t>และเสนอรายงานของผู้สอบบัญชีซึ่งรวมความเห็นของข้าพเจ้าอยู่ด้วย</w:t>
      </w:r>
      <w:r w:rsidRPr="001C09AC">
        <w:rPr>
          <w:rFonts w:ascii="Angsana New" w:hAnsi="Angsana New"/>
          <w:sz w:val="32"/>
          <w:szCs w:val="32"/>
        </w:rPr>
        <w:t xml:space="preserve"> </w:t>
      </w:r>
      <w:r w:rsidRPr="001C09AC">
        <w:rPr>
          <w:rFonts w:ascii="Angsana New" w:hAnsi="Angsana New"/>
          <w:sz w:val="32"/>
          <w:szCs w:val="32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</w:t>
      </w:r>
      <w:r w:rsidR="00B52598">
        <w:rPr>
          <w:rFonts w:ascii="Angsana New" w:hAnsi="Angsana New" w:hint="cs"/>
          <w:sz w:val="32"/>
          <w:szCs w:val="32"/>
          <w:cs/>
        </w:rPr>
        <w:t xml:space="preserve">       </w:t>
      </w:r>
      <w:r w:rsidRPr="001C09AC">
        <w:rPr>
          <w:rFonts w:ascii="Angsana New" w:hAnsi="Angsana New"/>
          <w:sz w:val="32"/>
          <w:szCs w:val="32"/>
          <w:cs/>
        </w:rPr>
        <w:t>ที่ขัดต่อข้อเท็จจริงอันเป็นสาระสำคัญที่มีอยู่ได้เสมอไป</w:t>
      </w:r>
      <w:r w:rsidRPr="001C09AC">
        <w:rPr>
          <w:rFonts w:ascii="Angsana New" w:hAnsi="Angsana New"/>
          <w:sz w:val="32"/>
          <w:szCs w:val="32"/>
        </w:rPr>
        <w:t xml:space="preserve"> </w:t>
      </w:r>
      <w:r w:rsidRPr="001C09AC">
        <w:rPr>
          <w:rFonts w:ascii="Angsana New" w:hAnsi="Angsana New"/>
          <w:sz w:val="32"/>
          <w:szCs w:val="32"/>
          <w:cs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</w:t>
      </w:r>
      <w:r w:rsidR="00C31755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1C09AC">
        <w:rPr>
          <w:rFonts w:ascii="Angsana New" w:hAnsi="Angsana New"/>
          <w:sz w:val="32"/>
          <w:szCs w:val="32"/>
          <w:cs/>
        </w:rPr>
        <w:t>งบการเงินรวมและงบการเงินเฉพาะ</w:t>
      </w:r>
      <w:r w:rsidRPr="001C09AC">
        <w:rPr>
          <w:rFonts w:ascii="Angsana New" w:hAnsi="Angsana New"/>
          <w:color w:val="000000"/>
          <w:sz w:val="32"/>
          <w:szCs w:val="32"/>
          <w:cs/>
        </w:rPr>
        <w:t>กิจการ</w:t>
      </w:r>
      <w:r w:rsidRPr="001C09AC">
        <w:rPr>
          <w:rFonts w:ascii="Angsana New" w:hAnsi="Angsana New"/>
          <w:color w:val="000000"/>
          <w:sz w:val="32"/>
          <w:szCs w:val="32"/>
        </w:rPr>
        <w:t xml:space="preserve"> </w:t>
      </w:r>
      <w:r w:rsidRPr="001C09AC">
        <w:rPr>
          <w:rFonts w:ascii="Angsana New" w:hAnsi="Angsana New"/>
          <w:sz w:val="32"/>
          <w:szCs w:val="32"/>
          <w:cs/>
        </w:rPr>
        <w:t>จากการใช้งบการเงินเหล่านี้</w:t>
      </w:r>
    </w:p>
    <w:p w14:paraId="0526596C" w14:textId="10A759B2" w:rsidR="00AB1D4A" w:rsidRPr="00F210B3" w:rsidRDefault="00AB1D4A" w:rsidP="000953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60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F210B3">
        <w:rPr>
          <w:rFonts w:asciiTheme="majorBidi" w:eastAsia="Calibri" w:hAnsiTheme="majorBidi" w:cstheme="majorBidi"/>
          <w:sz w:val="32"/>
          <w:szCs w:val="32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59EA8036" w14:textId="2CCBEEAB" w:rsidR="001B1547" w:rsidRPr="00A56084" w:rsidRDefault="001B1547" w:rsidP="00095355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contextualSpacing/>
        <w:jc w:val="thaiDistribute"/>
        <w:rPr>
          <w:rFonts w:ascii="Angsana New" w:hAnsi="Angsana New"/>
          <w:color w:val="000000"/>
          <w:sz w:val="32"/>
          <w:szCs w:val="32"/>
        </w:rPr>
      </w:pPr>
      <w:r w:rsidRPr="00A56084">
        <w:rPr>
          <w:rFonts w:ascii="Angsana New" w:hAnsi="Angsana New"/>
          <w:color w:val="000000"/>
          <w:sz w:val="32"/>
          <w:szCs w:val="32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</w:t>
      </w:r>
      <w:r w:rsidR="00B52598">
        <w:rPr>
          <w:rFonts w:ascii="Angsana New" w:hAnsi="Angsana New" w:hint="cs"/>
          <w:color w:val="000000"/>
          <w:sz w:val="32"/>
          <w:szCs w:val="32"/>
          <w:cs/>
        </w:rPr>
        <w:t xml:space="preserve">            </w:t>
      </w:r>
      <w:r w:rsidRPr="00A56084">
        <w:rPr>
          <w:rFonts w:ascii="Angsana New" w:hAnsi="Angsana New"/>
          <w:color w:val="000000"/>
          <w:sz w:val="32"/>
          <w:szCs w:val="32"/>
          <w:cs/>
        </w:rPr>
        <w:t>งบการเงินรวมและงบการเงิน</w:t>
      </w:r>
      <w:r w:rsidRPr="00BA0B51">
        <w:rPr>
          <w:rFonts w:ascii="Angsana New" w:hAnsi="Angsana New"/>
          <w:color w:val="000000"/>
          <w:sz w:val="32"/>
          <w:szCs w:val="32"/>
          <w:cs/>
        </w:rPr>
        <w:t>เฉพาะ</w:t>
      </w:r>
      <w:r w:rsidRPr="009A5CE4">
        <w:rPr>
          <w:rFonts w:ascii="Angsana New" w:hAnsi="Angsana New"/>
          <w:color w:val="000000"/>
          <w:sz w:val="32"/>
          <w:szCs w:val="32"/>
          <w:cs/>
        </w:rPr>
        <w:t>กิจการ</w:t>
      </w:r>
      <w:r w:rsidRPr="00BA0B51">
        <w:rPr>
          <w:rFonts w:ascii="Angsana New" w:hAnsi="Angsana New"/>
          <w:color w:val="000000"/>
          <w:sz w:val="32"/>
          <w:szCs w:val="32"/>
        </w:rPr>
        <w:t xml:space="preserve"> </w:t>
      </w:r>
      <w:r w:rsidRPr="00BA0B51">
        <w:rPr>
          <w:rFonts w:ascii="Angsana New" w:hAnsi="Angsana New"/>
          <w:color w:val="000000"/>
          <w:sz w:val="32"/>
          <w:szCs w:val="32"/>
          <w:cs/>
        </w:rPr>
        <w:t>ไม่ว่าจะ</w:t>
      </w:r>
      <w:r w:rsidRPr="00A56084">
        <w:rPr>
          <w:rFonts w:ascii="Angsana New" w:hAnsi="Angsana New"/>
          <w:color w:val="000000"/>
          <w:sz w:val="32"/>
          <w:szCs w:val="32"/>
          <w:cs/>
        </w:rPr>
        <w:t>เกิดจากการทุจริตหรือข้อผิดพลาด</w:t>
      </w:r>
      <w:r w:rsidRPr="00A56084">
        <w:rPr>
          <w:rFonts w:ascii="Angsana New" w:hAnsi="Angsana New"/>
          <w:color w:val="000000"/>
          <w:sz w:val="32"/>
          <w:szCs w:val="32"/>
        </w:rPr>
        <w:t xml:space="preserve"> </w:t>
      </w:r>
      <w:r w:rsidRPr="00A56084">
        <w:rPr>
          <w:rFonts w:ascii="Angsana New" w:hAnsi="Angsana New"/>
          <w:color w:val="000000"/>
          <w:sz w:val="32"/>
          <w:szCs w:val="32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A56084">
        <w:rPr>
          <w:rFonts w:ascii="Angsana New" w:hAnsi="Angsana New"/>
          <w:color w:val="000000"/>
          <w:sz w:val="32"/>
          <w:szCs w:val="32"/>
        </w:rPr>
        <w:t xml:space="preserve"> </w:t>
      </w:r>
      <w:r w:rsidRPr="00A56084">
        <w:rPr>
          <w:rFonts w:ascii="Angsana New" w:hAnsi="Angsana New"/>
          <w:color w:val="000000"/>
          <w:sz w:val="32"/>
          <w:szCs w:val="32"/>
          <w:cs/>
        </w:rPr>
        <w:t>และได้หลักฐาน</w:t>
      </w:r>
      <w:r w:rsidR="00B52598">
        <w:rPr>
          <w:rFonts w:ascii="Angsana New" w:hAnsi="Angsana New" w:hint="cs"/>
          <w:color w:val="000000"/>
          <w:sz w:val="32"/>
          <w:szCs w:val="32"/>
          <w:cs/>
        </w:rPr>
        <w:t xml:space="preserve">      </w:t>
      </w:r>
      <w:r w:rsidRPr="00A56084">
        <w:rPr>
          <w:rFonts w:ascii="Angsana New" w:hAnsi="Angsana New"/>
          <w:color w:val="000000"/>
          <w:sz w:val="32"/>
          <w:szCs w:val="32"/>
          <w:cs/>
        </w:rPr>
        <w:t>การสอบบัญชีที่เพียงพอและเหมาะสมเพื่อเป็นเกณฑ์ในการแสดงความเห็นของข้าพเจ้า</w:t>
      </w:r>
      <w:r w:rsidR="00B52598">
        <w:rPr>
          <w:rFonts w:ascii="Angsana New" w:hAnsi="Angsana New" w:hint="cs"/>
          <w:color w:val="000000"/>
          <w:sz w:val="32"/>
          <w:szCs w:val="32"/>
          <w:cs/>
        </w:rPr>
        <w:t xml:space="preserve">         </w:t>
      </w:r>
      <w:r w:rsidRPr="00A56084">
        <w:rPr>
          <w:rFonts w:ascii="Angsana New" w:hAnsi="Angsana New"/>
          <w:color w:val="000000"/>
          <w:sz w:val="32"/>
          <w:szCs w:val="32"/>
        </w:rPr>
        <w:t xml:space="preserve"> </w:t>
      </w:r>
      <w:r w:rsidRPr="00A56084">
        <w:rPr>
          <w:rFonts w:ascii="Angsana New" w:hAnsi="Angsana New"/>
          <w:color w:val="000000"/>
          <w:sz w:val="32"/>
          <w:szCs w:val="32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</w:t>
      </w:r>
      <w:r w:rsidR="00B52598">
        <w:rPr>
          <w:rFonts w:ascii="Angsana New" w:hAnsi="Angsana New" w:hint="cs"/>
          <w:color w:val="000000"/>
          <w:sz w:val="32"/>
          <w:szCs w:val="32"/>
          <w:cs/>
        </w:rPr>
        <w:t xml:space="preserve">      </w:t>
      </w:r>
      <w:r w:rsidRPr="00A56084">
        <w:rPr>
          <w:rFonts w:ascii="Angsana New" w:hAnsi="Angsana New"/>
          <w:color w:val="000000"/>
          <w:sz w:val="32"/>
          <w:szCs w:val="32"/>
          <w:cs/>
        </w:rPr>
        <w:t>สูงกว่าความเสี่ยงที่เกิดจากข้อผิดพลาด</w:t>
      </w:r>
      <w:r w:rsidRPr="00A56084">
        <w:rPr>
          <w:rFonts w:ascii="Angsana New" w:hAnsi="Angsana New"/>
          <w:color w:val="000000"/>
          <w:sz w:val="32"/>
          <w:szCs w:val="32"/>
        </w:rPr>
        <w:t xml:space="preserve"> </w:t>
      </w:r>
      <w:r w:rsidRPr="00A56084">
        <w:rPr>
          <w:rFonts w:ascii="Angsana New" w:hAnsi="Angsana New"/>
          <w:color w:val="000000"/>
          <w:sz w:val="32"/>
          <w:szCs w:val="32"/>
          <w:cs/>
        </w:rPr>
        <w:t>เนื่องจากการทุจริตอาจเกี่ยวกับการสมรู้ร่วมคิด</w:t>
      </w:r>
      <w:r w:rsidRPr="00A56084">
        <w:rPr>
          <w:rFonts w:ascii="Angsana New" w:hAnsi="Angsana New"/>
          <w:color w:val="000000"/>
          <w:sz w:val="32"/>
          <w:szCs w:val="32"/>
        </w:rPr>
        <w:t xml:space="preserve"> </w:t>
      </w:r>
      <w:r w:rsidRPr="00A56084">
        <w:rPr>
          <w:rFonts w:ascii="Angsana New" w:hAnsi="Angsana New"/>
          <w:color w:val="000000"/>
          <w:sz w:val="32"/>
          <w:szCs w:val="32"/>
          <w:cs/>
        </w:rPr>
        <w:t>การปลอมแปลงเอกสารหลักฐาน</w:t>
      </w:r>
      <w:r w:rsidRPr="00A56084">
        <w:rPr>
          <w:rFonts w:ascii="Angsana New" w:hAnsi="Angsana New"/>
          <w:color w:val="000000"/>
          <w:sz w:val="32"/>
          <w:szCs w:val="32"/>
        </w:rPr>
        <w:t xml:space="preserve"> </w:t>
      </w:r>
      <w:r w:rsidRPr="00A56084">
        <w:rPr>
          <w:rFonts w:ascii="Angsana New" w:hAnsi="Angsana New"/>
          <w:color w:val="000000"/>
          <w:sz w:val="32"/>
          <w:szCs w:val="32"/>
          <w:cs/>
        </w:rPr>
        <w:t>การตั้งใจละเว้นการแสดงข้อมูล</w:t>
      </w:r>
      <w:r w:rsidRPr="00A56084">
        <w:rPr>
          <w:rFonts w:ascii="Angsana New" w:hAnsi="Angsana New"/>
          <w:color w:val="000000"/>
          <w:sz w:val="32"/>
          <w:szCs w:val="32"/>
        </w:rPr>
        <w:t xml:space="preserve"> </w:t>
      </w:r>
      <w:r w:rsidRPr="00A56084">
        <w:rPr>
          <w:rFonts w:ascii="Angsana New" w:hAnsi="Angsana New"/>
          <w:color w:val="000000"/>
          <w:sz w:val="32"/>
          <w:szCs w:val="32"/>
          <w:cs/>
        </w:rPr>
        <w:t>การแสดงข้อมูลที่ไม่ตรงตามข้อเท็จจริงหรือการแทรกแซงการควบคุมภายใน</w:t>
      </w:r>
      <w:r w:rsidRPr="00A56084">
        <w:rPr>
          <w:rFonts w:ascii="Angsana New" w:hAnsi="Angsana New"/>
          <w:color w:val="000000"/>
          <w:sz w:val="32"/>
          <w:szCs w:val="32"/>
        </w:rPr>
        <w:t xml:space="preserve"> </w:t>
      </w:r>
    </w:p>
    <w:p w14:paraId="5D4F07E5" w14:textId="77777777" w:rsidR="00970EE3" w:rsidRDefault="00970E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color w:val="000000"/>
          <w:spacing w:val="-2"/>
          <w:sz w:val="32"/>
          <w:szCs w:val="32"/>
          <w:cs/>
        </w:rPr>
      </w:pPr>
      <w:r>
        <w:rPr>
          <w:rFonts w:ascii="Angsana New" w:hAnsi="Angsana New"/>
          <w:spacing w:val="-2"/>
          <w:sz w:val="32"/>
          <w:szCs w:val="32"/>
          <w:cs/>
        </w:rPr>
        <w:br w:type="page"/>
      </w:r>
    </w:p>
    <w:p w14:paraId="14458551" w14:textId="0F37734D" w:rsidR="001B1547" w:rsidRPr="00A56084" w:rsidRDefault="001B1547" w:rsidP="00095355">
      <w:pPr>
        <w:pStyle w:val="Default"/>
        <w:numPr>
          <w:ilvl w:val="0"/>
          <w:numId w:val="26"/>
        </w:numPr>
        <w:ind w:left="720"/>
        <w:jc w:val="thaiDistribute"/>
        <w:rPr>
          <w:rFonts w:ascii="Angsana New" w:hAnsi="Angsana New" w:cs="Angsana New"/>
          <w:sz w:val="32"/>
          <w:szCs w:val="32"/>
        </w:rPr>
      </w:pPr>
      <w:r w:rsidRPr="00A56084">
        <w:rPr>
          <w:rFonts w:ascii="Angsana New" w:hAnsi="Angsana New" w:cs="Angsana New"/>
          <w:spacing w:val="-2"/>
          <w:sz w:val="32"/>
          <w:szCs w:val="32"/>
          <w:cs/>
        </w:rPr>
        <w:lastRenderedPageBreak/>
        <w:t>ทำความเข้าใจในระบบการควบคุมภายในที่เกี่ยวข้องกับการตรวจสอบ</w:t>
      </w:r>
      <w:r w:rsidRPr="00A56084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A56084">
        <w:rPr>
          <w:rFonts w:ascii="Angsana New" w:hAnsi="Angsana New" w:cs="Angsana New"/>
          <w:spacing w:val="-2"/>
          <w:sz w:val="32"/>
          <w:szCs w:val="32"/>
          <w:cs/>
        </w:rPr>
        <w:t>เพื่อออกแบบวิธีการตรวจสอบ</w:t>
      </w:r>
      <w:r w:rsidRPr="00A56084">
        <w:rPr>
          <w:rFonts w:ascii="Angsana New" w:hAnsi="Angsana New" w:cs="Angsana New"/>
          <w:sz w:val="32"/>
          <w:szCs w:val="32"/>
          <w:cs/>
        </w:rPr>
        <w:t>ที่เหมาะสมกับสถานการณ์</w:t>
      </w:r>
      <w:r w:rsidRPr="00A56084">
        <w:rPr>
          <w:rFonts w:ascii="Angsana New" w:hAnsi="Angsana New" w:cs="Angsana New"/>
          <w:sz w:val="32"/>
          <w:szCs w:val="32"/>
        </w:rPr>
        <w:t xml:space="preserve"> </w:t>
      </w:r>
      <w:r w:rsidRPr="00A56084">
        <w:rPr>
          <w:rFonts w:ascii="Angsana New" w:hAnsi="Angsana New" w:cs="Angsana New"/>
          <w:sz w:val="32"/>
          <w:szCs w:val="32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  <w:r>
        <w:rPr>
          <w:rFonts w:ascii="Angsana New" w:hAnsi="Angsana New" w:cs="Angsana New" w:hint="cs"/>
          <w:sz w:val="32"/>
          <w:szCs w:val="32"/>
          <w:cs/>
        </w:rPr>
        <w:t>และบริษัท</w:t>
      </w:r>
    </w:p>
    <w:p w14:paraId="76819BD2" w14:textId="77777777" w:rsidR="001A317E" w:rsidRPr="00D43D3D" w:rsidRDefault="001B1547" w:rsidP="00095355">
      <w:pPr>
        <w:pStyle w:val="Default"/>
        <w:numPr>
          <w:ilvl w:val="0"/>
          <w:numId w:val="26"/>
        </w:numPr>
        <w:ind w:left="720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D43D3D">
        <w:rPr>
          <w:rFonts w:ascii="Angsana New" w:hAnsi="Angsana New" w:cs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</w:t>
      </w:r>
      <w:r w:rsidRPr="00D43D3D">
        <w:rPr>
          <w:rFonts w:ascii="Angsana New" w:hAnsi="Angsana New" w:cs="Angsana New"/>
          <w:spacing w:val="-2"/>
          <w:sz w:val="32"/>
          <w:szCs w:val="32"/>
          <w:cs/>
        </w:rPr>
        <w:t>ทางบัญชีและการเปิดเผยข้อมูลที่เกี่ยวข้องซึ่งจัดทำขึ้นโดยผู้บริหาร</w:t>
      </w:r>
      <w:r w:rsidRPr="00D43D3D">
        <w:rPr>
          <w:rFonts w:ascii="Angsana New" w:hAnsi="Angsana New" w:cs="Angsana New"/>
          <w:spacing w:val="-2"/>
          <w:sz w:val="32"/>
          <w:szCs w:val="32"/>
        </w:rPr>
        <w:t xml:space="preserve"> </w:t>
      </w:r>
    </w:p>
    <w:p w14:paraId="4F192AA8" w14:textId="036DA9DD" w:rsidR="009A5CE4" w:rsidRPr="001A317E" w:rsidRDefault="001B1547" w:rsidP="00095355">
      <w:pPr>
        <w:pStyle w:val="Default"/>
        <w:numPr>
          <w:ilvl w:val="0"/>
          <w:numId w:val="26"/>
        </w:numPr>
        <w:ind w:left="720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1A317E">
        <w:rPr>
          <w:rFonts w:ascii="Angsana New" w:hAnsi="Angsana New" w:cs="Angsana New"/>
          <w:spacing w:val="-2"/>
          <w:sz w:val="32"/>
          <w:szCs w:val="32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</w:t>
      </w:r>
      <w:r w:rsidRPr="001A317E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1A317E">
        <w:rPr>
          <w:rFonts w:ascii="Angsana New" w:hAnsi="Angsana New" w:cs="Angsana New"/>
          <w:spacing w:val="-2"/>
          <w:sz w:val="32"/>
          <w:szCs w:val="32"/>
          <w:cs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Pr="001A317E">
        <w:rPr>
          <w:rFonts w:ascii="Angsana New" w:hAnsi="Angsana New" w:cs="Angsana New" w:hint="cs"/>
          <w:spacing w:val="-2"/>
          <w:sz w:val="32"/>
          <w:szCs w:val="32"/>
          <w:cs/>
        </w:rPr>
        <w:t>กลุ่ม</w:t>
      </w:r>
      <w:r w:rsidRPr="001A317E">
        <w:rPr>
          <w:rFonts w:ascii="Angsana New" w:hAnsi="Angsana New" w:cs="Angsana New"/>
          <w:spacing w:val="-2"/>
          <w:sz w:val="32"/>
          <w:szCs w:val="32"/>
          <w:cs/>
        </w:rPr>
        <w:t>บริษัทและ</w:t>
      </w:r>
      <w:r w:rsidRPr="001A317E">
        <w:rPr>
          <w:rFonts w:ascii="Angsana New" w:hAnsi="Angsana New" w:cs="Angsana New" w:hint="cs"/>
          <w:spacing w:val="-2"/>
          <w:sz w:val="32"/>
          <w:szCs w:val="32"/>
          <w:cs/>
        </w:rPr>
        <w:t>บริษัท</w:t>
      </w:r>
      <w:r w:rsidRPr="001A317E">
        <w:rPr>
          <w:rFonts w:ascii="Angsana New" w:hAnsi="Angsana New" w:cs="Angsana New"/>
          <w:spacing w:val="-2"/>
          <w:sz w:val="32"/>
          <w:szCs w:val="32"/>
          <w:cs/>
        </w:rPr>
        <w:t>ในการดำเนินงานต่อเนื่องหรือไม่</w:t>
      </w:r>
      <w:r w:rsidRPr="001A317E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1A317E">
        <w:rPr>
          <w:rFonts w:ascii="Angsana New" w:hAnsi="Angsana New" w:cs="Angsana New"/>
          <w:spacing w:val="-2"/>
          <w:sz w:val="32"/>
          <w:szCs w:val="32"/>
          <w:cs/>
        </w:rPr>
        <w:t>ถ้าข้าพเจ้าได้ข้อสรุปว่ามีความไม่แน่นอนที่มี</w:t>
      </w:r>
      <w:r w:rsidRPr="00F46134">
        <w:rPr>
          <w:rFonts w:ascii="Angsana New" w:hAnsi="Angsana New" w:cs="Angsana New"/>
          <w:spacing w:val="-10"/>
          <w:sz w:val="32"/>
          <w:szCs w:val="32"/>
          <w:cs/>
        </w:rPr>
        <w:t>สาระสำคัญ ข้าพเจ้าต้องกล่าวไว้ในรายงานของผู้สอบบัญชีของข้าพเจ้า</w:t>
      </w:r>
      <w:r w:rsidRPr="00F46134">
        <w:rPr>
          <w:rFonts w:ascii="Angsana New" w:hAnsi="Angsana New" w:cs="Angsana New" w:hint="cs"/>
          <w:spacing w:val="-10"/>
          <w:sz w:val="32"/>
          <w:szCs w:val="32"/>
          <w:cs/>
        </w:rPr>
        <w:t>โดยให้</w:t>
      </w:r>
      <w:r w:rsidR="00F46134" w:rsidRPr="00F46134">
        <w:rPr>
          <w:rFonts w:ascii="Angsana New" w:hAnsi="Angsana New" w:cs="Angsana New" w:hint="cs"/>
          <w:spacing w:val="-10"/>
          <w:sz w:val="32"/>
          <w:szCs w:val="32"/>
          <w:cs/>
        </w:rPr>
        <w:t>ข้อ</w:t>
      </w:r>
      <w:r w:rsidRPr="00F46134">
        <w:rPr>
          <w:rFonts w:ascii="Angsana New" w:hAnsi="Angsana New" w:cs="Angsana New" w:hint="cs"/>
          <w:spacing w:val="-10"/>
          <w:sz w:val="32"/>
          <w:szCs w:val="32"/>
          <w:cs/>
        </w:rPr>
        <w:t>สังเกต</w:t>
      </w:r>
      <w:r w:rsidRPr="00F46134">
        <w:rPr>
          <w:rFonts w:ascii="Angsana New" w:hAnsi="Angsana New" w:cs="Angsana New"/>
          <w:spacing w:val="-10"/>
          <w:sz w:val="32"/>
          <w:szCs w:val="32"/>
          <w:cs/>
        </w:rPr>
        <w:t>ถึงการ</w:t>
      </w:r>
      <w:r w:rsidRPr="001A317E">
        <w:rPr>
          <w:rFonts w:ascii="Angsana New" w:hAnsi="Angsana New" w:cs="Angsana New"/>
          <w:spacing w:val="-2"/>
          <w:sz w:val="32"/>
          <w:szCs w:val="32"/>
          <w:cs/>
        </w:rPr>
        <w:t>เปิดเผย</w:t>
      </w:r>
      <w:r w:rsidRPr="001A317E">
        <w:rPr>
          <w:rFonts w:ascii="Angsana New" w:hAnsi="Angsana New" w:cs="Angsana New" w:hint="cs"/>
          <w:spacing w:val="-2"/>
          <w:sz w:val="32"/>
          <w:szCs w:val="32"/>
          <w:cs/>
        </w:rPr>
        <w:t>ข้อมูล</w:t>
      </w:r>
      <w:r w:rsidRPr="001A317E">
        <w:rPr>
          <w:rFonts w:ascii="Angsana New" w:hAnsi="Angsana New" w:cs="Angsana New"/>
          <w:spacing w:val="-2"/>
          <w:sz w:val="32"/>
          <w:szCs w:val="32"/>
          <w:cs/>
        </w:rPr>
        <w:t>ที่เกี่ยวข้องในงบการเงิน</w:t>
      </w:r>
      <w:r w:rsidRPr="001A317E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1A317E">
        <w:rPr>
          <w:rFonts w:ascii="Angsana New" w:hAnsi="Angsana New" w:cs="Angsana New"/>
          <w:spacing w:val="-2"/>
          <w:sz w:val="32"/>
          <w:szCs w:val="32"/>
          <w:cs/>
        </w:rPr>
        <w:t>หรือถ้าการเปิดเผย</w:t>
      </w:r>
      <w:r w:rsidRPr="001A317E">
        <w:rPr>
          <w:rFonts w:ascii="Angsana New" w:hAnsi="Angsana New" w:cs="Angsana New" w:hint="cs"/>
          <w:spacing w:val="-2"/>
          <w:sz w:val="32"/>
          <w:szCs w:val="32"/>
          <w:cs/>
        </w:rPr>
        <w:t>ข้อมูล</w:t>
      </w:r>
      <w:r w:rsidRPr="001A317E">
        <w:rPr>
          <w:rFonts w:ascii="Angsana New" w:hAnsi="Angsana New" w:cs="Angsana New"/>
          <w:spacing w:val="-2"/>
          <w:sz w:val="32"/>
          <w:szCs w:val="32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</w:t>
      </w:r>
      <w:r w:rsidR="00B52598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      </w:t>
      </w:r>
      <w:r w:rsidRPr="001A317E">
        <w:rPr>
          <w:rFonts w:ascii="Angsana New" w:hAnsi="Angsana New" w:cs="Angsana New"/>
          <w:spacing w:val="-2"/>
          <w:sz w:val="32"/>
          <w:szCs w:val="32"/>
          <w:cs/>
        </w:rPr>
        <w:t>เป็นเหตุให้</w:t>
      </w:r>
      <w:r w:rsidRPr="001A317E">
        <w:rPr>
          <w:rFonts w:ascii="Angsana New" w:hAnsi="Angsana New" w:cs="Angsana New" w:hint="cs"/>
          <w:spacing w:val="-2"/>
          <w:sz w:val="32"/>
          <w:szCs w:val="32"/>
          <w:cs/>
        </w:rPr>
        <w:t>กลุ่ม</w:t>
      </w:r>
      <w:r w:rsidRPr="001A317E">
        <w:rPr>
          <w:rFonts w:ascii="Angsana New" w:hAnsi="Angsana New" w:cs="Angsana New"/>
          <w:spacing w:val="-2"/>
          <w:sz w:val="32"/>
          <w:szCs w:val="32"/>
          <w:cs/>
        </w:rPr>
        <w:t>บริษัทและ</w:t>
      </w:r>
      <w:r w:rsidRPr="001A317E">
        <w:rPr>
          <w:rFonts w:ascii="Angsana New" w:hAnsi="Angsana New" w:cs="Angsana New" w:hint="cs"/>
          <w:spacing w:val="-2"/>
          <w:sz w:val="32"/>
          <w:szCs w:val="32"/>
          <w:cs/>
        </w:rPr>
        <w:t>บริษัท</w:t>
      </w:r>
      <w:r w:rsidRPr="001A317E">
        <w:rPr>
          <w:rFonts w:ascii="Angsana New" w:hAnsi="Angsana New" w:cs="Angsana New"/>
          <w:spacing w:val="-2"/>
          <w:sz w:val="32"/>
          <w:szCs w:val="32"/>
          <w:cs/>
        </w:rPr>
        <w:t>ต้องหยุดการดำเนินงานต่อเนื่อง</w:t>
      </w:r>
    </w:p>
    <w:p w14:paraId="6A65FBF4" w14:textId="7B63A041" w:rsidR="009A5CE4" w:rsidRPr="001A317E" w:rsidRDefault="001B1547" w:rsidP="00095355">
      <w:pPr>
        <w:pStyle w:val="Default"/>
        <w:numPr>
          <w:ilvl w:val="0"/>
          <w:numId w:val="26"/>
        </w:numPr>
        <w:ind w:left="720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1A317E">
        <w:rPr>
          <w:rFonts w:ascii="Angsana New" w:hAnsi="Angsana New" w:cs="Angsana New"/>
          <w:spacing w:val="-2"/>
          <w:sz w:val="32"/>
          <w:szCs w:val="32"/>
          <w:cs/>
        </w:rPr>
        <w:t>ประเมินการนำเสนอ</w:t>
      </w:r>
      <w:r w:rsidRPr="001A317E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1A317E">
        <w:rPr>
          <w:rFonts w:ascii="Angsana New" w:hAnsi="Angsana New" w:cs="Angsana New"/>
          <w:spacing w:val="-2"/>
          <w:sz w:val="32"/>
          <w:szCs w:val="32"/>
          <w:cs/>
        </w:rPr>
        <w:t>โครงสร้างและเนื้อหาของงบการเงินรวมและงบการเงินเฉพาะกิจการโดยรวม</w:t>
      </w:r>
      <w:r w:rsidRPr="001A317E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1A317E">
        <w:rPr>
          <w:rFonts w:ascii="Angsana New" w:hAnsi="Angsana New" w:cs="Angsana New"/>
          <w:spacing w:val="-2"/>
          <w:sz w:val="32"/>
          <w:szCs w:val="32"/>
          <w:cs/>
        </w:rPr>
        <w:t>รวมถึงการเปิดเผย</w:t>
      </w:r>
      <w:r w:rsidRPr="001A317E">
        <w:rPr>
          <w:rFonts w:ascii="Angsana New" w:hAnsi="Angsana New" w:cs="Angsana New" w:hint="cs"/>
          <w:spacing w:val="-2"/>
          <w:sz w:val="32"/>
          <w:szCs w:val="32"/>
          <w:cs/>
        </w:rPr>
        <w:t>ข้อมูล</w:t>
      </w:r>
      <w:r w:rsidRPr="001A317E">
        <w:rPr>
          <w:rFonts w:ascii="Angsana New" w:hAnsi="Angsana New" w:cs="Angsana New"/>
          <w:spacing w:val="-2"/>
          <w:sz w:val="32"/>
          <w:szCs w:val="32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Pr="001A317E">
        <w:rPr>
          <w:rFonts w:ascii="Angsana New" w:hAnsi="Angsana New" w:cs="Angsana New" w:hint="cs"/>
          <w:spacing w:val="-2"/>
          <w:sz w:val="32"/>
          <w:szCs w:val="32"/>
          <w:cs/>
        </w:rPr>
        <w:t>หรือไม่</w:t>
      </w:r>
      <w:r w:rsidRPr="001A317E">
        <w:rPr>
          <w:rFonts w:ascii="Angsana New" w:hAnsi="Angsana New" w:cs="Angsana New"/>
          <w:spacing w:val="-2"/>
          <w:sz w:val="32"/>
          <w:szCs w:val="32"/>
        </w:rPr>
        <w:t xml:space="preserve"> </w:t>
      </w:r>
    </w:p>
    <w:p w14:paraId="317626CC" w14:textId="2E77D923" w:rsidR="009A5CE4" w:rsidRPr="001A317E" w:rsidRDefault="001B1547" w:rsidP="00095355">
      <w:pPr>
        <w:pStyle w:val="Default"/>
        <w:numPr>
          <w:ilvl w:val="0"/>
          <w:numId w:val="26"/>
        </w:numPr>
        <w:ind w:left="720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1A317E">
        <w:rPr>
          <w:rFonts w:ascii="Angsana New" w:hAnsi="Angsana New" w:cs="Angsana New"/>
          <w:spacing w:val="-2"/>
          <w:sz w:val="32"/>
          <w:szCs w:val="32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="00C35C4C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B17EF2" w:rsidRPr="00B17EF2">
        <w:rPr>
          <w:rFonts w:ascii="Angsana New" w:hAnsi="Angsana New" w:cs="Angsana New"/>
          <w:spacing w:val="-2"/>
          <w:sz w:val="32"/>
          <w:szCs w:val="32"/>
          <w:cs/>
        </w:rPr>
        <w:t>ข้าพเจ้ารับผิดชอบต่อการกำหนดแนวทาง</w:t>
      </w:r>
      <w:r w:rsidR="00B17EF2" w:rsidRPr="00B17EF2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B17EF2" w:rsidRPr="00B17EF2">
        <w:rPr>
          <w:rFonts w:ascii="Angsana New" w:hAnsi="Angsana New" w:cs="Angsana New"/>
          <w:spacing w:val="-2"/>
          <w:sz w:val="32"/>
          <w:szCs w:val="32"/>
          <w:cs/>
        </w:rPr>
        <w:t>การควบคุมดูแล</w:t>
      </w:r>
      <w:r w:rsidR="00B17EF2" w:rsidRPr="00B17EF2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B17EF2" w:rsidRPr="00B17EF2">
        <w:rPr>
          <w:rFonts w:ascii="Angsana New" w:hAnsi="Angsana New" w:cs="Angsana New"/>
          <w:spacing w:val="-2"/>
          <w:sz w:val="32"/>
          <w:szCs w:val="32"/>
          <w:cs/>
        </w:rPr>
        <w:t>และการปฏิบัติงานตรวจสอบกลุ่มบริษัท</w:t>
      </w:r>
      <w:r w:rsidR="00B17EF2" w:rsidRPr="00B17EF2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B17EF2" w:rsidRPr="00B17EF2">
        <w:rPr>
          <w:rFonts w:ascii="Angsana New" w:hAnsi="Angsana New" w:cs="Angsana New"/>
          <w:spacing w:val="-2"/>
          <w:sz w:val="32"/>
          <w:szCs w:val="32"/>
          <w:cs/>
        </w:rPr>
        <w:t>ข้าพเจ้าเป็นผู้รับผิดชอบแต่เพียงผู้เดียวต่อความเห็นของข้าพเจ้า</w:t>
      </w:r>
      <w:r w:rsidRPr="001A317E">
        <w:rPr>
          <w:rFonts w:ascii="Angsana New" w:hAnsi="Angsana New" w:cs="Angsana New"/>
          <w:spacing w:val="-2"/>
          <w:sz w:val="32"/>
          <w:szCs w:val="32"/>
        </w:rPr>
        <w:t xml:space="preserve"> </w:t>
      </w:r>
    </w:p>
    <w:p w14:paraId="71AE4F3E" w14:textId="6CD3265B" w:rsidR="00821AAC" w:rsidRPr="00821AAC" w:rsidRDefault="00821AAC" w:rsidP="00F461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240" w:after="240" w:line="240" w:lineRule="auto"/>
        <w:ind w:left="360"/>
        <w:jc w:val="thaiDistribute"/>
        <w:rPr>
          <w:rFonts w:ascii="Angsana New" w:hAnsi="Angsana New"/>
          <w:color w:val="000000"/>
          <w:sz w:val="32"/>
          <w:szCs w:val="32"/>
        </w:rPr>
      </w:pPr>
      <w:r w:rsidRPr="00A56084">
        <w:rPr>
          <w:rFonts w:ascii="Angsana New" w:hAnsi="Angsana New"/>
          <w:color w:val="000000"/>
          <w:sz w:val="32"/>
          <w:szCs w:val="32"/>
          <w:cs/>
        </w:rPr>
        <w:t>ข้าพเจ้าได้สื่อสารกับผู้มี</w:t>
      </w:r>
      <w:r w:rsidRPr="00821AAC">
        <w:rPr>
          <w:rFonts w:ascii="Angsana New" w:hAnsi="Angsana New"/>
          <w:color w:val="000000"/>
          <w:sz w:val="32"/>
          <w:szCs w:val="32"/>
          <w:cs/>
        </w:rPr>
        <w:t>หน้าที่ในการกำกับดูแลในเรื่องต่าง ๆ ที่ส</w:t>
      </w:r>
      <w:r w:rsidRPr="00821AAC">
        <w:rPr>
          <w:rFonts w:ascii="Angsana New" w:eastAsia="Angsana New" w:hAnsi="Angsana New" w:hint="cs"/>
          <w:color w:val="000000"/>
          <w:sz w:val="32"/>
          <w:szCs w:val="32"/>
          <w:cs/>
        </w:rPr>
        <w:t>ำ</w:t>
      </w:r>
      <w:r w:rsidRPr="00821AAC">
        <w:rPr>
          <w:rFonts w:ascii="Angsana New" w:hAnsi="Angsana New"/>
          <w:color w:val="000000"/>
          <w:sz w:val="32"/>
          <w:szCs w:val="32"/>
          <w:cs/>
        </w:rPr>
        <w:t>คัญ ซึ่งรวมถึงขอบเขตและช่วงเวลาของการตรวจสอบตามที่ได้</w:t>
      </w:r>
      <w:r w:rsidRPr="00821AAC">
        <w:rPr>
          <w:rFonts w:ascii="Angsana New" w:hAnsi="Angsana New"/>
          <w:sz w:val="32"/>
          <w:szCs w:val="32"/>
          <w:cs/>
        </w:rPr>
        <w:t>วางแผนไว้</w:t>
      </w:r>
      <w:r w:rsidRPr="00821AAC">
        <w:rPr>
          <w:rFonts w:ascii="Angsana New" w:hAnsi="Angsana New" w:hint="cs"/>
          <w:sz w:val="32"/>
          <w:szCs w:val="32"/>
          <w:cs/>
        </w:rPr>
        <w:t xml:space="preserve"> </w:t>
      </w:r>
      <w:r w:rsidRPr="00821AAC">
        <w:rPr>
          <w:rFonts w:ascii="Angsana New" w:hAnsi="Angsana New"/>
          <w:sz w:val="32"/>
          <w:szCs w:val="32"/>
          <w:cs/>
        </w:rPr>
        <w:t>ประเด็น</w:t>
      </w:r>
      <w:r w:rsidRPr="00821AAC">
        <w:rPr>
          <w:rFonts w:ascii="Angsana New" w:hAnsi="Angsana New"/>
          <w:color w:val="000000"/>
          <w:sz w:val="32"/>
          <w:szCs w:val="32"/>
          <w:cs/>
        </w:rPr>
        <w:t>ที่มีนัยสำคัญที่พบจากการตรวจสอบ</w:t>
      </w:r>
      <w:r w:rsidRPr="00821AAC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821AAC">
        <w:rPr>
          <w:rFonts w:ascii="Angsana New" w:hAnsi="Angsana New"/>
          <w:color w:val="000000"/>
          <w:sz w:val="32"/>
          <w:szCs w:val="32"/>
          <w:cs/>
        </w:rPr>
        <w:t>รวมถึงข้อบกพร่องที่มีนัยสำคัญในระบบการควบคุมภายใน</w:t>
      </w:r>
      <w:r w:rsidRPr="00821AAC">
        <w:rPr>
          <w:rFonts w:ascii="Angsana New" w:hAnsi="Angsana New" w:hint="cs"/>
          <w:color w:val="000000"/>
          <w:sz w:val="32"/>
          <w:szCs w:val="32"/>
          <w:cs/>
        </w:rPr>
        <w:t>หาก</w:t>
      </w:r>
      <w:r w:rsidRPr="00821AAC">
        <w:rPr>
          <w:rFonts w:ascii="Angsana New" w:hAnsi="Angsana New"/>
          <w:color w:val="000000"/>
          <w:sz w:val="32"/>
          <w:szCs w:val="32"/>
          <w:cs/>
        </w:rPr>
        <w:t>ข้าพเจ้าได้พบในระหว่างการตรวจสอบ</w:t>
      </w:r>
      <w:r w:rsidR="00B17EF2">
        <w:rPr>
          <w:rFonts w:ascii="Angsana New" w:hAnsi="Angsana New" w:hint="cs"/>
          <w:color w:val="000000"/>
          <w:sz w:val="32"/>
          <w:szCs w:val="32"/>
          <w:cs/>
        </w:rPr>
        <w:t xml:space="preserve">    </w:t>
      </w:r>
      <w:r w:rsidRPr="00821AAC">
        <w:rPr>
          <w:rFonts w:ascii="Angsana New" w:hAnsi="Angsana New"/>
          <w:color w:val="000000"/>
          <w:sz w:val="32"/>
          <w:szCs w:val="32"/>
          <w:cs/>
        </w:rPr>
        <w:t>ของข้าพเจ้า</w:t>
      </w:r>
      <w:r w:rsidRPr="00821AAC">
        <w:rPr>
          <w:rFonts w:ascii="Angsana New" w:hAnsi="Angsana New"/>
          <w:color w:val="000000"/>
          <w:sz w:val="32"/>
          <w:szCs w:val="32"/>
        </w:rPr>
        <w:t xml:space="preserve"> </w:t>
      </w:r>
    </w:p>
    <w:p w14:paraId="7FDD26E4" w14:textId="6229FE0D" w:rsidR="00970EE3" w:rsidRDefault="00821AAC" w:rsidP="00970E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36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21AAC">
        <w:rPr>
          <w:rFonts w:ascii="Angsana New" w:hAnsi="Angsana New"/>
          <w:color w:val="000000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Pr="00821AAC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821AAC">
        <w:rPr>
          <w:rFonts w:ascii="Angsana New" w:hAnsi="Angsana New"/>
          <w:color w:val="000000"/>
          <w:sz w:val="32"/>
          <w:szCs w:val="32"/>
          <w:cs/>
        </w:rPr>
        <w:t>และ</w:t>
      </w:r>
      <w:r w:rsidRPr="00821AAC">
        <w:rPr>
          <w:rFonts w:ascii="Angsana New" w:hAnsi="Angsana New" w:hint="cs"/>
          <w:sz w:val="32"/>
          <w:szCs w:val="32"/>
          <w:cs/>
        </w:rPr>
        <w:t>การดำเนินการเพื่อขจัดอุปสรรคหรือมาตรการป้องกันของข้าพเจ้า (ถ้ามี)</w:t>
      </w:r>
      <w:r w:rsidR="00970EE3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DBA49CB" w14:textId="4D2865D7" w:rsidR="00AB1D4A" w:rsidRDefault="00AB1D4A" w:rsidP="000953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60"/>
        <w:jc w:val="thaiDistribute"/>
        <w:rPr>
          <w:rFonts w:ascii="Angsana New" w:hAnsi="Angsana New"/>
          <w:sz w:val="32"/>
          <w:szCs w:val="32"/>
        </w:rPr>
      </w:pPr>
      <w:r w:rsidRPr="00F210B3">
        <w:rPr>
          <w:rFonts w:asciiTheme="majorBidi" w:hAnsiTheme="majorBidi" w:cstheme="majorBidi"/>
          <w:sz w:val="32"/>
          <w:szCs w:val="32"/>
          <w:cs/>
        </w:rPr>
        <w:lastRenderedPageBreak/>
        <w:t>จากเรื่องที่สื่อสารกับผู้มีหน้าที่ในการกำกับดู</w:t>
      </w:r>
      <w:r w:rsidR="00D13B0C" w:rsidRPr="00F210B3">
        <w:rPr>
          <w:rFonts w:asciiTheme="majorBidi" w:hAnsiTheme="majorBidi" w:cstheme="majorBidi"/>
          <w:sz w:val="32"/>
          <w:szCs w:val="32"/>
          <w:cs/>
        </w:rPr>
        <w:t>แล ข้าพเจ้าได้พิจารณาเรื่องต่าง</w:t>
      </w:r>
      <w:r w:rsidR="00A148DA" w:rsidRPr="00F210B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210B3">
        <w:rPr>
          <w:rFonts w:asciiTheme="majorBidi" w:hAnsiTheme="majorBidi" w:cstheme="majorBidi"/>
          <w:sz w:val="32"/>
          <w:szCs w:val="32"/>
          <w:cs/>
        </w:rPr>
        <w:t>ๆ ที่มีนัยสำคัญที่สุด</w:t>
      </w:r>
      <w:r w:rsidR="002A5F0A"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Pr="00F210B3">
        <w:rPr>
          <w:rFonts w:asciiTheme="majorBidi" w:hAnsiTheme="majorBidi" w:cstheme="majorBidi"/>
          <w:sz w:val="32"/>
          <w:szCs w:val="32"/>
          <w:cs/>
        </w:rPr>
        <w:t>ในการตรวจสอบ</w:t>
      </w:r>
      <w:r w:rsidR="009847D7" w:rsidRPr="00A56084">
        <w:rPr>
          <w:rFonts w:ascii="Angsana New" w:hAnsi="Angsana New" w:hint="cs"/>
          <w:sz w:val="32"/>
          <w:szCs w:val="32"/>
          <w:cs/>
        </w:rPr>
        <w:t>จากเรื่องที่สื่อสารกับผู้มีหน้าที่ในการกำกับดูแล</w:t>
      </w:r>
      <w:r w:rsidR="009847D7" w:rsidRPr="00A56084">
        <w:rPr>
          <w:rFonts w:ascii="Angsana New" w:hAnsi="Angsana New"/>
          <w:sz w:val="32"/>
          <w:szCs w:val="32"/>
        </w:rPr>
        <w:t xml:space="preserve"> </w:t>
      </w:r>
      <w:r w:rsidR="009847D7" w:rsidRPr="00A56084">
        <w:rPr>
          <w:rFonts w:ascii="Angsana New" w:hAnsi="Angsana New" w:hint="cs"/>
          <w:sz w:val="32"/>
          <w:szCs w:val="32"/>
          <w:cs/>
        </w:rPr>
        <w:t>ข้าพเจ้าได้พิจารณาเรื่องต่าง</w:t>
      </w:r>
      <w:r w:rsidR="009847D7" w:rsidRPr="00A56084">
        <w:rPr>
          <w:rFonts w:ascii="Angsana New" w:hAnsi="Angsana New"/>
          <w:sz w:val="32"/>
          <w:szCs w:val="32"/>
        </w:rPr>
        <w:t xml:space="preserve"> </w:t>
      </w:r>
      <w:r w:rsidR="009847D7" w:rsidRPr="00A56084">
        <w:rPr>
          <w:rFonts w:ascii="Angsana New" w:hAnsi="Angsana New" w:hint="cs"/>
          <w:sz w:val="32"/>
          <w:szCs w:val="32"/>
          <w:cs/>
        </w:rPr>
        <w:t>ๆ</w:t>
      </w:r>
      <w:r w:rsidR="009847D7" w:rsidRPr="00A56084">
        <w:rPr>
          <w:rFonts w:ascii="Angsana New" w:hAnsi="Angsana New"/>
          <w:sz w:val="32"/>
          <w:szCs w:val="32"/>
        </w:rPr>
        <w:t xml:space="preserve"> </w:t>
      </w:r>
      <w:r w:rsidR="009847D7" w:rsidRPr="00A56084">
        <w:rPr>
          <w:rFonts w:ascii="Angsana New" w:hAnsi="Angsana New" w:hint="cs"/>
          <w:sz w:val="32"/>
          <w:szCs w:val="32"/>
          <w:cs/>
        </w:rPr>
        <w:t>ที่มีนัยสำคัญมากที่สุดในการตรวจสอบงบการเงินรวมและงบการเงิน</w:t>
      </w:r>
      <w:r w:rsidR="009847D7" w:rsidRPr="009847D7">
        <w:rPr>
          <w:rFonts w:ascii="Angsana New" w:hAnsi="Angsana New" w:hint="cs"/>
          <w:sz w:val="32"/>
          <w:szCs w:val="32"/>
          <w:cs/>
        </w:rPr>
        <w:t>เฉพาะกิจการ</w:t>
      </w:r>
      <w:r w:rsidR="009847D7" w:rsidRPr="00BA0B51">
        <w:rPr>
          <w:rFonts w:ascii="Angsana New" w:hAnsi="Angsana New" w:hint="cs"/>
          <w:sz w:val="32"/>
          <w:szCs w:val="32"/>
          <w:cs/>
        </w:rPr>
        <w:t>ในงวดปัจจุบันและ</w:t>
      </w:r>
      <w:r w:rsidR="009847D7" w:rsidRPr="002A5F0A">
        <w:rPr>
          <w:rFonts w:ascii="Angsana New" w:hAnsi="Angsana New" w:hint="cs"/>
          <w:spacing w:val="-4"/>
          <w:sz w:val="32"/>
          <w:szCs w:val="32"/>
          <w:cs/>
        </w:rPr>
        <w:t>กำหนดเป็นเรื่องสำคัญในการตรวจสอบ</w:t>
      </w:r>
      <w:r w:rsidR="009847D7" w:rsidRPr="002A5F0A">
        <w:rPr>
          <w:rFonts w:ascii="Angsana New" w:hAnsi="Angsana New"/>
          <w:spacing w:val="-4"/>
          <w:sz w:val="32"/>
          <w:szCs w:val="32"/>
        </w:rPr>
        <w:t xml:space="preserve"> </w:t>
      </w:r>
      <w:r w:rsidR="009847D7" w:rsidRPr="002A5F0A">
        <w:rPr>
          <w:rFonts w:ascii="Angsana New" w:hAnsi="Angsana New" w:hint="cs"/>
          <w:spacing w:val="-4"/>
          <w:sz w:val="32"/>
          <w:szCs w:val="32"/>
          <w:cs/>
        </w:rPr>
        <w:t>ข้าพเจ้าได้อธิบายเรื่องเหล่านี้ในรายงานของผู้สอบบัญชีเว้นแต่</w:t>
      </w:r>
      <w:proofErr w:type="spellStart"/>
      <w:r w:rsidR="009847D7" w:rsidRPr="00A56084">
        <w:rPr>
          <w:rFonts w:ascii="Angsana New" w:hAnsi="Angsana New" w:hint="cs"/>
          <w:sz w:val="32"/>
          <w:szCs w:val="32"/>
          <w:cs/>
        </w:rPr>
        <w:t>ก</w:t>
      </w:r>
      <w:r w:rsidR="003F3319">
        <w:rPr>
          <w:rFonts w:ascii="Angsana New" w:hAnsi="Angsana New" w:hint="cs"/>
          <w:sz w:val="32"/>
          <w:szCs w:val="32"/>
          <w:cs/>
        </w:rPr>
        <w:t>ฏ</w:t>
      </w:r>
      <w:r w:rsidR="009847D7" w:rsidRPr="00A56084">
        <w:rPr>
          <w:rFonts w:ascii="Angsana New" w:hAnsi="Angsana New" w:hint="cs"/>
          <w:sz w:val="32"/>
          <w:szCs w:val="32"/>
          <w:cs/>
        </w:rPr>
        <w:t>หมาย</w:t>
      </w:r>
      <w:proofErr w:type="spellEnd"/>
      <w:r w:rsidR="009847D7" w:rsidRPr="00A56084">
        <w:rPr>
          <w:rFonts w:ascii="Angsana New" w:hAnsi="Angsana New" w:hint="cs"/>
          <w:sz w:val="32"/>
          <w:szCs w:val="32"/>
          <w:cs/>
        </w:rPr>
        <w:t>หรือข้อบังคับไม่ให้เปิดเผยต่อสาธารณะเกี่ยวกับเรื่องดังกล่าว</w:t>
      </w:r>
      <w:r w:rsidR="009847D7" w:rsidRPr="00A56084">
        <w:rPr>
          <w:rFonts w:ascii="Angsana New" w:hAnsi="Angsana New"/>
          <w:sz w:val="32"/>
          <w:szCs w:val="32"/>
        </w:rPr>
        <w:t xml:space="preserve"> </w:t>
      </w:r>
      <w:r w:rsidR="009847D7" w:rsidRPr="00A56084">
        <w:rPr>
          <w:rFonts w:ascii="Angsana New" w:hAnsi="Angsana New" w:hint="cs"/>
          <w:sz w:val="32"/>
          <w:szCs w:val="32"/>
          <w:cs/>
        </w:rPr>
        <w:t>หรือในสถานการณ์ที่ยาก</w:t>
      </w:r>
      <w:r w:rsidR="00B17EF2">
        <w:rPr>
          <w:rFonts w:ascii="Angsana New" w:hAnsi="Angsana New" w:hint="cs"/>
          <w:sz w:val="32"/>
          <w:szCs w:val="32"/>
          <w:cs/>
        </w:rPr>
        <w:t xml:space="preserve">        </w:t>
      </w:r>
      <w:r w:rsidR="009847D7" w:rsidRPr="00A56084">
        <w:rPr>
          <w:rFonts w:ascii="Angsana New" w:hAnsi="Angsana New" w:hint="cs"/>
          <w:sz w:val="32"/>
          <w:szCs w:val="32"/>
          <w:cs/>
        </w:rPr>
        <w:t>ที่จะเกิดขึ้น</w:t>
      </w:r>
      <w:r w:rsidR="009847D7" w:rsidRPr="00A56084">
        <w:rPr>
          <w:rFonts w:ascii="Angsana New" w:hAnsi="Angsana New"/>
          <w:sz w:val="32"/>
          <w:szCs w:val="32"/>
        </w:rPr>
        <w:t xml:space="preserve"> </w:t>
      </w:r>
      <w:r w:rsidR="009847D7" w:rsidRPr="00A56084">
        <w:rPr>
          <w:rFonts w:ascii="Angsana New" w:hAnsi="Angsana New" w:hint="cs"/>
          <w:sz w:val="32"/>
          <w:szCs w:val="32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</w:t>
      </w:r>
      <w:r w:rsidR="00B17EF2">
        <w:rPr>
          <w:rFonts w:ascii="Angsana New" w:hAnsi="Angsana New" w:hint="cs"/>
          <w:sz w:val="32"/>
          <w:szCs w:val="32"/>
          <w:cs/>
        </w:rPr>
        <w:t xml:space="preserve">    </w:t>
      </w:r>
      <w:r w:rsidR="009847D7" w:rsidRPr="00A56084">
        <w:rPr>
          <w:rFonts w:ascii="Angsana New" w:hAnsi="Angsana New" w:hint="cs"/>
          <w:sz w:val="32"/>
          <w:szCs w:val="32"/>
          <w:cs/>
        </w:rPr>
        <w:t>ต่อส่วนได้เสียสาธารณะจากการสื่อสารดังกล่าว</w:t>
      </w:r>
    </w:p>
    <w:p w14:paraId="5EADB59B" w14:textId="77777777" w:rsidR="00AB1D4A" w:rsidRDefault="00AB1D4A" w:rsidP="00095355">
      <w:pPr>
        <w:autoSpaceDE w:val="0"/>
        <w:autoSpaceDN w:val="0"/>
        <w:adjustRightInd w:val="0"/>
        <w:ind w:left="360"/>
        <w:jc w:val="thaiDistribute"/>
        <w:rPr>
          <w:rFonts w:asciiTheme="majorBidi" w:hAnsiTheme="majorBidi" w:cstheme="majorBidi"/>
          <w:sz w:val="24"/>
          <w:szCs w:val="24"/>
        </w:rPr>
      </w:pPr>
    </w:p>
    <w:p w14:paraId="5E03B246" w14:textId="77777777" w:rsidR="00B17EF2" w:rsidRDefault="00B17EF2" w:rsidP="00095355">
      <w:pPr>
        <w:autoSpaceDE w:val="0"/>
        <w:autoSpaceDN w:val="0"/>
        <w:adjustRightInd w:val="0"/>
        <w:ind w:left="360"/>
        <w:jc w:val="thaiDistribute"/>
        <w:rPr>
          <w:rFonts w:asciiTheme="majorBidi" w:hAnsiTheme="majorBidi" w:cstheme="majorBidi"/>
          <w:sz w:val="24"/>
          <w:szCs w:val="24"/>
        </w:rPr>
      </w:pPr>
    </w:p>
    <w:p w14:paraId="2661582D" w14:textId="77777777" w:rsidR="00D771F3" w:rsidRPr="00C638A7" w:rsidRDefault="00D771F3" w:rsidP="00095355">
      <w:pPr>
        <w:autoSpaceDE w:val="0"/>
        <w:autoSpaceDN w:val="0"/>
        <w:adjustRightInd w:val="0"/>
        <w:ind w:left="360"/>
        <w:jc w:val="thaiDistribute"/>
        <w:rPr>
          <w:rFonts w:asciiTheme="majorBidi" w:hAnsiTheme="majorBidi" w:cstheme="majorBidi"/>
          <w:sz w:val="24"/>
          <w:szCs w:val="24"/>
        </w:rPr>
      </w:pPr>
    </w:p>
    <w:p w14:paraId="04BD8883" w14:textId="1383A29B" w:rsidR="00721A59" w:rsidRPr="00721A59" w:rsidRDefault="00721A59" w:rsidP="00095355">
      <w:pPr>
        <w:tabs>
          <w:tab w:val="center" w:pos="6480"/>
        </w:tabs>
        <w:ind w:left="360"/>
        <w:jc w:val="thaiDistribute"/>
        <w:rPr>
          <w:rFonts w:ascii="Angsana New" w:hAnsi="Angsana New"/>
          <w:sz w:val="32"/>
          <w:szCs w:val="32"/>
        </w:rPr>
      </w:pPr>
      <w:r w:rsidRPr="00721A59">
        <w:rPr>
          <w:rFonts w:ascii="Angsana New" w:hAnsi="Angsana New"/>
          <w:b/>
          <w:bCs/>
          <w:color w:val="000000"/>
          <w:spacing w:val="-4"/>
          <w:sz w:val="32"/>
          <w:szCs w:val="32"/>
        </w:rPr>
        <w:tab/>
      </w:r>
      <w:r w:rsidRPr="00721A59">
        <w:rPr>
          <w:rFonts w:ascii="Angsana New" w:hAnsi="Angsana New"/>
          <w:b/>
          <w:bCs/>
          <w:color w:val="000000"/>
          <w:spacing w:val="-4"/>
          <w:sz w:val="32"/>
          <w:szCs w:val="32"/>
        </w:rPr>
        <w:tab/>
      </w:r>
      <w:r w:rsidRPr="00721A59">
        <w:rPr>
          <w:rFonts w:ascii="Angsana New" w:hAnsi="Angsana New"/>
          <w:b/>
          <w:bCs/>
          <w:color w:val="000000"/>
          <w:spacing w:val="-4"/>
          <w:sz w:val="32"/>
          <w:szCs w:val="32"/>
        </w:rPr>
        <w:tab/>
      </w:r>
      <w:r w:rsidRPr="00721A59">
        <w:rPr>
          <w:rFonts w:ascii="Angsana New" w:hAnsi="Angsana New"/>
          <w:b/>
          <w:bCs/>
          <w:color w:val="000000"/>
          <w:spacing w:val="-4"/>
          <w:sz w:val="32"/>
          <w:szCs w:val="32"/>
        </w:rPr>
        <w:tab/>
      </w:r>
      <w:r w:rsidRPr="00721A59">
        <w:rPr>
          <w:rFonts w:ascii="Angsana New" w:hAnsi="Angsana New"/>
          <w:b/>
          <w:bCs/>
          <w:color w:val="000000"/>
          <w:spacing w:val="-4"/>
          <w:sz w:val="32"/>
          <w:szCs w:val="32"/>
        </w:rPr>
        <w:tab/>
      </w:r>
      <w:r w:rsidRPr="00721A59">
        <w:rPr>
          <w:rFonts w:ascii="Angsana New" w:hAnsi="Angsana New"/>
          <w:b/>
          <w:bCs/>
          <w:color w:val="000000"/>
          <w:spacing w:val="-4"/>
          <w:sz w:val="32"/>
          <w:szCs w:val="32"/>
        </w:rPr>
        <w:tab/>
      </w:r>
      <w:r w:rsidRPr="00721A59">
        <w:rPr>
          <w:rFonts w:ascii="Angsana New" w:hAnsi="Angsana New"/>
          <w:b/>
          <w:bCs/>
          <w:color w:val="000000"/>
          <w:spacing w:val="-4"/>
          <w:sz w:val="32"/>
          <w:szCs w:val="32"/>
        </w:rPr>
        <w:tab/>
      </w:r>
      <w:r w:rsidRPr="00721A59">
        <w:rPr>
          <w:rFonts w:ascii="Angsana New" w:hAnsi="Angsana New"/>
          <w:b/>
          <w:bCs/>
          <w:color w:val="000000"/>
          <w:spacing w:val="-4"/>
          <w:sz w:val="32"/>
          <w:szCs w:val="32"/>
        </w:rPr>
        <w:tab/>
      </w:r>
      <w:r w:rsidRPr="00721A59">
        <w:rPr>
          <w:rFonts w:ascii="Angsana New" w:hAnsi="Angsana New"/>
          <w:b/>
          <w:bCs/>
          <w:color w:val="000000"/>
          <w:spacing w:val="-4"/>
          <w:sz w:val="32"/>
          <w:szCs w:val="32"/>
        </w:rPr>
        <w:tab/>
      </w:r>
      <w:r w:rsidRPr="00721A59">
        <w:rPr>
          <w:rFonts w:ascii="Angsana New" w:hAnsi="Angsana New"/>
          <w:b/>
          <w:bCs/>
          <w:color w:val="000000"/>
          <w:spacing w:val="-4"/>
          <w:sz w:val="32"/>
          <w:szCs w:val="32"/>
        </w:rPr>
        <w:tab/>
      </w:r>
      <w:r w:rsidRPr="00721A59">
        <w:rPr>
          <w:rFonts w:ascii="Angsana New" w:hAnsi="Angsana New"/>
          <w:b/>
          <w:bCs/>
          <w:color w:val="000000"/>
          <w:spacing w:val="-4"/>
          <w:sz w:val="32"/>
          <w:szCs w:val="32"/>
        </w:rPr>
        <w:tab/>
      </w:r>
      <w:r w:rsidRPr="00721A59">
        <w:rPr>
          <w:rFonts w:ascii="Angsana New" w:hAnsi="Angsana New"/>
          <w:b/>
          <w:bCs/>
          <w:color w:val="000000"/>
          <w:spacing w:val="-4"/>
          <w:sz w:val="32"/>
          <w:szCs w:val="32"/>
        </w:rPr>
        <w:tab/>
      </w:r>
      <w:r w:rsidRPr="00721A59">
        <w:rPr>
          <w:rFonts w:ascii="Angsana New" w:hAnsi="Angsana New"/>
          <w:b/>
          <w:bCs/>
          <w:color w:val="000000"/>
          <w:spacing w:val="-4"/>
          <w:sz w:val="32"/>
          <w:szCs w:val="32"/>
        </w:rPr>
        <w:tab/>
      </w:r>
      <w:r w:rsidR="00361129">
        <w:rPr>
          <w:rFonts w:ascii="Angsana New" w:hAnsi="Angsana New"/>
          <w:b/>
          <w:bCs/>
          <w:color w:val="000000"/>
          <w:spacing w:val="-4"/>
          <w:sz w:val="32"/>
          <w:szCs w:val="32"/>
        </w:rPr>
        <w:t xml:space="preserve">  </w:t>
      </w:r>
      <w:r w:rsidR="002A5F0A">
        <w:rPr>
          <w:rFonts w:ascii="Angsana New" w:hAnsi="Angsana New" w:hint="cs"/>
          <w:b/>
          <w:bCs/>
          <w:color w:val="000000"/>
          <w:spacing w:val="-4"/>
          <w:sz w:val="32"/>
          <w:szCs w:val="32"/>
          <w:cs/>
        </w:rPr>
        <w:t xml:space="preserve">  </w:t>
      </w:r>
      <w:r w:rsidRPr="00721A59">
        <w:rPr>
          <w:rFonts w:ascii="Angsana New" w:hAnsi="Angsana New" w:hint="cs"/>
          <w:color w:val="000000"/>
          <w:spacing w:val="-4"/>
          <w:sz w:val="32"/>
          <w:szCs w:val="32"/>
          <w:cs/>
        </w:rPr>
        <w:t>วิมลพร</w:t>
      </w:r>
      <w:r w:rsidRPr="00721A59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Pr="00721A59">
        <w:rPr>
          <w:rFonts w:ascii="Angsana New" w:hAnsi="Angsana New"/>
          <w:sz w:val="32"/>
          <w:szCs w:val="32"/>
        </w:rPr>
        <w:t xml:space="preserve"> </w:t>
      </w:r>
      <w:r w:rsidRPr="00721A59">
        <w:rPr>
          <w:rFonts w:ascii="Angsana New" w:hAnsi="Angsana New" w:hint="cs"/>
          <w:sz w:val="32"/>
          <w:szCs w:val="32"/>
          <w:cs/>
          <w:lang w:val="th-TH"/>
        </w:rPr>
        <w:t>บุณยัษเฐียร</w:t>
      </w:r>
    </w:p>
    <w:p w14:paraId="762AC47B" w14:textId="7A3600F1" w:rsidR="00721A59" w:rsidRPr="00721A59" w:rsidRDefault="00721A59" w:rsidP="000953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60"/>
        <w:jc w:val="thaiDistribute"/>
        <w:rPr>
          <w:rFonts w:ascii="Angsana New" w:hAnsi="Angsana New"/>
          <w:b/>
          <w:bCs/>
          <w:color w:val="000000"/>
          <w:spacing w:val="-4"/>
          <w:sz w:val="32"/>
          <w:szCs w:val="32"/>
        </w:rPr>
      </w:pPr>
      <w:r w:rsidRPr="00721A59">
        <w:rPr>
          <w:rFonts w:ascii="Angsana New" w:hAnsi="Angsana New"/>
          <w:b/>
          <w:bCs/>
          <w:color w:val="000000"/>
          <w:spacing w:val="-4"/>
          <w:sz w:val="32"/>
          <w:szCs w:val="32"/>
          <w:cs/>
        </w:rPr>
        <w:t>กรุงเทพมหานคร</w:t>
      </w:r>
      <w:r w:rsidRPr="00721A59">
        <w:rPr>
          <w:rFonts w:ascii="Angsana New" w:hAnsi="Angsana New"/>
          <w:b/>
          <w:bCs/>
          <w:color w:val="000000"/>
          <w:spacing w:val="-4"/>
          <w:sz w:val="32"/>
          <w:szCs w:val="32"/>
        </w:rPr>
        <w:tab/>
      </w:r>
      <w:r>
        <w:rPr>
          <w:rFonts w:ascii="Angsana New" w:hAnsi="Angsana New"/>
          <w:b/>
          <w:bCs/>
          <w:color w:val="000000"/>
          <w:spacing w:val="-4"/>
          <w:sz w:val="32"/>
          <w:szCs w:val="32"/>
        </w:rPr>
        <w:tab/>
      </w:r>
      <w:r>
        <w:rPr>
          <w:rFonts w:ascii="Angsana New" w:hAnsi="Angsana New"/>
          <w:b/>
          <w:bCs/>
          <w:color w:val="000000"/>
          <w:spacing w:val="-4"/>
          <w:sz w:val="32"/>
          <w:szCs w:val="32"/>
        </w:rPr>
        <w:tab/>
      </w:r>
      <w:r>
        <w:rPr>
          <w:rFonts w:ascii="Angsana New" w:hAnsi="Angsana New"/>
          <w:b/>
          <w:bCs/>
          <w:color w:val="000000"/>
          <w:spacing w:val="-4"/>
          <w:sz w:val="32"/>
          <w:szCs w:val="32"/>
        </w:rPr>
        <w:tab/>
      </w:r>
      <w:r>
        <w:rPr>
          <w:rFonts w:ascii="Angsana New" w:hAnsi="Angsana New"/>
          <w:b/>
          <w:bCs/>
          <w:color w:val="000000"/>
          <w:spacing w:val="-4"/>
          <w:sz w:val="32"/>
          <w:szCs w:val="32"/>
        </w:rPr>
        <w:tab/>
      </w:r>
      <w:r w:rsidRPr="00721A59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ผู้สอบบัญชีรับอนุญาตเลขทะเบียน </w:t>
      </w:r>
      <w:r w:rsidR="00BC3BFB" w:rsidRPr="00BC3BFB">
        <w:rPr>
          <w:rFonts w:ascii="Angsana New" w:hAnsi="Angsana New"/>
          <w:color w:val="000000"/>
          <w:spacing w:val="-4"/>
          <w:sz w:val="32"/>
          <w:szCs w:val="32"/>
        </w:rPr>
        <w:t>4</w:t>
      </w:r>
      <w:r w:rsidR="00BC3BFB" w:rsidRPr="00BC3BFB">
        <w:rPr>
          <w:rFonts w:ascii="Angsana New" w:hAnsi="Angsana New" w:hint="cs"/>
          <w:color w:val="000000"/>
          <w:spacing w:val="-4"/>
          <w:sz w:val="32"/>
          <w:szCs w:val="32"/>
        </w:rPr>
        <w:t>067</w:t>
      </w:r>
    </w:p>
    <w:p w14:paraId="23D13DA5" w14:textId="5FA13931" w:rsidR="00DD013A" w:rsidRPr="00FA2FA9" w:rsidRDefault="00721A59" w:rsidP="00095355">
      <w:pPr>
        <w:tabs>
          <w:tab w:val="center" w:pos="6480"/>
        </w:tabs>
        <w:ind w:left="360"/>
        <w:jc w:val="thaiDistribute"/>
        <w:rPr>
          <w:rFonts w:ascii="Angsana New" w:hAnsi="Angsana New"/>
          <w:sz w:val="32"/>
          <w:szCs w:val="32"/>
        </w:rPr>
      </w:pPr>
      <w:r w:rsidRPr="00721A59">
        <w:rPr>
          <w:rFonts w:ascii="Angsana New" w:hAnsi="Angsana New"/>
          <w:color w:val="000000"/>
          <w:sz w:val="32"/>
          <w:szCs w:val="32"/>
          <w:cs/>
        </w:rPr>
        <w:t>วันที่</w:t>
      </w:r>
      <w:r w:rsidR="00C56635">
        <w:rPr>
          <w:rFonts w:ascii="Angsana New" w:hAnsi="Angsana New"/>
          <w:color w:val="000000"/>
          <w:sz w:val="32"/>
          <w:szCs w:val="32"/>
        </w:rPr>
        <w:t xml:space="preserve"> </w:t>
      </w:r>
      <w:r w:rsidR="00BC3BFB" w:rsidRPr="00BC3BFB">
        <w:rPr>
          <w:rFonts w:ascii="Angsana New" w:hAnsi="Angsana New"/>
          <w:color w:val="000000"/>
          <w:sz w:val="32"/>
          <w:szCs w:val="32"/>
        </w:rPr>
        <w:t>24</w:t>
      </w:r>
      <w:r w:rsidR="00E93162">
        <w:rPr>
          <w:rFonts w:ascii="Angsana New" w:hAnsi="Angsana New"/>
          <w:color w:val="000000"/>
          <w:sz w:val="32"/>
          <w:szCs w:val="32"/>
        </w:rPr>
        <w:t xml:space="preserve"> </w:t>
      </w:r>
      <w:r w:rsidR="00E93162">
        <w:rPr>
          <w:rFonts w:ascii="Angsana New" w:hAnsi="Angsana New" w:hint="cs"/>
          <w:color w:val="000000"/>
          <w:sz w:val="32"/>
          <w:szCs w:val="32"/>
          <w:cs/>
        </w:rPr>
        <w:t>กุมภาพันธ์</w:t>
      </w:r>
      <w:r w:rsidRPr="00721A59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BC3BFB" w:rsidRPr="00BC3BFB">
        <w:rPr>
          <w:rFonts w:ascii="Angsana New" w:hAnsi="Angsana New"/>
          <w:color w:val="000000"/>
          <w:sz w:val="32"/>
          <w:szCs w:val="32"/>
        </w:rPr>
        <w:t>2569</w:t>
      </w:r>
      <w:r w:rsidRPr="00721A59">
        <w:rPr>
          <w:rFonts w:ascii="Angsana New" w:hAnsi="Angsana New"/>
          <w:color w:val="000000"/>
          <w:spacing w:val="-4"/>
          <w:sz w:val="32"/>
          <w:szCs w:val="32"/>
        </w:rPr>
        <w:tab/>
      </w:r>
      <w:r>
        <w:rPr>
          <w:rFonts w:ascii="Angsana New" w:hAnsi="Angsana New"/>
          <w:color w:val="000000"/>
          <w:spacing w:val="-4"/>
          <w:sz w:val="32"/>
          <w:szCs w:val="32"/>
        </w:rPr>
        <w:tab/>
      </w:r>
      <w:r>
        <w:rPr>
          <w:rFonts w:ascii="Angsana New" w:hAnsi="Angsana New"/>
          <w:color w:val="000000"/>
          <w:spacing w:val="-4"/>
          <w:sz w:val="32"/>
          <w:szCs w:val="32"/>
        </w:rPr>
        <w:tab/>
      </w:r>
      <w:r>
        <w:rPr>
          <w:rFonts w:ascii="Angsana New" w:hAnsi="Angsana New"/>
          <w:color w:val="000000"/>
          <w:spacing w:val="-4"/>
          <w:sz w:val="32"/>
          <w:szCs w:val="32"/>
        </w:rPr>
        <w:tab/>
      </w:r>
      <w:r>
        <w:rPr>
          <w:rFonts w:ascii="Angsana New" w:hAnsi="Angsana New"/>
          <w:color w:val="000000"/>
          <w:spacing w:val="-4"/>
          <w:sz w:val="32"/>
          <w:szCs w:val="32"/>
        </w:rPr>
        <w:tab/>
      </w:r>
      <w:r w:rsidRPr="00721A59">
        <w:rPr>
          <w:rFonts w:ascii="Angsana New" w:hAnsi="Angsana New"/>
          <w:b/>
          <w:bCs/>
          <w:color w:val="000000"/>
          <w:spacing w:val="-4"/>
          <w:sz w:val="32"/>
          <w:szCs w:val="32"/>
          <w:cs/>
        </w:rPr>
        <w:t>บริษัท ดีลอยท์ ทู้ช โธมัทสุ ไชยยศ สอบบัญชี จำก</w:t>
      </w:r>
      <w:r w:rsidRPr="00721A59">
        <w:rPr>
          <w:rFonts w:ascii="Angsana New" w:hAnsi="Angsana New" w:hint="cs"/>
          <w:b/>
          <w:bCs/>
          <w:color w:val="000000"/>
          <w:spacing w:val="-4"/>
          <w:sz w:val="32"/>
          <w:szCs w:val="32"/>
          <w:cs/>
        </w:rPr>
        <w:t>ัด</w:t>
      </w:r>
    </w:p>
    <w:sectPr w:rsidR="00DD013A" w:rsidRPr="00FA2FA9" w:rsidSect="00FA2FA9">
      <w:headerReference w:type="default" r:id="rId13"/>
      <w:footerReference w:type="default" r:id="rId14"/>
      <w:pgSz w:w="11909" w:h="16834" w:code="9"/>
      <w:pgMar w:top="1800" w:right="1289" w:bottom="576" w:left="1800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323EBC" w14:textId="77777777" w:rsidR="000A0E6A" w:rsidRDefault="000A0E6A" w:rsidP="004956B4">
      <w:r>
        <w:separator/>
      </w:r>
    </w:p>
  </w:endnote>
  <w:endnote w:type="continuationSeparator" w:id="0">
    <w:p w14:paraId="3C09BEF1" w14:textId="77777777" w:rsidR="000A0E6A" w:rsidRDefault="000A0E6A" w:rsidP="004956B4">
      <w:r>
        <w:continuationSeparator/>
      </w:r>
    </w:p>
  </w:endnote>
  <w:endnote w:type="continuationNotice" w:id="1">
    <w:p w14:paraId="53CCE16B" w14:textId="77777777" w:rsidR="000A0E6A" w:rsidRDefault="000A0E6A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CE2C09" w14:textId="6180A348" w:rsidR="002F3A32" w:rsidRPr="002F3A32" w:rsidRDefault="002F3A32" w:rsidP="002F3A32">
    <w:pPr>
      <w:pStyle w:val="Footer"/>
      <w:jc w:val="right"/>
      <w:rPr>
        <w:rFonts w:ascii="Times New Roman" w:hAnsi="Times New Roman" w:cs="Times New Roman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BC6D20" w14:textId="3857AB2A" w:rsidR="002F3A32" w:rsidRPr="002E331E" w:rsidRDefault="002F3A32" w:rsidP="002E331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FFF58B" w14:textId="77777777" w:rsidR="000A0E6A" w:rsidRDefault="000A0E6A" w:rsidP="004956B4">
      <w:r>
        <w:separator/>
      </w:r>
    </w:p>
  </w:footnote>
  <w:footnote w:type="continuationSeparator" w:id="0">
    <w:p w14:paraId="579843B8" w14:textId="77777777" w:rsidR="000A0E6A" w:rsidRDefault="000A0E6A" w:rsidP="004956B4">
      <w:r>
        <w:continuationSeparator/>
      </w:r>
    </w:p>
  </w:footnote>
  <w:footnote w:type="continuationNotice" w:id="1">
    <w:p w14:paraId="265D7CB0" w14:textId="77777777" w:rsidR="000A0E6A" w:rsidRDefault="000A0E6A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818C99" w14:textId="250DB0B4" w:rsidR="002F3A32" w:rsidRPr="00031980" w:rsidRDefault="002F3A32" w:rsidP="002F3A32">
    <w:pPr>
      <w:pStyle w:val="Header"/>
      <w:jc w:val="center"/>
      <w:rPr>
        <w:rFonts w:ascii="Angsana New" w:hAnsi="Angsana New"/>
        <w:b/>
        <w:bCs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B8B6B0" w14:textId="77777777" w:rsidR="002F3A32" w:rsidRPr="00A67CA1" w:rsidRDefault="002F3A32" w:rsidP="002F3A32">
    <w:pPr>
      <w:tabs>
        <w:tab w:val="center" w:pos="4153"/>
        <w:tab w:val="right" w:pos="8306"/>
      </w:tabs>
      <w:ind w:right="7"/>
      <w:rPr>
        <w:rFonts w:ascii="Univers" w:eastAsia="Angsana New" w:hAnsi="Univers" w:cs="AngsanaUPC"/>
        <w:b/>
        <w:bCs/>
        <w:sz w:val="16"/>
        <w:szCs w:val="16"/>
      </w:rPr>
    </w:pPr>
    <w:r w:rsidRPr="00A67CA1">
      <w:rPr>
        <w:rFonts w:ascii="Univers" w:eastAsia="Angsana New" w:hAnsi="Univers" w:cs="AngsanaUPC"/>
        <w:b/>
        <w:bCs/>
        <w:sz w:val="16"/>
        <w:szCs w:val="16"/>
      </w:rPr>
      <w:t xml:space="preserve">Deloitte Touche Tohmatsu </w:t>
    </w:r>
    <w:proofErr w:type="spellStart"/>
    <w:r w:rsidRPr="00A67CA1">
      <w:rPr>
        <w:rFonts w:ascii="Univers" w:eastAsia="Angsana New" w:hAnsi="Univers" w:cs="AngsanaUPC"/>
        <w:b/>
        <w:bCs/>
        <w:sz w:val="16"/>
        <w:szCs w:val="16"/>
      </w:rPr>
      <w:t>Jaiyos</w:t>
    </w:r>
    <w:proofErr w:type="spellEnd"/>
    <w:r w:rsidRPr="00A67CA1">
      <w:rPr>
        <w:rFonts w:ascii="Univers" w:eastAsia="Angsana New" w:hAnsi="Univers" w:cs="AngsanaUPC"/>
        <w:b/>
        <w:bCs/>
        <w:sz w:val="16"/>
        <w:szCs w:val="16"/>
      </w:rPr>
      <w:t xml:space="preserve"> Audit</w:t>
    </w:r>
  </w:p>
  <w:p w14:paraId="30453BD4" w14:textId="77777777" w:rsidR="002F3A32" w:rsidRPr="00A67CA1" w:rsidRDefault="002F3A32" w:rsidP="002F3A32">
    <w:pPr>
      <w:tabs>
        <w:tab w:val="center" w:pos="4153"/>
        <w:tab w:val="right" w:pos="8306"/>
      </w:tabs>
      <w:rPr>
        <w:rFonts w:ascii="Times New Roman" w:hAnsi="Times New Roman" w:cs="AngsanaUPC"/>
        <w:sz w:val="24"/>
        <w:szCs w:val="24"/>
      </w:rPr>
    </w:pPr>
    <w:r w:rsidRPr="00A67CA1">
      <w:rPr>
        <w:rFonts w:ascii="Times New Roman" w:eastAsia="Angsana New" w:hAnsi="Times New Roman" w:cs="DilleniaUPC"/>
        <w:b/>
        <w:bCs/>
        <w:sz w:val="24"/>
        <w:szCs w:val="24"/>
        <w:cs/>
        <w:lang w:val="th-TH"/>
      </w:rPr>
      <w:t>ดีลอยท์ ทู้ช โธมัทสุ ไชยยศ</w:t>
    </w:r>
    <w:r w:rsidRPr="00A67CA1">
      <w:rPr>
        <w:rFonts w:ascii="Times New Roman" w:eastAsia="Angsana New" w:hAnsi="Times New Roman" w:cs="DilleniaUPC" w:hint="cs"/>
        <w:b/>
        <w:bCs/>
        <w:sz w:val="24"/>
        <w:szCs w:val="24"/>
        <w:cs/>
        <w:lang w:val="th-TH"/>
      </w:rPr>
      <w:t xml:space="preserve"> สอบบัญชี</w:t>
    </w:r>
  </w:p>
  <w:p w14:paraId="6B150F33" w14:textId="4EBB9A80" w:rsidR="002F3A32" w:rsidRPr="00031980" w:rsidRDefault="002F3A32" w:rsidP="002F3A32">
    <w:pPr>
      <w:pStyle w:val="Header"/>
      <w:jc w:val="center"/>
      <w:rPr>
        <w:rFonts w:ascii="Angsana New" w:hAnsi="Angsana New"/>
        <w:b/>
        <w:bCs/>
        <w:sz w:val="32"/>
        <w:szCs w:val="32"/>
        <w:cs/>
      </w:rPr>
    </w:pPr>
  </w:p>
  <w:p w14:paraId="21F519E8" w14:textId="77777777" w:rsidR="002F3A32" w:rsidRDefault="002F3A32" w:rsidP="002F3A32">
    <w:pPr>
      <w:pStyle w:val="Header"/>
      <w:jc w:val="center"/>
      <w:rPr>
        <w:rFonts w:ascii="Times New Roman" w:hAnsi="Times New Roman" w:cstheme="minorBidi"/>
        <w:sz w:val="21"/>
        <w:szCs w:val="21"/>
      </w:rPr>
    </w:pPr>
    <w:r w:rsidRPr="00A355BB">
      <w:rPr>
        <w:rFonts w:ascii="Times New Roman" w:hAnsi="Times New Roman" w:cs="Times New Roman"/>
        <w:sz w:val="21"/>
        <w:szCs w:val="21"/>
        <w:cs/>
      </w:rPr>
      <w:t xml:space="preserve">- </w:t>
    </w:r>
    <w:r w:rsidRPr="00A355BB">
      <w:rPr>
        <w:rFonts w:ascii="Times New Roman" w:hAnsi="Times New Roman" w:cs="Times New Roman"/>
        <w:sz w:val="21"/>
        <w:szCs w:val="21"/>
      </w:rPr>
      <w:fldChar w:fldCharType="begin"/>
    </w:r>
    <w:r w:rsidRPr="00A355BB">
      <w:rPr>
        <w:rFonts w:ascii="Times New Roman" w:hAnsi="Times New Roman" w:cs="Times New Roman"/>
        <w:sz w:val="21"/>
        <w:szCs w:val="21"/>
      </w:rPr>
      <w:instrText xml:space="preserve"> PAGE   \* MERGEFORMAT </w:instrText>
    </w:r>
    <w:r w:rsidRPr="00A355BB">
      <w:rPr>
        <w:rFonts w:ascii="Times New Roman" w:hAnsi="Times New Roman" w:cs="Times New Roman"/>
        <w:sz w:val="21"/>
        <w:szCs w:val="21"/>
      </w:rPr>
      <w:fldChar w:fldCharType="separate"/>
    </w:r>
    <w:r>
      <w:rPr>
        <w:rFonts w:ascii="Times New Roman" w:hAnsi="Times New Roman" w:cs="Times New Roman"/>
        <w:sz w:val="21"/>
        <w:szCs w:val="21"/>
      </w:rPr>
      <w:t>2</w:t>
    </w:r>
    <w:r w:rsidRPr="00A355BB">
      <w:rPr>
        <w:rFonts w:ascii="Times New Roman" w:hAnsi="Times New Roman" w:cs="Times New Roman"/>
        <w:sz w:val="21"/>
        <w:szCs w:val="21"/>
      </w:rPr>
      <w:fldChar w:fldCharType="end"/>
    </w:r>
    <w:r w:rsidRPr="00A355BB">
      <w:rPr>
        <w:rFonts w:ascii="Times New Roman" w:hAnsi="Times New Roman" w:cs="Times New Roman"/>
        <w:sz w:val="21"/>
        <w:szCs w:val="21"/>
        <w:cs/>
      </w:rPr>
      <w:t xml:space="preserve"> </w:t>
    </w:r>
    <w:r>
      <w:rPr>
        <w:rFonts w:ascii="Times New Roman" w:hAnsi="Times New Roman" w:cs="Times New Roman"/>
        <w:sz w:val="21"/>
        <w:szCs w:val="21"/>
      </w:rPr>
      <w:t>-</w:t>
    </w:r>
  </w:p>
  <w:p w14:paraId="52EF8EDB" w14:textId="77777777" w:rsidR="002F3A32" w:rsidRDefault="002F3A32" w:rsidP="002F3A32">
    <w:pPr>
      <w:pStyle w:val="Header"/>
      <w:jc w:val="center"/>
      <w:rPr>
        <w:rFonts w:ascii="Times New Roman" w:hAnsi="Times New Roman" w:cstheme="minorBidi"/>
        <w:sz w:val="21"/>
        <w:szCs w:val="21"/>
      </w:rPr>
    </w:pPr>
  </w:p>
  <w:p w14:paraId="4B483C87" w14:textId="77777777" w:rsidR="002F3A32" w:rsidRPr="002F3A32" w:rsidRDefault="002F3A32" w:rsidP="002F3A32">
    <w:pPr>
      <w:pStyle w:val="Header"/>
      <w:jc w:val="center"/>
      <w:rPr>
        <w:rFonts w:ascii="Times New Roman" w:hAnsi="Times New Roman" w:cstheme="minorBidi"/>
        <w:sz w:val="21"/>
        <w:szCs w:val="2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2D71F94"/>
    <w:multiLevelType w:val="multilevel"/>
    <w:tmpl w:val="11ECF4C4"/>
    <w:lvl w:ilvl="0">
      <w:start w:val="1"/>
      <w:numFmt w:val="thaiLetters"/>
      <w:lvlText w:val="(%1)"/>
      <w:lvlJc w:val="left"/>
      <w:pPr>
        <w:ind w:left="810" w:hanging="720"/>
      </w:pPr>
      <w:rPr>
        <w:rFonts w:hint="default"/>
        <w:sz w:val="30"/>
        <w:szCs w:val="30"/>
      </w:rPr>
    </w:lvl>
    <w:lvl w:ilvl="1">
      <w:start w:val="1"/>
      <w:numFmt w:val="thaiLetters"/>
      <w:lvlText w:val="(%2)"/>
      <w:lvlJc w:val="left"/>
      <w:pPr>
        <w:ind w:left="1170" w:hanging="360"/>
      </w:pPr>
      <w:rPr>
        <w:rFonts w:hint="default"/>
        <w:sz w:val="30"/>
        <w:szCs w:val="30"/>
      </w:rPr>
    </w:lvl>
    <w:lvl w:ilvl="2">
      <w:start w:val="1"/>
      <w:numFmt w:val="lowerRoman"/>
      <w:lvlText w:val="%3."/>
      <w:lvlJc w:val="right"/>
      <w:pPr>
        <w:ind w:left="189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61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33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05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77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9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210" w:hanging="180"/>
      </w:pPr>
      <w:rPr>
        <w:rFonts w:hint="default"/>
      </w:rPr>
    </w:lvl>
  </w:abstractNum>
  <w:abstractNum w:abstractNumId="9" w15:restartNumberingAfterBreak="0">
    <w:nsid w:val="05DC0631"/>
    <w:multiLevelType w:val="hybridMultilevel"/>
    <w:tmpl w:val="5F860444"/>
    <w:lvl w:ilvl="0" w:tplc="FA5E6FA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1224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9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</w:abstractNum>
  <w:abstractNum w:abstractNumId="11" w15:restartNumberingAfterBreak="0">
    <w:nsid w:val="127432E9"/>
    <w:multiLevelType w:val="hybridMultilevel"/>
    <w:tmpl w:val="B3B820F4"/>
    <w:lvl w:ilvl="0" w:tplc="98568CEE">
      <w:numFmt w:val="bullet"/>
      <w:lvlText w:val="•"/>
      <w:lvlJc w:val="left"/>
      <w:pPr>
        <w:ind w:left="1008" w:hanging="360"/>
      </w:pPr>
      <w:rPr>
        <w:rFonts w:ascii="Arial" w:eastAsia="MS PGothic" w:hAnsi="Arial" w:cs="Aria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2" w15:restartNumberingAfterBreak="0">
    <w:nsid w:val="18022A1E"/>
    <w:multiLevelType w:val="hybridMultilevel"/>
    <w:tmpl w:val="DFBE0920"/>
    <w:lvl w:ilvl="0" w:tplc="82C41AB0">
      <w:start w:val="1"/>
      <w:numFmt w:val="thaiLetters"/>
      <w:lvlText w:val="(%1)"/>
      <w:lvlJc w:val="left"/>
      <w:pPr>
        <w:ind w:left="922" w:hanging="360"/>
      </w:pPr>
      <w:rPr>
        <w:rFonts w:asciiTheme="majorBidi" w:hAnsiTheme="majorBidi" w:cstheme="majorBid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3" w15:restartNumberingAfterBreak="0">
    <w:nsid w:val="192D0368"/>
    <w:multiLevelType w:val="hybridMultilevel"/>
    <w:tmpl w:val="FF062D78"/>
    <w:lvl w:ilvl="0" w:tplc="A5040A08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10A31C5"/>
    <w:multiLevelType w:val="hybridMultilevel"/>
    <w:tmpl w:val="5E60DF1C"/>
    <w:lvl w:ilvl="0" w:tplc="093C84D2">
      <w:start w:val="1"/>
      <w:numFmt w:val="thaiLetters"/>
      <w:lvlText w:val="(%1)"/>
      <w:lvlJc w:val="left"/>
      <w:pPr>
        <w:ind w:left="720" w:hanging="360"/>
      </w:pPr>
      <w:rPr>
        <w:rFonts w:hint="default"/>
        <w:sz w:val="30"/>
        <w:szCs w:val="30"/>
      </w:rPr>
    </w:lvl>
    <w:lvl w:ilvl="1" w:tplc="F5267AF6">
      <w:start w:val="1"/>
      <w:numFmt w:val="thaiLetters"/>
      <w:lvlText w:val="(%2)"/>
      <w:lvlJc w:val="left"/>
      <w:pPr>
        <w:ind w:left="1440" w:hanging="360"/>
      </w:pPr>
      <w:rPr>
        <w:rFonts w:hint="default"/>
        <w:sz w:val="30"/>
        <w:szCs w:val="3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345029BF"/>
    <w:multiLevelType w:val="hybridMultilevel"/>
    <w:tmpl w:val="D21CFA7E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3EF6C758">
      <w:start w:val="1"/>
      <w:numFmt w:val="thaiLetters"/>
      <w:lvlText w:val="(%2)"/>
      <w:lvlJc w:val="left"/>
      <w:pPr>
        <w:ind w:left="1620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3A017274"/>
    <w:multiLevelType w:val="singleLevel"/>
    <w:tmpl w:val="9DB6C3F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428E75C6"/>
    <w:multiLevelType w:val="hybridMultilevel"/>
    <w:tmpl w:val="D21CFA7E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3EF6C758">
      <w:start w:val="1"/>
      <w:numFmt w:val="thaiLetters"/>
      <w:lvlText w:val="(%2)"/>
      <w:lvlJc w:val="left"/>
      <w:pPr>
        <w:ind w:left="1620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4" w15:restartNumberingAfterBreak="0">
    <w:nsid w:val="72656EEE"/>
    <w:multiLevelType w:val="hybridMultilevel"/>
    <w:tmpl w:val="7F7651AC"/>
    <w:lvl w:ilvl="0" w:tplc="B4C80FE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C65C30"/>
    <w:multiLevelType w:val="hybridMultilevel"/>
    <w:tmpl w:val="20304DDE"/>
    <w:lvl w:ilvl="0" w:tplc="B492CEC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93D26D6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378C7D5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447A820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9E7A4A8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6DA83E3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6076E8F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B17445D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CDA7F12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6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858158850">
    <w:abstractNumId w:val="6"/>
  </w:num>
  <w:num w:numId="2" w16cid:durableId="877084520">
    <w:abstractNumId w:val="5"/>
  </w:num>
  <w:num w:numId="3" w16cid:durableId="956259947">
    <w:abstractNumId w:val="7"/>
  </w:num>
  <w:num w:numId="4" w16cid:durableId="1153793699">
    <w:abstractNumId w:val="3"/>
  </w:num>
  <w:num w:numId="5" w16cid:durableId="224220940">
    <w:abstractNumId w:val="2"/>
  </w:num>
  <w:num w:numId="6" w16cid:durableId="114759154">
    <w:abstractNumId w:val="0"/>
  </w:num>
  <w:num w:numId="7" w16cid:durableId="59058901">
    <w:abstractNumId w:val="1"/>
  </w:num>
  <w:num w:numId="8" w16cid:durableId="1413046378">
    <w:abstractNumId w:val="4"/>
  </w:num>
  <w:num w:numId="9" w16cid:durableId="1207371953">
    <w:abstractNumId w:val="20"/>
  </w:num>
  <w:num w:numId="10" w16cid:durableId="415595699">
    <w:abstractNumId w:val="15"/>
  </w:num>
  <w:num w:numId="11" w16cid:durableId="451218580">
    <w:abstractNumId w:val="23"/>
  </w:num>
  <w:num w:numId="12" w16cid:durableId="1104426199">
    <w:abstractNumId w:val="21"/>
  </w:num>
  <w:num w:numId="13" w16cid:durableId="989209885">
    <w:abstractNumId w:val="25"/>
  </w:num>
  <w:num w:numId="14" w16cid:durableId="1478718948">
    <w:abstractNumId w:val="10"/>
  </w:num>
  <w:num w:numId="15" w16cid:durableId="342320856">
    <w:abstractNumId w:val="22"/>
  </w:num>
  <w:num w:numId="16" w16cid:durableId="1279289904">
    <w:abstractNumId w:val="9"/>
  </w:num>
  <w:num w:numId="17" w16cid:durableId="1349678326">
    <w:abstractNumId w:val="14"/>
  </w:num>
  <w:num w:numId="18" w16cid:durableId="2047289579">
    <w:abstractNumId w:val="26"/>
  </w:num>
  <w:num w:numId="19" w16cid:durableId="1711413102">
    <w:abstractNumId w:val="19"/>
  </w:num>
  <w:num w:numId="20" w16cid:durableId="1272471145">
    <w:abstractNumId w:val="18"/>
  </w:num>
  <w:num w:numId="21" w16cid:durableId="1435786294">
    <w:abstractNumId w:val="13"/>
  </w:num>
  <w:num w:numId="22" w16cid:durableId="774252612">
    <w:abstractNumId w:val="17"/>
  </w:num>
  <w:num w:numId="23" w16cid:durableId="1236621950">
    <w:abstractNumId w:val="16"/>
  </w:num>
  <w:num w:numId="24" w16cid:durableId="1029725456">
    <w:abstractNumId w:val="8"/>
  </w:num>
  <w:num w:numId="25" w16cid:durableId="1127234575">
    <w:abstractNumId w:val="12"/>
  </w:num>
  <w:num w:numId="26" w16cid:durableId="922229107">
    <w:abstractNumId w:val="11"/>
  </w:num>
  <w:num w:numId="27" w16cid:durableId="1998066427">
    <w:abstractNumId w:val="24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1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1"/>
  </w:docVars>
  <w:rsids>
    <w:rsidRoot w:val="00127299"/>
    <w:rsid w:val="0000004F"/>
    <w:rsid w:val="000002C2"/>
    <w:rsid w:val="00000481"/>
    <w:rsid w:val="000004EB"/>
    <w:rsid w:val="0000074E"/>
    <w:rsid w:val="0000084C"/>
    <w:rsid w:val="00000FBB"/>
    <w:rsid w:val="000016FE"/>
    <w:rsid w:val="00001843"/>
    <w:rsid w:val="000018BC"/>
    <w:rsid w:val="000019C7"/>
    <w:rsid w:val="00001C58"/>
    <w:rsid w:val="00001FA3"/>
    <w:rsid w:val="0000222D"/>
    <w:rsid w:val="0000230D"/>
    <w:rsid w:val="00002354"/>
    <w:rsid w:val="00002426"/>
    <w:rsid w:val="00002658"/>
    <w:rsid w:val="00002802"/>
    <w:rsid w:val="00003142"/>
    <w:rsid w:val="000031E5"/>
    <w:rsid w:val="000033BE"/>
    <w:rsid w:val="00003415"/>
    <w:rsid w:val="000036A4"/>
    <w:rsid w:val="00003DB1"/>
    <w:rsid w:val="0000402B"/>
    <w:rsid w:val="00004E9C"/>
    <w:rsid w:val="000051B6"/>
    <w:rsid w:val="00005419"/>
    <w:rsid w:val="000054C3"/>
    <w:rsid w:val="00005614"/>
    <w:rsid w:val="00005A60"/>
    <w:rsid w:val="00005AAF"/>
    <w:rsid w:val="00005B2E"/>
    <w:rsid w:val="00005F6B"/>
    <w:rsid w:val="000061F6"/>
    <w:rsid w:val="00006302"/>
    <w:rsid w:val="00006328"/>
    <w:rsid w:val="000063AA"/>
    <w:rsid w:val="00006761"/>
    <w:rsid w:val="00006BA5"/>
    <w:rsid w:val="00006BC9"/>
    <w:rsid w:val="00006D92"/>
    <w:rsid w:val="00006FA5"/>
    <w:rsid w:val="00007CC1"/>
    <w:rsid w:val="00007CC8"/>
    <w:rsid w:val="000100F2"/>
    <w:rsid w:val="00010129"/>
    <w:rsid w:val="00010447"/>
    <w:rsid w:val="000105D0"/>
    <w:rsid w:val="000105EE"/>
    <w:rsid w:val="000106EF"/>
    <w:rsid w:val="00010C26"/>
    <w:rsid w:val="00010EB4"/>
    <w:rsid w:val="00010EF7"/>
    <w:rsid w:val="00011154"/>
    <w:rsid w:val="0001130D"/>
    <w:rsid w:val="0001195F"/>
    <w:rsid w:val="0001239A"/>
    <w:rsid w:val="000123C5"/>
    <w:rsid w:val="00012584"/>
    <w:rsid w:val="000126DC"/>
    <w:rsid w:val="00012704"/>
    <w:rsid w:val="00012E31"/>
    <w:rsid w:val="00012F7A"/>
    <w:rsid w:val="000130DA"/>
    <w:rsid w:val="00013662"/>
    <w:rsid w:val="00013704"/>
    <w:rsid w:val="000137AD"/>
    <w:rsid w:val="00013C87"/>
    <w:rsid w:val="00013D84"/>
    <w:rsid w:val="00013DCD"/>
    <w:rsid w:val="00013EF4"/>
    <w:rsid w:val="00013FB5"/>
    <w:rsid w:val="000142AE"/>
    <w:rsid w:val="000142B1"/>
    <w:rsid w:val="00014406"/>
    <w:rsid w:val="00014491"/>
    <w:rsid w:val="000144EE"/>
    <w:rsid w:val="000146A9"/>
    <w:rsid w:val="0001489D"/>
    <w:rsid w:val="00015625"/>
    <w:rsid w:val="00015878"/>
    <w:rsid w:val="00015D44"/>
    <w:rsid w:val="00015E94"/>
    <w:rsid w:val="00015F6E"/>
    <w:rsid w:val="00015F76"/>
    <w:rsid w:val="0001632B"/>
    <w:rsid w:val="000163BF"/>
    <w:rsid w:val="000165FD"/>
    <w:rsid w:val="0001678E"/>
    <w:rsid w:val="00016812"/>
    <w:rsid w:val="0001698E"/>
    <w:rsid w:val="00016AF6"/>
    <w:rsid w:val="00016CE3"/>
    <w:rsid w:val="00017171"/>
    <w:rsid w:val="00017B6E"/>
    <w:rsid w:val="00017E99"/>
    <w:rsid w:val="00017FF8"/>
    <w:rsid w:val="000200C4"/>
    <w:rsid w:val="00020479"/>
    <w:rsid w:val="00020B82"/>
    <w:rsid w:val="00020D82"/>
    <w:rsid w:val="00020EFA"/>
    <w:rsid w:val="00020FC5"/>
    <w:rsid w:val="000216F4"/>
    <w:rsid w:val="00021A27"/>
    <w:rsid w:val="00021DE7"/>
    <w:rsid w:val="00022033"/>
    <w:rsid w:val="00022050"/>
    <w:rsid w:val="0002225D"/>
    <w:rsid w:val="00022579"/>
    <w:rsid w:val="000225F0"/>
    <w:rsid w:val="0002260E"/>
    <w:rsid w:val="00022679"/>
    <w:rsid w:val="00022865"/>
    <w:rsid w:val="00022951"/>
    <w:rsid w:val="00022B18"/>
    <w:rsid w:val="00023401"/>
    <w:rsid w:val="00023491"/>
    <w:rsid w:val="00023DC4"/>
    <w:rsid w:val="00023E11"/>
    <w:rsid w:val="00024246"/>
    <w:rsid w:val="000243E7"/>
    <w:rsid w:val="0002445A"/>
    <w:rsid w:val="0002466E"/>
    <w:rsid w:val="00024846"/>
    <w:rsid w:val="000248DE"/>
    <w:rsid w:val="00024CCA"/>
    <w:rsid w:val="00024DA5"/>
    <w:rsid w:val="00024FE7"/>
    <w:rsid w:val="000250A9"/>
    <w:rsid w:val="00025594"/>
    <w:rsid w:val="000256D4"/>
    <w:rsid w:val="00025798"/>
    <w:rsid w:val="0002589B"/>
    <w:rsid w:val="00025CDE"/>
    <w:rsid w:val="00025EF4"/>
    <w:rsid w:val="0002671B"/>
    <w:rsid w:val="00026DCC"/>
    <w:rsid w:val="00026FD0"/>
    <w:rsid w:val="00027000"/>
    <w:rsid w:val="000275FA"/>
    <w:rsid w:val="00027F26"/>
    <w:rsid w:val="00027FA7"/>
    <w:rsid w:val="000303E1"/>
    <w:rsid w:val="00030496"/>
    <w:rsid w:val="00030560"/>
    <w:rsid w:val="000305C9"/>
    <w:rsid w:val="0003064B"/>
    <w:rsid w:val="00030D42"/>
    <w:rsid w:val="00030F9A"/>
    <w:rsid w:val="00030FAF"/>
    <w:rsid w:val="0003104C"/>
    <w:rsid w:val="000314B7"/>
    <w:rsid w:val="0003150C"/>
    <w:rsid w:val="000318A6"/>
    <w:rsid w:val="00031A5D"/>
    <w:rsid w:val="000322F8"/>
    <w:rsid w:val="000323B6"/>
    <w:rsid w:val="000323BD"/>
    <w:rsid w:val="000323F7"/>
    <w:rsid w:val="0003244C"/>
    <w:rsid w:val="000324AF"/>
    <w:rsid w:val="000325C1"/>
    <w:rsid w:val="0003265D"/>
    <w:rsid w:val="00032865"/>
    <w:rsid w:val="000328E7"/>
    <w:rsid w:val="000329B7"/>
    <w:rsid w:val="00032A32"/>
    <w:rsid w:val="00032AB2"/>
    <w:rsid w:val="00032AB9"/>
    <w:rsid w:val="00032C4A"/>
    <w:rsid w:val="00032D78"/>
    <w:rsid w:val="000330C8"/>
    <w:rsid w:val="000334A8"/>
    <w:rsid w:val="000334E2"/>
    <w:rsid w:val="000335E0"/>
    <w:rsid w:val="00033677"/>
    <w:rsid w:val="00033753"/>
    <w:rsid w:val="00033863"/>
    <w:rsid w:val="000339B8"/>
    <w:rsid w:val="00033A24"/>
    <w:rsid w:val="00033A26"/>
    <w:rsid w:val="00033DE5"/>
    <w:rsid w:val="00033E3F"/>
    <w:rsid w:val="00034174"/>
    <w:rsid w:val="0003434C"/>
    <w:rsid w:val="000344CE"/>
    <w:rsid w:val="0003482C"/>
    <w:rsid w:val="000348FE"/>
    <w:rsid w:val="00034BAD"/>
    <w:rsid w:val="00034C75"/>
    <w:rsid w:val="00034DC9"/>
    <w:rsid w:val="00034F6E"/>
    <w:rsid w:val="00035A11"/>
    <w:rsid w:val="00035AA5"/>
    <w:rsid w:val="00035AB5"/>
    <w:rsid w:val="00035B14"/>
    <w:rsid w:val="00035DBC"/>
    <w:rsid w:val="00035F1E"/>
    <w:rsid w:val="00036238"/>
    <w:rsid w:val="000368F6"/>
    <w:rsid w:val="00036EF9"/>
    <w:rsid w:val="00037047"/>
    <w:rsid w:val="000371BF"/>
    <w:rsid w:val="00037564"/>
    <w:rsid w:val="00037B04"/>
    <w:rsid w:val="00037BD9"/>
    <w:rsid w:val="00040081"/>
    <w:rsid w:val="00040571"/>
    <w:rsid w:val="000405AA"/>
    <w:rsid w:val="00040649"/>
    <w:rsid w:val="00040C3B"/>
    <w:rsid w:val="00041055"/>
    <w:rsid w:val="000410F1"/>
    <w:rsid w:val="00041371"/>
    <w:rsid w:val="000417A1"/>
    <w:rsid w:val="000419C0"/>
    <w:rsid w:val="00041AE0"/>
    <w:rsid w:val="00041FAE"/>
    <w:rsid w:val="000422B0"/>
    <w:rsid w:val="00042427"/>
    <w:rsid w:val="00042454"/>
    <w:rsid w:val="0004266D"/>
    <w:rsid w:val="00042B24"/>
    <w:rsid w:val="00042B76"/>
    <w:rsid w:val="00042CA8"/>
    <w:rsid w:val="00042CEB"/>
    <w:rsid w:val="00043415"/>
    <w:rsid w:val="00043578"/>
    <w:rsid w:val="00043728"/>
    <w:rsid w:val="00043984"/>
    <w:rsid w:val="0004420A"/>
    <w:rsid w:val="00044405"/>
    <w:rsid w:val="00044B66"/>
    <w:rsid w:val="00044C2B"/>
    <w:rsid w:val="00044DCE"/>
    <w:rsid w:val="00044E11"/>
    <w:rsid w:val="00045003"/>
    <w:rsid w:val="00045621"/>
    <w:rsid w:val="000456B5"/>
    <w:rsid w:val="00045816"/>
    <w:rsid w:val="000458F3"/>
    <w:rsid w:val="00045BF4"/>
    <w:rsid w:val="00045CD6"/>
    <w:rsid w:val="00045E2D"/>
    <w:rsid w:val="0004685C"/>
    <w:rsid w:val="000468EF"/>
    <w:rsid w:val="000468F8"/>
    <w:rsid w:val="00046BE4"/>
    <w:rsid w:val="00046DFE"/>
    <w:rsid w:val="00046ED3"/>
    <w:rsid w:val="00047035"/>
    <w:rsid w:val="00047053"/>
    <w:rsid w:val="000471F2"/>
    <w:rsid w:val="000472C4"/>
    <w:rsid w:val="0004740E"/>
    <w:rsid w:val="000474F2"/>
    <w:rsid w:val="00047524"/>
    <w:rsid w:val="000475A6"/>
    <w:rsid w:val="00047751"/>
    <w:rsid w:val="000479F3"/>
    <w:rsid w:val="00050156"/>
    <w:rsid w:val="000502A1"/>
    <w:rsid w:val="000502EB"/>
    <w:rsid w:val="00050965"/>
    <w:rsid w:val="0005098D"/>
    <w:rsid w:val="00050EE5"/>
    <w:rsid w:val="000512D8"/>
    <w:rsid w:val="0005160C"/>
    <w:rsid w:val="00051636"/>
    <w:rsid w:val="00051B10"/>
    <w:rsid w:val="00051D12"/>
    <w:rsid w:val="0005210B"/>
    <w:rsid w:val="000527C7"/>
    <w:rsid w:val="00052B57"/>
    <w:rsid w:val="00052CAB"/>
    <w:rsid w:val="00052DEF"/>
    <w:rsid w:val="00052E8F"/>
    <w:rsid w:val="000535E3"/>
    <w:rsid w:val="00053B2B"/>
    <w:rsid w:val="00053C54"/>
    <w:rsid w:val="00053DBC"/>
    <w:rsid w:val="00053DF9"/>
    <w:rsid w:val="0005469B"/>
    <w:rsid w:val="00054B89"/>
    <w:rsid w:val="00055231"/>
    <w:rsid w:val="000554B7"/>
    <w:rsid w:val="00055646"/>
    <w:rsid w:val="0005580F"/>
    <w:rsid w:val="0005591B"/>
    <w:rsid w:val="00055960"/>
    <w:rsid w:val="000559FD"/>
    <w:rsid w:val="00055D1B"/>
    <w:rsid w:val="00055D63"/>
    <w:rsid w:val="0005649A"/>
    <w:rsid w:val="00056791"/>
    <w:rsid w:val="0005696D"/>
    <w:rsid w:val="00056C68"/>
    <w:rsid w:val="00056E0A"/>
    <w:rsid w:val="0005704C"/>
    <w:rsid w:val="000571A7"/>
    <w:rsid w:val="000574DA"/>
    <w:rsid w:val="0005756F"/>
    <w:rsid w:val="0005772F"/>
    <w:rsid w:val="00057763"/>
    <w:rsid w:val="000578AA"/>
    <w:rsid w:val="000578B0"/>
    <w:rsid w:val="000579A7"/>
    <w:rsid w:val="000579AE"/>
    <w:rsid w:val="0006002E"/>
    <w:rsid w:val="00060646"/>
    <w:rsid w:val="00060795"/>
    <w:rsid w:val="000609F7"/>
    <w:rsid w:val="00060C2A"/>
    <w:rsid w:val="00060C8F"/>
    <w:rsid w:val="00060CDF"/>
    <w:rsid w:val="00060D24"/>
    <w:rsid w:val="00061278"/>
    <w:rsid w:val="00061340"/>
    <w:rsid w:val="0006147E"/>
    <w:rsid w:val="00061489"/>
    <w:rsid w:val="00061891"/>
    <w:rsid w:val="00061B08"/>
    <w:rsid w:val="00061C4E"/>
    <w:rsid w:val="00061D4A"/>
    <w:rsid w:val="00061E76"/>
    <w:rsid w:val="00061F05"/>
    <w:rsid w:val="00061FF7"/>
    <w:rsid w:val="000621E2"/>
    <w:rsid w:val="000622B0"/>
    <w:rsid w:val="000623D3"/>
    <w:rsid w:val="0006265F"/>
    <w:rsid w:val="00062911"/>
    <w:rsid w:val="00062C32"/>
    <w:rsid w:val="00062C41"/>
    <w:rsid w:val="00062C9B"/>
    <w:rsid w:val="00062D6A"/>
    <w:rsid w:val="00062D8A"/>
    <w:rsid w:val="000632E1"/>
    <w:rsid w:val="00063672"/>
    <w:rsid w:val="000636D3"/>
    <w:rsid w:val="00063730"/>
    <w:rsid w:val="000638C0"/>
    <w:rsid w:val="00063BB9"/>
    <w:rsid w:val="00063FA4"/>
    <w:rsid w:val="000640DB"/>
    <w:rsid w:val="00064381"/>
    <w:rsid w:val="0006453B"/>
    <w:rsid w:val="0006460C"/>
    <w:rsid w:val="000646A7"/>
    <w:rsid w:val="000648A6"/>
    <w:rsid w:val="00064E76"/>
    <w:rsid w:val="00065060"/>
    <w:rsid w:val="000652A3"/>
    <w:rsid w:val="00065308"/>
    <w:rsid w:val="000656E1"/>
    <w:rsid w:val="00065874"/>
    <w:rsid w:val="00065A87"/>
    <w:rsid w:val="00065AA1"/>
    <w:rsid w:val="00065AD3"/>
    <w:rsid w:val="00065C80"/>
    <w:rsid w:val="00065E03"/>
    <w:rsid w:val="00065F0A"/>
    <w:rsid w:val="00066111"/>
    <w:rsid w:val="00066342"/>
    <w:rsid w:val="00066700"/>
    <w:rsid w:val="00066854"/>
    <w:rsid w:val="000668A7"/>
    <w:rsid w:val="00066DB1"/>
    <w:rsid w:val="00066E95"/>
    <w:rsid w:val="00067887"/>
    <w:rsid w:val="00067CD0"/>
    <w:rsid w:val="00067D22"/>
    <w:rsid w:val="00067F3B"/>
    <w:rsid w:val="000700F1"/>
    <w:rsid w:val="000702F6"/>
    <w:rsid w:val="00070B8F"/>
    <w:rsid w:val="00070BDA"/>
    <w:rsid w:val="00070D7A"/>
    <w:rsid w:val="00070FC4"/>
    <w:rsid w:val="000710A9"/>
    <w:rsid w:val="000710D1"/>
    <w:rsid w:val="0007112A"/>
    <w:rsid w:val="00071380"/>
    <w:rsid w:val="000715A5"/>
    <w:rsid w:val="00071746"/>
    <w:rsid w:val="000721D1"/>
    <w:rsid w:val="00072369"/>
    <w:rsid w:val="0007262C"/>
    <w:rsid w:val="000726A8"/>
    <w:rsid w:val="000727AC"/>
    <w:rsid w:val="000730CF"/>
    <w:rsid w:val="000730D4"/>
    <w:rsid w:val="000731EF"/>
    <w:rsid w:val="0007345D"/>
    <w:rsid w:val="000735BE"/>
    <w:rsid w:val="0007390B"/>
    <w:rsid w:val="00073A03"/>
    <w:rsid w:val="00073DB7"/>
    <w:rsid w:val="00073F45"/>
    <w:rsid w:val="000744FA"/>
    <w:rsid w:val="00074605"/>
    <w:rsid w:val="00074C63"/>
    <w:rsid w:val="0007509B"/>
    <w:rsid w:val="000750F5"/>
    <w:rsid w:val="000751B4"/>
    <w:rsid w:val="00075228"/>
    <w:rsid w:val="00075246"/>
    <w:rsid w:val="000754D3"/>
    <w:rsid w:val="00075699"/>
    <w:rsid w:val="00075802"/>
    <w:rsid w:val="000758F0"/>
    <w:rsid w:val="000759E5"/>
    <w:rsid w:val="00075A10"/>
    <w:rsid w:val="00075ACD"/>
    <w:rsid w:val="00075D0D"/>
    <w:rsid w:val="00075DD5"/>
    <w:rsid w:val="00076119"/>
    <w:rsid w:val="0007623F"/>
    <w:rsid w:val="00076434"/>
    <w:rsid w:val="0007659C"/>
    <w:rsid w:val="00076B0B"/>
    <w:rsid w:val="00077652"/>
    <w:rsid w:val="00077D0C"/>
    <w:rsid w:val="00077F09"/>
    <w:rsid w:val="00080062"/>
    <w:rsid w:val="000800FC"/>
    <w:rsid w:val="000802D7"/>
    <w:rsid w:val="00080371"/>
    <w:rsid w:val="00080589"/>
    <w:rsid w:val="00080798"/>
    <w:rsid w:val="00080899"/>
    <w:rsid w:val="00080BD0"/>
    <w:rsid w:val="00080F00"/>
    <w:rsid w:val="00080F9A"/>
    <w:rsid w:val="0008111C"/>
    <w:rsid w:val="00081C88"/>
    <w:rsid w:val="00081E56"/>
    <w:rsid w:val="00082065"/>
    <w:rsid w:val="00082414"/>
    <w:rsid w:val="00082626"/>
    <w:rsid w:val="00082891"/>
    <w:rsid w:val="000828C3"/>
    <w:rsid w:val="000829DF"/>
    <w:rsid w:val="00082DA6"/>
    <w:rsid w:val="00082DD5"/>
    <w:rsid w:val="00082F02"/>
    <w:rsid w:val="0008356D"/>
    <w:rsid w:val="00083600"/>
    <w:rsid w:val="00083A87"/>
    <w:rsid w:val="00083CBB"/>
    <w:rsid w:val="00083E02"/>
    <w:rsid w:val="00083F8E"/>
    <w:rsid w:val="000841AA"/>
    <w:rsid w:val="0008438D"/>
    <w:rsid w:val="000845B0"/>
    <w:rsid w:val="000846AE"/>
    <w:rsid w:val="00084BF2"/>
    <w:rsid w:val="00084E9B"/>
    <w:rsid w:val="0008510A"/>
    <w:rsid w:val="000852E4"/>
    <w:rsid w:val="00085398"/>
    <w:rsid w:val="0008566E"/>
    <w:rsid w:val="0008574B"/>
    <w:rsid w:val="0008590D"/>
    <w:rsid w:val="0008592F"/>
    <w:rsid w:val="00085AD4"/>
    <w:rsid w:val="00085AFA"/>
    <w:rsid w:val="00085D26"/>
    <w:rsid w:val="00085EB3"/>
    <w:rsid w:val="00085EE5"/>
    <w:rsid w:val="000862E7"/>
    <w:rsid w:val="00086413"/>
    <w:rsid w:val="00086D12"/>
    <w:rsid w:val="000870E1"/>
    <w:rsid w:val="00087319"/>
    <w:rsid w:val="00087991"/>
    <w:rsid w:val="00087A8B"/>
    <w:rsid w:val="00087C9A"/>
    <w:rsid w:val="00087CBA"/>
    <w:rsid w:val="00087CE6"/>
    <w:rsid w:val="00090108"/>
    <w:rsid w:val="0009082D"/>
    <w:rsid w:val="00090BA8"/>
    <w:rsid w:val="00090C2A"/>
    <w:rsid w:val="00090C7E"/>
    <w:rsid w:val="00090CF7"/>
    <w:rsid w:val="00090D2D"/>
    <w:rsid w:val="00090FC8"/>
    <w:rsid w:val="000914DE"/>
    <w:rsid w:val="0009187F"/>
    <w:rsid w:val="00091991"/>
    <w:rsid w:val="00091A56"/>
    <w:rsid w:val="00091B12"/>
    <w:rsid w:val="00091B76"/>
    <w:rsid w:val="00091C53"/>
    <w:rsid w:val="00092337"/>
    <w:rsid w:val="00092531"/>
    <w:rsid w:val="00092559"/>
    <w:rsid w:val="000927F7"/>
    <w:rsid w:val="000928B2"/>
    <w:rsid w:val="00092977"/>
    <w:rsid w:val="00092B62"/>
    <w:rsid w:val="00092CC7"/>
    <w:rsid w:val="00092D1C"/>
    <w:rsid w:val="00092E77"/>
    <w:rsid w:val="00093030"/>
    <w:rsid w:val="000931EA"/>
    <w:rsid w:val="000932A9"/>
    <w:rsid w:val="00093740"/>
    <w:rsid w:val="000938A1"/>
    <w:rsid w:val="00093923"/>
    <w:rsid w:val="00093DD9"/>
    <w:rsid w:val="00093F26"/>
    <w:rsid w:val="00094249"/>
    <w:rsid w:val="000942D5"/>
    <w:rsid w:val="000942DA"/>
    <w:rsid w:val="000946F5"/>
    <w:rsid w:val="000947E1"/>
    <w:rsid w:val="00094B4C"/>
    <w:rsid w:val="00094BB9"/>
    <w:rsid w:val="00094C94"/>
    <w:rsid w:val="00094D6E"/>
    <w:rsid w:val="00094DE2"/>
    <w:rsid w:val="00095355"/>
    <w:rsid w:val="00095878"/>
    <w:rsid w:val="00095B01"/>
    <w:rsid w:val="00095D99"/>
    <w:rsid w:val="00095E0D"/>
    <w:rsid w:val="00095E3F"/>
    <w:rsid w:val="00096008"/>
    <w:rsid w:val="0009618A"/>
    <w:rsid w:val="0009636F"/>
    <w:rsid w:val="00096788"/>
    <w:rsid w:val="00096AD8"/>
    <w:rsid w:val="00096B30"/>
    <w:rsid w:val="00096EE2"/>
    <w:rsid w:val="00096EF9"/>
    <w:rsid w:val="000973C7"/>
    <w:rsid w:val="0009756E"/>
    <w:rsid w:val="000978F0"/>
    <w:rsid w:val="000979B3"/>
    <w:rsid w:val="00097ACD"/>
    <w:rsid w:val="00097B75"/>
    <w:rsid w:val="00097C69"/>
    <w:rsid w:val="00097C78"/>
    <w:rsid w:val="00097D16"/>
    <w:rsid w:val="00097EF5"/>
    <w:rsid w:val="000A0BD9"/>
    <w:rsid w:val="000A0C5A"/>
    <w:rsid w:val="000A0D4B"/>
    <w:rsid w:val="000A0E6A"/>
    <w:rsid w:val="000A0F01"/>
    <w:rsid w:val="000A0FB1"/>
    <w:rsid w:val="000A1017"/>
    <w:rsid w:val="000A10B0"/>
    <w:rsid w:val="000A149B"/>
    <w:rsid w:val="000A16E2"/>
    <w:rsid w:val="000A1725"/>
    <w:rsid w:val="000A1762"/>
    <w:rsid w:val="000A17D2"/>
    <w:rsid w:val="000A1D5D"/>
    <w:rsid w:val="000A23C1"/>
    <w:rsid w:val="000A24DF"/>
    <w:rsid w:val="000A2877"/>
    <w:rsid w:val="000A29B0"/>
    <w:rsid w:val="000A2D1A"/>
    <w:rsid w:val="000A2DD1"/>
    <w:rsid w:val="000A304A"/>
    <w:rsid w:val="000A30B4"/>
    <w:rsid w:val="000A3282"/>
    <w:rsid w:val="000A343F"/>
    <w:rsid w:val="000A3536"/>
    <w:rsid w:val="000A3543"/>
    <w:rsid w:val="000A3557"/>
    <w:rsid w:val="000A3838"/>
    <w:rsid w:val="000A38D8"/>
    <w:rsid w:val="000A3A47"/>
    <w:rsid w:val="000A3C1A"/>
    <w:rsid w:val="000A3EE9"/>
    <w:rsid w:val="000A4212"/>
    <w:rsid w:val="000A464F"/>
    <w:rsid w:val="000A4B14"/>
    <w:rsid w:val="000A4B9B"/>
    <w:rsid w:val="000A5000"/>
    <w:rsid w:val="000A50DB"/>
    <w:rsid w:val="000A55AA"/>
    <w:rsid w:val="000A5694"/>
    <w:rsid w:val="000A58A5"/>
    <w:rsid w:val="000A5F0F"/>
    <w:rsid w:val="000A60B7"/>
    <w:rsid w:val="000A654E"/>
    <w:rsid w:val="000A6C35"/>
    <w:rsid w:val="000A71A6"/>
    <w:rsid w:val="000A71CB"/>
    <w:rsid w:val="000A792C"/>
    <w:rsid w:val="000A7BD5"/>
    <w:rsid w:val="000A7C58"/>
    <w:rsid w:val="000A7F04"/>
    <w:rsid w:val="000B09D3"/>
    <w:rsid w:val="000B0D52"/>
    <w:rsid w:val="000B0E74"/>
    <w:rsid w:val="000B120C"/>
    <w:rsid w:val="000B125C"/>
    <w:rsid w:val="000B16B8"/>
    <w:rsid w:val="000B19B4"/>
    <w:rsid w:val="000B1A5A"/>
    <w:rsid w:val="000B1B44"/>
    <w:rsid w:val="000B2321"/>
    <w:rsid w:val="000B2336"/>
    <w:rsid w:val="000B249C"/>
    <w:rsid w:val="000B25B4"/>
    <w:rsid w:val="000B27F1"/>
    <w:rsid w:val="000B2884"/>
    <w:rsid w:val="000B28AB"/>
    <w:rsid w:val="000B2BEF"/>
    <w:rsid w:val="000B3377"/>
    <w:rsid w:val="000B33C3"/>
    <w:rsid w:val="000B33FF"/>
    <w:rsid w:val="000B3492"/>
    <w:rsid w:val="000B35A7"/>
    <w:rsid w:val="000B3633"/>
    <w:rsid w:val="000B416E"/>
    <w:rsid w:val="000B4185"/>
    <w:rsid w:val="000B4884"/>
    <w:rsid w:val="000B4B5B"/>
    <w:rsid w:val="000B524C"/>
    <w:rsid w:val="000B5467"/>
    <w:rsid w:val="000B54C9"/>
    <w:rsid w:val="000B5728"/>
    <w:rsid w:val="000B5A34"/>
    <w:rsid w:val="000B5A73"/>
    <w:rsid w:val="000B5AEF"/>
    <w:rsid w:val="000B5B7F"/>
    <w:rsid w:val="000B5E7F"/>
    <w:rsid w:val="000B5E87"/>
    <w:rsid w:val="000B5EA6"/>
    <w:rsid w:val="000B6320"/>
    <w:rsid w:val="000B64A9"/>
    <w:rsid w:val="000B6806"/>
    <w:rsid w:val="000B6951"/>
    <w:rsid w:val="000B6979"/>
    <w:rsid w:val="000B6AC4"/>
    <w:rsid w:val="000B6F51"/>
    <w:rsid w:val="000B6FD1"/>
    <w:rsid w:val="000B7297"/>
    <w:rsid w:val="000B73C2"/>
    <w:rsid w:val="000B7671"/>
    <w:rsid w:val="000B771A"/>
    <w:rsid w:val="000B78AD"/>
    <w:rsid w:val="000B7A60"/>
    <w:rsid w:val="000B7E25"/>
    <w:rsid w:val="000C005A"/>
    <w:rsid w:val="000C008C"/>
    <w:rsid w:val="000C025A"/>
    <w:rsid w:val="000C080D"/>
    <w:rsid w:val="000C08F0"/>
    <w:rsid w:val="000C0946"/>
    <w:rsid w:val="000C0A43"/>
    <w:rsid w:val="000C0D65"/>
    <w:rsid w:val="000C0E05"/>
    <w:rsid w:val="000C0F6A"/>
    <w:rsid w:val="000C16F4"/>
    <w:rsid w:val="000C18A5"/>
    <w:rsid w:val="000C197C"/>
    <w:rsid w:val="000C1A58"/>
    <w:rsid w:val="000C1CA6"/>
    <w:rsid w:val="000C1F03"/>
    <w:rsid w:val="000C2301"/>
    <w:rsid w:val="000C24A2"/>
    <w:rsid w:val="000C24A6"/>
    <w:rsid w:val="000C33E1"/>
    <w:rsid w:val="000C37F2"/>
    <w:rsid w:val="000C3E39"/>
    <w:rsid w:val="000C3F67"/>
    <w:rsid w:val="000C3FBC"/>
    <w:rsid w:val="000C3FEC"/>
    <w:rsid w:val="000C406D"/>
    <w:rsid w:val="000C4567"/>
    <w:rsid w:val="000C467A"/>
    <w:rsid w:val="000C46A7"/>
    <w:rsid w:val="000C4BB4"/>
    <w:rsid w:val="000C4EB3"/>
    <w:rsid w:val="000C5102"/>
    <w:rsid w:val="000C5183"/>
    <w:rsid w:val="000C5951"/>
    <w:rsid w:val="000C59A3"/>
    <w:rsid w:val="000C5EC2"/>
    <w:rsid w:val="000C5EC4"/>
    <w:rsid w:val="000C60B2"/>
    <w:rsid w:val="000C62AE"/>
    <w:rsid w:val="000C63D1"/>
    <w:rsid w:val="000C6493"/>
    <w:rsid w:val="000C6709"/>
    <w:rsid w:val="000C6B0B"/>
    <w:rsid w:val="000C6D34"/>
    <w:rsid w:val="000C6DD7"/>
    <w:rsid w:val="000C779B"/>
    <w:rsid w:val="000C7B4E"/>
    <w:rsid w:val="000C7F39"/>
    <w:rsid w:val="000D0005"/>
    <w:rsid w:val="000D0127"/>
    <w:rsid w:val="000D02D5"/>
    <w:rsid w:val="000D0581"/>
    <w:rsid w:val="000D0718"/>
    <w:rsid w:val="000D0918"/>
    <w:rsid w:val="000D0AD2"/>
    <w:rsid w:val="000D0C2D"/>
    <w:rsid w:val="000D0CE4"/>
    <w:rsid w:val="000D0D91"/>
    <w:rsid w:val="000D0DE4"/>
    <w:rsid w:val="000D105F"/>
    <w:rsid w:val="000D1476"/>
    <w:rsid w:val="000D154A"/>
    <w:rsid w:val="000D16D3"/>
    <w:rsid w:val="000D1772"/>
    <w:rsid w:val="000D1809"/>
    <w:rsid w:val="000D1976"/>
    <w:rsid w:val="000D1AB9"/>
    <w:rsid w:val="000D1AE8"/>
    <w:rsid w:val="000D1C39"/>
    <w:rsid w:val="000D1CE0"/>
    <w:rsid w:val="000D1FB2"/>
    <w:rsid w:val="000D22E7"/>
    <w:rsid w:val="000D2530"/>
    <w:rsid w:val="000D271A"/>
    <w:rsid w:val="000D27C1"/>
    <w:rsid w:val="000D2878"/>
    <w:rsid w:val="000D2BA5"/>
    <w:rsid w:val="000D2BD1"/>
    <w:rsid w:val="000D2C0C"/>
    <w:rsid w:val="000D2DC1"/>
    <w:rsid w:val="000D2DE6"/>
    <w:rsid w:val="000D306C"/>
    <w:rsid w:val="000D325A"/>
    <w:rsid w:val="000D3437"/>
    <w:rsid w:val="000D376B"/>
    <w:rsid w:val="000D3A0F"/>
    <w:rsid w:val="000D3AC7"/>
    <w:rsid w:val="000D3CB2"/>
    <w:rsid w:val="000D3D45"/>
    <w:rsid w:val="000D41FB"/>
    <w:rsid w:val="000D43A7"/>
    <w:rsid w:val="000D44ED"/>
    <w:rsid w:val="000D49FE"/>
    <w:rsid w:val="000D4D7C"/>
    <w:rsid w:val="000D4FC6"/>
    <w:rsid w:val="000D5118"/>
    <w:rsid w:val="000D55E2"/>
    <w:rsid w:val="000D5600"/>
    <w:rsid w:val="000D5906"/>
    <w:rsid w:val="000D5EBE"/>
    <w:rsid w:val="000D5F44"/>
    <w:rsid w:val="000D6288"/>
    <w:rsid w:val="000D64D9"/>
    <w:rsid w:val="000D673D"/>
    <w:rsid w:val="000D682A"/>
    <w:rsid w:val="000D6C4F"/>
    <w:rsid w:val="000D765D"/>
    <w:rsid w:val="000D76F3"/>
    <w:rsid w:val="000D79DC"/>
    <w:rsid w:val="000D7CF5"/>
    <w:rsid w:val="000D7E9B"/>
    <w:rsid w:val="000E0033"/>
    <w:rsid w:val="000E04A6"/>
    <w:rsid w:val="000E07CD"/>
    <w:rsid w:val="000E085C"/>
    <w:rsid w:val="000E0949"/>
    <w:rsid w:val="000E098C"/>
    <w:rsid w:val="000E0BFC"/>
    <w:rsid w:val="000E0F39"/>
    <w:rsid w:val="000E156C"/>
    <w:rsid w:val="000E1C8B"/>
    <w:rsid w:val="000E1E54"/>
    <w:rsid w:val="000E1F5D"/>
    <w:rsid w:val="000E27CD"/>
    <w:rsid w:val="000E27EE"/>
    <w:rsid w:val="000E2E76"/>
    <w:rsid w:val="000E2F63"/>
    <w:rsid w:val="000E3175"/>
    <w:rsid w:val="000E3233"/>
    <w:rsid w:val="000E3259"/>
    <w:rsid w:val="000E3277"/>
    <w:rsid w:val="000E3359"/>
    <w:rsid w:val="000E339C"/>
    <w:rsid w:val="000E3533"/>
    <w:rsid w:val="000E382A"/>
    <w:rsid w:val="000E3CC0"/>
    <w:rsid w:val="000E3D92"/>
    <w:rsid w:val="000E4011"/>
    <w:rsid w:val="000E4088"/>
    <w:rsid w:val="000E43A9"/>
    <w:rsid w:val="000E44F6"/>
    <w:rsid w:val="000E4C1E"/>
    <w:rsid w:val="000E4DC1"/>
    <w:rsid w:val="000E4E53"/>
    <w:rsid w:val="000E4FE9"/>
    <w:rsid w:val="000E5150"/>
    <w:rsid w:val="000E5471"/>
    <w:rsid w:val="000E54A3"/>
    <w:rsid w:val="000E56EE"/>
    <w:rsid w:val="000E5EB3"/>
    <w:rsid w:val="000E611B"/>
    <w:rsid w:val="000E62B1"/>
    <w:rsid w:val="000E66E6"/>
    <w:rsid w:val="000E6A8C"/>
    <w:rsid w:val="000E6B18"/>
    <w:rsid w:val="000E6CEA"/>
    <w:rsid w:val="000E6F6D"/>
    <w:rsid w:val="000E705E"/>
    <w:rsid w:val="000E719D"/>
    <w:rsid w:val="000E74E0"/>
    <w:rsid w:val="000E7D0A"/>
    <w:rsid w:val="000E7DFA"/>
    <w:rsid w:val="000E7E01"/>
    <w:rsid w:val="000E7E13"/>
    <w:rsid w:val="000E7EFD"/>
    <w:rsid w:val="000F0073"/>
    <w:rsid w:val="000F00CE"/>
    <w:rsid w:val="000F014E"/>
    <w:rsid w:val="000F0702"/>
    <w:rsid w:val="000F0784"/>
    <w:rsid w:val="000F0926"/>
    <w:rsid w:val="000F0A2E"/>
    <w:rsid w:val="000F0A39"/>
    <w:rsid w:val="000F0C0E"/>
    <w:rsid w:val="000F0D9B"/>
    <w:rsid w:val="000F1167"/>
    <w:rsid w:val="000F1525"/>
    <w:rsid w:val="000F1B02"/>
    <w:rsid w:val="000F1BE3"/>
    <w:rsid w:val="000F1CDF"/>
    <w:rsid w:val="000F21C0"/>
    <w:rsid w:val="000F2307"/>
    <w:rsid w:val="000F23CE"/>
    <w:rsid w:val="000F2613"/>
    <w:rsid w:val="000F270F"/>
    <w:rsid w:val="000F27F3"/>
    <w:rsid w:val="000F2899"/>
    <w:rsid w:val="000F2CEF"/>
    <w:rsid w:val="000F2EEB"/>
    <w:rsid w:val="000F30D0"/>
    <w:rsid w:val="000F354B"/>
    <w:rsid w:val="000F368E"/>
    <w:rsid w:val="000F3952"/>
    <w:rsid w:val="000F3977"/>
    <w:rsid w:val="000F3AB2"/>
    <w:rsid w:val="000F3BF1"/>
    <w:rsid w:val="000F4328"/>
    <w:rsid w:val="000F4348"/>
    <w:rsid w:val="000F43E9"/>
    <w:rsid w:val="000F47ED"/>
    <w:rsid w:val="000F4D38"/>
    <w:rsid w:val="000F4D8A"/>
    <w:rsid w:val="000F52F6"/>
    <w:rsid w:val="000F5306"/>
    <w:rsid w:val="000F556F"/>
    <w:rsid w:val="000F574E"/>
    <w:rsid w:val="000F5A89"/>
    <w:rsid w:val="000F5B54"/>
    <w:rsid w:val="000F5C4C"/>
    <w:rsid w:val="000F6007"/>
    <w:rsid w:val="000F696F"/>
    <w:rsid w:val="000F699E"/>
    <w:rsid w:val="000F69E0"/>
    <w:rsid w:val="000F6C1C"/>
    <w:rsid w:val="000F6FD7"/>
    <w:rsid w:val="000F703B"/>
    <w:rsid w:val="000F7101"/>
    <w:rsid w:val="000F713A"/>
    <w:rsid w:val="000F72C9"/>
    <w:rsid w:val="000F72D6"/>
    <w:rsid w:val="000F7381"/>
    <w:rsid w:val="000F7866"/>
    <w:rsid w:val="000F7DAD"/>
    <w:rsid w:val="000F7DDA"/>
    <w:rsid w:val="000F7E8A"/>
    <w:rsid w:val="001001B8"/>
    <w:rsid w:val="0010035A"/>
    <w:rsid w:val="0010041A"/>
    <w:rsid w:val="00100CD1"/>
    <w:rsid w:val="00100F4E"/>
    <w:rsid w:val="00100F8D"/>
    <w:rsid w:val="0010143A"/>
    <w:rsid w:val="00101714"/>
    <w:rsid w:val="00101B2D"/>
    <w:rsid w:val="0010209C"/>
    <w:rsid w:val="001024B3"/>
    <w:rsid w:val="00102940"/>
    <w:rsid w:val="00102C62"/>
    <w:rsid w:val="00102EFD"/>
    <w:rsid w:val="001034DB"/>
    <w:rsid w:val="00103A58"/>
    <w:rsid w:val="00103DE9"/>
    <w:rsid w:val="001040D6"/>
    <w:rsid w:val="001042A4"/>
    <w:rsid w:val="00104784"/>
    <w:rsid w:val="00104811"/>
    <w:rsid w:val="00104BCF"/>
    <w:rsid w:val="00104D03"/>
    <w:rsid w:val="00104ED3"/>
    <w:rsid w:val="00104FE0"/>
    <w:rsid w:val="001052EF"/>
    <w:rsid w:val="00105617"/>
    <w:rsid w:val="00105CB6"/>
    <w:rsid w:val="00105D4A"/>
    <w:rsid w:val="00106200"/>
    <w:rsid w:val="00106220"/>
    <w:rsid w:val="001062DF"/>
    <w:rsid w:val="0010668E"/>
    <w:rsid w:val="001067B7"/>
    <w:rsid w:val="00106D74"/>
    <w:rsid w:val="00106DAA"/>
    <w:rsid w:val="001070BD"/>
    <w:rsid w:val="0010714A"/>
    <w:rsid w:val="00107495"/>
    <w:rsid w:val="00107578"/>
    <w:rsid w:val="00107622"/>
    <w:rsid w:val="00107654"/>
    <w:rsid w:val="0010776E"/>
    <w:rsid w:val="001077C4"/>
    <w:rsid w:val="0010782D"/>
    <w:rsid w:val="00107915"/>
    <w:rsid w:val="00107BE3"/>
    <w:rsid w:val="001100FD"/>
    <w:rsid w:val="001101AE"/>
    <w:rsid w:val="0011040D"/>
    <w:rsid w:val="001105AA"/>
    <w:rsid w:val="00110837"/>
    <w:rsid w:val="00110A7F"/>
    <w:rsid w:val="00110B05"/>
    <w:rsid w:val="00110CB7"/>
    <w:rsid w:val="00110F97"/>
    <w:rsid w:val="0011124A"/>
    <w:rsid w:val="001112E3"/>
    <w:rsid w:val="001113DB"/>
    <w:rsid w:val="001114D0"/>
    <w:rsid w:val="00111510"/>
    <w:rsid w:val="0011158C"/>
    <w:rsid w:val="00111913"/>
    <w:rsid w:val="00111939"/>
    <w:rsid w:val="00111ACA"/>
    <w:rsid w:val="00111C17"/>
    <w:rsid w:val="00111C9C"/>
    <w:rsid w:val="00112760"/>
    <w:rsid w:val="00112B36"/>
    <w:rsid w:val="00112B5A"/>
    <w:rsid w:val="00112B8A"/>
    <w:rsid w:val="00112FAA"/>
    <w:rsid w:val="0011308E"/>
    <w:rsid w:val="001130F6"/>
    <w:rsid w:val="001132AD"/>
    <w:rsid w:val="0011336B"/>
    <w:rsid w:val="00113550"/>
    <w:rsid w:val="001136D4"/>
    <w:rsid w:val="001137B5"/>
    <w:rsid w:val="00113C18"/>
    <w:rsid w:val="001142BD"/>
    <w:rsid w:val="0011485F"/>
    <w:rsid w:val="00114BFB"/>
    <w:rsid w:val="00114DE9"/>
    <w:rsid w:val="0011507C"/>
    <w:rsid w:val="001151DC"/>
    <w:rsid w:val="00115442"/>
    <w:rsid w:val="001154BB"/>
    <w:rsid w:val="00115547"/>
    <w:rsid w:val="0011587D"/>
    <w:rsid w:val="001159FA"/>
    <w:rsid w:val="00115AB2"/>
    <w:rsid w:val="00115C40"/>
    <w:rsid w:val="00115D25"/>
    <w:rsid w:val="00116002"/>
    <w:rsid w:val="0011630A"/>
    <w:rsid w:val="0011632B"/>
    <w:rsid w:val="001164DE"/>
    <w:rsid w:val="001166C7"/>
    <w:rsid w:val="001166D0"/>
    <w:rsid w:val="001168A9"/>
    <w:rsid w:val="00116C89"/>
    <w:rsid w:val="00116F12"/>
    <w:rsid w:val="00117532"/>
    <w:rsid w:val="00117776"/>
    <w:rsid w:val="00117FA8"/>
    <w:rsid w:val="00120126"/>
    <w:rsid w:val="0012012C"/>
    <w:rsid w:val="00120302"/>
    <w:rsid w:val="001203E0"/>
    <w:rsid w:val="0012052A"/>
    <w:rsid w:val="001205AB"/>
    <w:rsid w:val="00120735"/>
    <w:rsid w:val="0012079D"/>
    <w:rsid w:val="00120E1B"/>
    <w:rsid w:val="00121271"/>
    <w:rsid w:val="001214BA"/>
    <w:rsid w:val="001215B1"/>
    <w:rsid w:val="00121618"/>
    <w:rsid w:val="0012173E"/>
    <w:rsid w:val="00121778"/>
    <w:rsid w:val="001217A9"/>
    <w:rsid w:val="001219E9"/>
    <w:rsid w:val="00121B39"/>
    <w:rsid w:val="00121BC8"/>
    <w:rsid w:val="0012211F"/>
    <w:rsid w:val="0012244E"/>
    <w:rsid w:val="00122507"/>
    <w:rsid w:val="00122779"/>
    <w:rsid w:val="00122929"/>
    <w:rsid w:val="00122A78"/>
    <w:rsid w:val="00122D82"/>
    <w:rsid w:val="00122F2F"/>
    <w:rsid w:val="00122F95"/>
    <w:rsid w:val="0012340D"/>
    <w:rsid w:val="001236CE"/>
    <w:rsid w:val="001238B6"/>
    <w:rsid w:val="001238D2"/>
    <w:rsid w:val="001238EB"/>
    <w:rsid w:val="00123BEB"/>
    <w:rsid w:val="00124623"/>
    <w:rsid w:val="001249CC"/>
    <w:rsid w:val="001249EF"/>
    <w:rsid w:val="00124B04"/>
    <w:rsid w:val="00124B84"/>
    <w:rsid w:val="00124DC6"/>
    <w:rsid w:val="00125041"/>
    <w:rsid w:val="00125080"/>
    <w:rsid w:val="001260AE"/>
    <w:rsid w:val="00126172"/>
    <w:rsid w:val="00126212"/>
    <w:rsid w:val="001263FB"/>
    <w:rsid w:val="0012642B"/>
    <w:rsid w:val="00126502"/>
    <w:rsid w:val="0012669B"/>
    <w:rsid w:val="001268F5"/>
    <w:rsid w:val="001268F8"/>
    <w:rsid w:val="00126B3A"/>
    <w:rsid w:val="00126BD2"/>
    <w:rsid w:val="00126C10"/>
    <w:rsid w:val="00126EBA"/>
    <w:rsid w:val="00126EF0"/>
    <w:rsid w:val="00127127"/>
    <w:rsid w:val="00127299"/>
    <w:rsid w:val="001272C6"/>
    <w:rsid w:val="00127763"/>
    <w:rsid w:val="00127BF8"/>
    <w:rsid w:val="00130215"/>
    <w:rsid w:val="00130948"/>
    <w:rsid w:val="00130C15"/>
    <w:rsid w:val="00130EDE"/>
    <w:rsid w:val="00130F48"/>
    <w:rsid w:val="00131073"/>
    <w:rsid w:val="00131086"/>
    <w:rsid w:val="001310C0"/>
    <w:rsid w:val="00131295"/>
    <w:rsid w:val="0013131E"/>
    <w:rsid w:val="00131337"/>
    <w:rsid w:val="00131387"/>
    <w:rsid w:val="0013147A"/>
    <w:rsid w:val="0013192D"/>
    <w:rsid w:val="00131982"/>
    <w:rsid w:val="00131C4F"/>
    <w:rsid w:val="00131DA6"/>
    <w:rsid w:val="00131FB9"/>
    <w:rsid w:val="001320A1"/>
    <w:rsid w:val="00132190"/>
    <w:rsid w:val="0013248F"/>
    <w:rsid w:val="00132547"/>
    <w:rsid w:val="001329E7"/>
    <w:rsid w:val="00132BD6"/>
    <w:rsid w:val="00133BC8"/>
    <w:rsid w:val="00133C9C"/>
    <w:rsid w:val="00133DDC"/>
    <w:rsid w:val="0013404E"/>
    <w:rsid w:val="00134368"/>
    <w:rsid w:val="001348F6"/>
    <w:rsid w:val="00134BB8"/>
    <w:rsid w:val="00134BF4"/>
    <w:rsid w:val="00134C2A"/>
    <w:rsid w:val="00134CDB"/>
    <w:rsid w:val="00135313"/>
    <w:rsid w:val="0013533C"/>
    <w:rsid w:val="00135860"/>
    <w:rsid w:val="00135B82"/>
    <w:rsid w:val="00135ECD"/>
    <w:rsid w:val="0013636A"/>
    <w:rsid w:val="00136712"/>
    <w:rsid w:val="0013678D"/>
    <w:rsid w:val="00136C1E"/>
    <w:rsid w:val="00136EEA"/>
    <w:rsid w:val="0013706F"/>
    <w:rsid w:val="00137538"/>
    <w:rsid w:val="001377A0"/>
    <w:rsid w:val="0013783B"/>
    <w:rsid w:val="00137AA6"/>
    <w:rsid w:val="00137D48"/>
    <w:rsid w:val="00137DA7"/>
    <w:rsid w:val="00137DEB"/>
    <w:rsid w:val="00137F08"/>
    <w:rsid w:val="00140677"/>
    <w:rsid w:val="00140943"/>
    <w:rsid w:val="00140A84"/>
    <w:rsid w:val="00140FB7"/>
    <w:rsid w:val="00141045"/>
    <w:rsid w:val="00141419"/>
    <w:rsid w:val="00141929"/>
    <w:rsid w:val="00142008"/>
    <w:rsid w:val="00142021"/>
    <w:rsid w:val="001421D5"/>
    <w:rsid w:val="001423A2"/>
    <w:rsid w:val="001424CA"/>
    <w:rsid w:val="00142999"/>
    <w:rsid w:val="00142CD3"/>
    <w:rsid w:val="00142F34"/>
    <w:rsid w:val="00142FD0"/>
    <w:rsid w:val="0014301D"/>
    <w:rsid w:val="001430D7"/>
    <w:rsid w:val="001433E3"/>
    <w:rsid w:val="001433FE"/>
    <w:rsid w:val="00143BB7"/>
    <w:rsid w:val="00143CBB"/>
    <w:rsid w:val="00143E2B"/>
    <w:rsid w:val="001440C3"/>
    <w:rsid w:val="001441E4"/>
    <w:rsid w:val="001444CD"/>
    <w:rsid w:val="00144880"/>
    <w:rsid w:val="00144A50"/>
    <w:rsid w:val="00144AF3"/>
    <w:rsid w:val="0014558A"/>
    <w:rsid w:val="00145838"/>
    <w:rsid w:val="00145916"/>
    <w:rsid w:val="00145918"/>
    <w:rsid w:val="00145A6B"/>
    <w:rsid w:val="00145BD5"/>
    <w:rsid w:val="0014617A"/>
    <w:rsid w:val="0014692E"/>
    <w:rsid w:val="00146B53"/>
    <w:rsid w:val="00146C87"/>
    <w:rsid w:val="00146DAF"/>
    <w:rsid w:val="00146FD0"/>
    <w:rsid w:val="00147193"/>
    <w:rsid w:val="00147221"/>
    <w:rsid w:val="001472BD"/>
    <w:rsid w:val="001473D8"/>
    <w:rsid w:val="00147603"/>
    <w:rsid w:val="001478FF"/>
    <w:rsid w:val="00147CAF"/>
    <w:rsid w:val="00147E55"/>
    <w:rsid w:val="001501D6"/>
    <w:rsid w:val="00150325"/>
    <w:rsid w:val="001503B8"/>
    <w:rsid w:val="00150483"/>
    <w:rsid w:val="00150619"/>
    <w:rsid w:val="0015072B"/>
    <w:rsid w:val="00150A2B"/>
    <w:rsid w:val="00150C9B"/>
    <w:rsid w:val="00150EFB"/>
    <w:rsid w:val="00150F1F"/>
    <w:rsid w:val="00150F74"/>
    <w:rsid w:val="00151027"/>
    <w:rsid w:val="001512E3"/>
    <w:rsid w:val="00151514"/>
    <w:rsid w:val="0015151F"/>
    <w:rsid w:val="00151987"/>
    <w:rsid w:val="00151B93"/>
    <w:rsid w:val="00151C80"/>
    <w:rsid w:val="00151DAA"/>
    <w:rsid w:val="0015253E"/>
    <w:rsid w:val="0015267B"/>
    <w:rsid w:val="001527C7"/>
    <w:rsid w:val="001528B5"/>
    <w:rsid w:val="00152959"/>
    <w:rsid w:val="001529E2"/>
    <w:rsid w:val="00152A30"/>
    <w:rsid w:val="00152B06"/>
    <w:rsid w:val="00152B69"/>
    <w:rsid w:val="00152D70"/>
    <w:rsid w:val="00152EB4"/>
    <w:rsid w:val="00153079"/>
    <w:rsid w:val="00153516"/>
    <w:rsid w:val="001535E8"/>
    <w:rsid w:val="00153D72"/>
    <w:rsid w:val="0015430C"/>
    <w:rsid w:val="0015435C"/>
    <w:rsid w:val="001549C5"/>
    <w:rsid w:val="00154BC5"/>
    <w:rsid w:val="00154C09"/>
    <w:rsid w:val="00154CC4"/>
    <w:rsid w:val="00154ECD"/>
    <w:rsid w:val="00154EDF"/>
    <w:rsid w:val="001551DC"/>
    <w:rsid w:val="0015520F"/>
    <w:rsid w:val="0015525D"/>
    <w:rsid w:val="001552F7"/>
    <w:rsid w:val="00155411"/>
    <w:rsid w:val="00156022"/>
    <w:rsid w:val="001564DB"/>
    <w:rsid w:val="00156544"/>
    <w:rsid w:val="00156688"/>
    <w:rsid w:val="00156735"/>
    <w:rsid w:val="001567FB"/>
    <w:rsid w:val="00156CA4"/>
    <w:rsid w:val="00157052"/>
    <w:rsid w:val="0015712D"/>
    <w:rsid w:val="0015720B"/>
    <w:rsid w:val="001577ED"/>
    <w:rsid w:val="0015793D"/>
    <w:rsid w:val="00157D7E"/>
    <w:rsid w:val="00157F8B"/>
    <w:rsid w:val="001604BB"/>
    <w:rsid w:val="00160531"/>
    <w:rsid w:val="0016063F"/>
    <w:rsid w:val="001607A4"/>
    <w:rsid w:val="00160B46"/>
    <w:rsid w:val="00160DEC"/>
    <w:rsid w:val="00160FCF"/>
    <w:rsid w:val="0016113B"/>
    <w:rsid w:val="001616CA"/>
    <w:rsid w:val="00161825"/>
    <w:rsid w:val="00161B03"/>
    <w:rsid w:val="00161D65"/>
    <w:rsid w:val="00161D71"/>
    <w:rsid w:val="00161FC0"/>
    <w:rsid w:val="0016208F"/>
    <w:rsid w:val="001620C9"/>
    <w:rsid w:val="00162181"/>
    <w:rsid w:val="001628CC"/>
    <w:rsid w:val="00162905"/>
    <w:rsid w:val="00162A36"/>
    <w:rsid w:val="00162B4A"/>
    <w:rsid w:val="00162E76"/>
    <w:rsid w:val="0016317E"/>
    <w:rsid w:val="0016327D"/>
    <w:rsid w:val="0016333F"/>
    <w:rsid w:val="00163556"/>
    <w:rsid w:val="0016367F"/>
    <w:rsid w:val="00163769"/>
    <w:rsid w:val="00163875"/>
    <w:rsid w:val="001639EE"/>
    <w:rsid w:val="00163BAA"/>
    <w:rsid w:val="00163D10"/>
    <w:rsid w:val="00164733"/>
    <w:rsid w:val="001647D8"/>
    <w:rsid w:val="00164A67"/>
    <w:rsid w:val="0016514D"/>
    <w:rsid w:val="0016529D"/>
    <w:rsid w:val="00165427"/>
    <w:rsid w:val="00165472"/>
    <w:rsid w:val="001655E7"/>
    <w:rsid w:val="001656B3"/>
    <w:rsid w:val="00165AEB"/>
    <w:rsid w:val="00165B3A"/>
    <w:rsid w:val="00165B75"/>
    <w:rsid w:val="00165EDF"/>
    <w:rsid w:val="00165F49"/>
    <w:rsid w:val="001662BE"/>
    <w:rsid w:val="0016633B"/>
    <w:rsid w:val="00166676"/>
    <w:rsid w:val="0016677E"/>
    <w:rsid w:val="0016696C"/>
    <w:rsid w:val="001669CD"/>
    <w:rsid w:val="00166C2A"/>
    <w:rsid w:val="00166F19"/>
    <w:rsid w:val="00167029"/>
    <w:rsid w:val="0016711F"/>
    <w:rsid w:val="0016765F"/>
    <w:rsid w:val="00170243"/>
    <w:rsid w:val="00170430"/>
    <w:rsid w:val="00170686"/>
    <w:rsid w:val="001707BE"/>
    <w:rsid w:val="001707C5"/>
    <w:rsid w:val="001707E4"/>
    <w:rsid w:val="001709AB"/>
    <w:rsid w:val="00170F6D"/>
    <w:rsid w:val="00170FD5"/>
    <w:rsid w:val="00171249"/>
    <w:rsid w:val="001719C5"/>
    <w:rsid w:val="00171A52"/>
    <w:rsid w:val="00171A8A"/>
    <w:rsid w:val="00171D05"/>
    <w:rsid w:val="00171F54"/>
    <w:rsid w:val="001721C6"/>
    <w:rsid w:val="001721FE"/>
    <w:rsid w:val="0017252C"/>
    <w:rsid w:val="0017257A"/>
    <w:rsid w:val="001728EF"/>
    <w:rsid w:val="00172E04"/>
    <w:rsid w:val="00173137"/>
    <w:rsid w:val="001736E4"/>
    <w:rsid w:val="00173A34"/>
    <w:rsid w:val="00173C57"/>
    <w:rsid w:val="00173CC6"/>
    <w:rsid w:val="00174035"/>
    <w:rsid w:val="0017408E"/>
    <w:rsid w:val="00174132"/>
    <w:rsid w:val="001741B9"/>
    <w:rsid w:val="00174294"/>
    <w:rsid w:val="001743B5"/>
    <w:rsid w:val="001744C1"/>
    <w:rsid w:val="00174B6E"/>
    <w:rsid w:val="00175025"/>
    <w:rsid w:val="001753CD"/>
    <w:rsid w:val="00175405"/>
    <w:rsid w:val="00175ED3"/>
    <w:rsid w:val="00175FDB"/>
    <w:rsid w:val="001762F1"/>
    <w:rsid w:val="00176384"/>
    <w:rsid w:val="001764AD"/>
    <w:rsid w:val="001764C9"/>
    <w:rsid w:val="00176551"/>
    <w:rsid w:val="0017684A"/>
    <w:rsid w:val="00176A0D"/>
    <w:rsid w:val="001770C5"/>
    <w:rsid w:val="0017718F"/>
    <w:rsid w:val="001771C5"/>
    <w:rsid w:val="00177DA0"/>
    <w:rsid w:val="0018010C"/>
    <w:rsid w:val="00180433"/>
    <w:rsid w:val="001804CD"/>
    <w:rsid w:val="001808C6"/>
    <w:rsid w:val="00180901"/>
    <w:rsid w:val="00180F55"/>
    <w:rsid w:val="001812A4"/>
    <w:rsid w:val="001814B2"/>
    <w:rsid w:val="0018159A"/>
    <w:rsid w:val="00181957"/>
    <w:rsid w:val="0018227D"/>
    <w:rsid w:val="0018232A"/>
    <w:rsid w:val="00182542"/>
    <w:rsid w:val="001825B6"/>
    <w:rsid w:val="001829C5"/>
    <w:rsid w:val="00182D0C"/>
    <w:rsid w:val="00183031"/>
    <w:rsid w:val="00183043"/>
    <w:rsid w:val="0018304C"/>
    <w:rsid w:val="001833FE"/>
    <w:rsid w:val="001834B8"/>
    <w:rsid w:val="0018353C"/>
    <w:rsid w:val="001838EE"/>
    <w:rsid w:val="001838F4"/>
    <w:rsid w:val="00183C26"/>
    <w:rsid w:val="001840D8"/>
    <w:rsid w:val="001844A6"/>
    <w:rsid w:val="00184614"/>
    <w:rsid w:val="0018465B"/>
    <w:rsid w:val="00184834"/>
    <w:rsid w:val="0018486C"/>
    <w:rsid w:val="00184878"/>
    <w:rsid w:val="00184BD9"/>
    <w:rsid w:val="00185151"/>
    <w:rsid w:val="001853F3"/>
    <w:rsid w:val="001857A4"/>
    <w:rsid w:val="001858A5"/>
    <w:rsid w:val="00185BF1"/>
    <w:rsid w:val="00185FFA"/>
    <w:rsid w:val="001861E7"/>
    <w:rsid w:val="0018670A"/>
    <w:rsid w:val="00186ABE"/>
    <w:rsid w:val="00186BD3"/>
    <w:rsid w:val="00186DE9"/>
    <w:rsid w:val="00186E60"/>
    <w:rsid w:val="0018724F"/>
    <w:rsid w:val="001873BC"/>
    <w:rsid w:val="00187644"/>
    <w:rsid w:val="001879C2"/>
    <w:rsid w:val="001879C7"/>
    <w:rsid w:val="00187CB1"/>
    <w:rsid w:val="00187E8A"/>
    <w:rsid w:val="00187EED"/>
    <w:rsid w:val="00187F89"/>
    <w:rsid w:val="001902B8"/>
    <w:rsid w:val="00190454"/>
    <w:rsid w:val="001905A1"/>
    <w:rsid w:val="001909FF"/>
    <w:rsid w:val="00190C03"/>
    <w:rsid w:val="00190CBF"/>
    <w:rsid w:val="00190D1F"/>
    <w:rsid w:val="0019104E"/>
    <w:rsid w:val="001910B5"/>
    <w:rsid w:val="00191103"/>
    <w:rsid w:val="00191146"/>
    <w:rsid w:val="00191344"/>
    <w:rsid w:val="001914C6"/>
    <w:rsid w:val="0019155C"/>
    <w:rsid w:val="001916CC"/>
    <w:rsid w:val="00191720"/>
    <w:rsid w:val="001917B5"/>
    <w:rsid w:val="00191B63"/>
    <w:rsid w:val="00191D39"/>
    <w:rsid w:val="00192018"/>
    <w:rsid w:val="001921AD"/>
    <w:rsid w:val="0019231A"/>
    <w:rsid w:val="0019236A"/>
    <w:rsid w:val="001926A9"/>
    <w:rsid w:val="00192912"/>
    <w:rsid w:val="00192A13"/>
    <w:rsid w:val="00192BE8"/>
    <w:rsid w:val="00192D47"/>
    <w:rsid w:val="00192FAF"/>
    <w:rsid w:val="00193172"/>
    <w:rsid w:val="00193AFF"/>
    <w:rsid w:val="00194308"/>
    <w:rsid w:val="0019458C"/>
    <w:rsid w:val="00194750"/>
    <w:rsid w:val="0019481E"/>
    <w:rsid w:val="00194947"/>
    <w:rsid w:val="00194AF0"/>
    <w:rsid w:val="00194BD3"/>
    <w:rsid w:val="00194BEA"/>
    <w:rsid w:val="0019597B"/>
    <w:rsid w:val="00195BEE"/>
    <w:rsid w:val="00195CBD"/>
    <w:rsid w:val="00195DD8"/>
    <w:rsid w:val="00195F8E"/>
    <w:rsid w:val="00195FB6"/>
    <w:rsid w:val="0019611C"/>
    <w:rsid w:val="001962CB"/>
    <w:rsid w:val="001965E7"/>
    <w:rsid w:val="00196AD6"/>
    <w:rsid w:val="00196B75"/>
    <w:rsid w:val="00196F01"/>
    <w:rsid w:val="00197024"/>
    <w:rsid w:val="001970F3"/>
    <w:rsid w:val="00197106"/>
    <w:rsid w:val="0019727A"/>
    <w:rsid w:val="00197450"/>
    <w:rsid w:val="00197628"/>
    <w:rsid w:val="00197698"/>
    <w:rsid w:val="00197745"/>
    <w:rsid w:val="001977BE"/>
    <w:rsid w:val="00197D4A"/>
    <w:rsid w:val="00197EC9"/>
    <w:rsid w:val="001A00B0"/>
    <w:rsid w:val="001A070E"/>
    <w:rsid w:val="001A0823"/>
    <w:rsid w:val="001A09B8"/>
    <w:rsid w:val="001A0E75"/>
    <w:rsid w:val="001A0F5B"/>
    <w:rsid w:val="001A1331"/>
    <w:rsid w:val="001A1518"/>
    <w:rsid w:val="001A1530"/>
    <w:rsid w:val="001A16E2"/>
    <w:rsid w:val="001A1912"/>
    <w:rsid w:val="001A1CA2"/>
    <w:rsid w:val="001A1E7E"/>
    <w:rsid w:val="001A2216"/>
    <w:rsid w:val="001A243B"/>
    <w:rsid w:val="001A2744"/>
    <w:rsid w:val="001A2A76"/>
    <w:rsid w:val="001A2AF4"/>
    <w:rsid w:val="001A2E3B"/>
    <w:rsid w:val="001A2E9D"/>
    <w:rsid w:val="001A3142"/>
    <w:rsid w:val="001A317E"/>
    <w:rsid w:val="001A31E3"/>
    <w:rsid w:val="001A3207"/>
    <w:rsid w:val="001A3234"/>
    <w:rsid w:val="001A3320"/>
    <w:rsid w:val="001A3808"/>
    <w:rsid w:val="001A395B"/>
    <w:rsid w:val="001A39BA"/>
    <w:rsid w:val="001A3D74"/>
    <w:rsid w:val="001A40B4"/>
    <w:rsid w:val="001A432C"/>
    <w:rsid w:val="001A480E"/>
    <w:rsid w:val="001A4A85"/>
    <w:rsid w:val="001A4F02"/>
    <w:rsid w:val="001A54B4"/>
    <w:rsid w:val="001A5590"/>
    <w:rsid w:val="001A5762"/>
    <w:rsid w:val="001A57BF"/>
    <w:rsid w:val="001A598A"/>
    <w:rsid w:val="001A59EF"/>
    <w:rsid w:val="001A5E47"/>
    <w:rsid w:val="001A60EA"/>
    <w:rsid w:val="001A6195"/>
    <w:rsid w:val="001A61F9"/>
    <w:rsid w:val="001A62F2"/>
    <w:rsid w:val="001A6542"/>
    <w:rsid w:val="001A6560"/>
    <w:rsid w:val="001A6DEF"/>
    <w:rsid w:val="001A721C"/>
    <w:rsid w:val="001A739C"/>
    <w:rsid w:val="001A73C5"/>
    <w:rsid w:val="001A78FE"/>
    <w:rsid w:val="001A7A14"/>
    <w:rsid w:val="001A7B2F"/>
    <w:rsid w:val="001A7BF3"/>
    <w:rsid w:val="001A7F6F"/>
    <w:rsid w:val="001B0207"/>
    <w:rsid w:val="001B03F3"/>
    <w:rsid w:val="001B0C4B"/>
    <w:rsid w:val="001B0C57"/>
    <w:rsid w:val="001B0DFB"/>
    <w:rsid w:val="001B0F39"/>
    <w:rsid w:val="001B1547"/>
    <w:rsid w:val="001B1997"/>
    <w:rsid w:val="001B1A6E"/>
    <w:rsid w:val="001B1C98"/>
    <w:rsid w:val="001B1FD4"/>
    <w:rsid w:val="001B25A3"/>
    <w:rsid w:val="001B28B7"/>
    <w:rsid w:val="001B2A22"/>
    <w:rsid w:val="001B2A5E"/>
    <w:rsid w:val="001B2AEC"/>
    <w:rsid w:val="001B2DB4"/>
    <w:rsid w:val="001B2F91"/>
    <w:rsid w:val="001B301B"/>
    <w:rsid w:val="001B3ADC"/>
    <w:rsid w:val="001B3B3A"/>
    <w:rsid w:val="001B4117"/>
    <w:rsid w:val="001B41B5"/>
    <w:rsid w:val="001B43D2"/>
    <w:rsid w:val="001B44EA"/>
    <w:rsid w:val="001B4A59"/>
    <w:rsid w:val="001B4ADD"/>
    <w:rsid w:val="001B4C12"/>
    <w:rsid w:val="001B4C5E"/>
    <w:rsid w:val="001B55F2"/>
    <w:rsid w:val="001B577E"/>
    <w:rsid w:val="001B599F"/>
    <w:rsid w:val="001B5B22"/>
    <w:rsid w:val="001B5EAC"/>
    <w:rsid w:val="001B62AF"/>
    <w:rsid w:val="001B6335"/>
    <w:rsid w:val="001B640B"/>
    <w:rsid w:val="001B6590"/>
    <w:rsid w:val="001B66D9"/>
    <w:rsid w:val="001B66EE"/>
    <w:rsid w:val="001B6EB2"/>
    <w:rsid w:val="001B6F4E"/>
    <w:rsid w:val="001B7662"/>
    <w:rsid w:val="001B7772"/>
    <w:rsid w:val="001B7812"/>
    <w:rsid w:val="001C006E"/>
    <w:rsid w:val="001C00F1"/>
    <w:rsid w:val="001C0319"/>
    <w:rsid w:val="001C04DC"/>
    <w:rsid w:val="001C0700"/>
    <w:rsid w:val="001C090A"/>
    <w:rsid w:val="001C093C"/>
    <w:rsid w:val="001C09AC"/>
    <w:rsid w:val="001C0BB8"/>
    <w:rsid w:val="001C0CA7"/>
    <w:rsid w:val="001C0EF3"/>
    <w:rsid w:val="001C0FF2"/>
    <w:rsid w:val="001C1299"/>
    <w:rsid w:val="001C1380"/>
    <w:rsid w:val="001C141C"/>
    <w:rsid w:val="001C1616"/>
    <w:rsid w:val="001C16DA"/>
    <w:rsid w:val="001C185D"/>
    <w:rsid w:val="001C18C6"/>
    <w:rsid w:val="001C1A7C"/>
    <w:rsid w:val="001C1A88"/>
    <w:rsid w:val="001C1C30"/>
    <w:rsid w:val="001C1CEC"/>
    <w:rsid w:val="001C22EC"/>
    <w:rsid w:val="001C29B9"/>
    <w:rsid w:val="001C29C5"/>
    <w:rsid w:val="001C2D2F"/>
    <w:rsid w:val="001C2DDA"/>
    <w:rsid w:val="001C33D6"/>
    <w:rsid w:val="001C33DF"/>
    <w:rsid w:val="001C3442"/>
    <w:rsid w:val="001C37BE"/>
    <w:rsid w:val="001C383B"/>
    <w:rsid w:val="001C39B1"/>
    <w:rsid w:val="001C3EC5"/>
    <w:rsid w:val="001C44D7"/>
    <w:rsid w:val="001C45F2"/>
    <w:rsid w:val="001C4BCD"/>
    <w:rsid w:val="001C4C9B"/>
    <w:rsid w:val="001C53F4"/>
    <w:rsid w:val="001C56F6"/>
    <w:rsid w:val="001C57C5"/>
    <w:rsid w:val="001C59EE"/>
    <w:rsid w:val="001C5A39"/>
    <w:rsid w:val="001C5D9D"/>
    <w:rsid w:val="001C5E22"/>
    <w:rsid w:val="001C5E7E"/>
    <w:rsid w:val="001C5EB3"/>
    <w:rsid w:val="001C605D"/>
    <w:rsid w:val="001C628B"/>
    <w:rsid w:val="001C674F"/>
    <w:rsid w:val="001C6992"/>
    <w:rsid w:val="001C6B6C"/>
    <w:rsid w:val="001C6D91"/>
    <w:rsid w:val="001C7219"/>
    <w:rsid w:val="001C75BC"/>
    <w:rsid w:val="001C7826"/>
    <w:rsid w:val="001C7D51"/>
    <w:rsid w:val="001D00D4"/>
    <w:rsid w:val="001D0408"/>
    <w:rsid w:val="001D0799"/>
    <w:rsid w:val="001D0912"/>
    <w:rsid w:val="001D09DF"/>
    <w:rsid w:val="001D0B0D"/>
    <w:rsid w:val="001D0B53"/>
    <w:rsid w:val="001D0C46"/>
    <w:rsid w:val="001D0F07"/>
    <w:rsid w:val="001D0F82"/>
    <w:rsid w:val="001D1198"/>
    <w:rsid w:val="001D123B"/>
    <w:rsid w:val="001D134E"/>
    <w:rsid w:val="001D160D"/>
    <w:rsid w:val="001D16D2"/>
    <w:rsid w:val="001D1979"/>
    <w:rsid w:val="001D1F16"/>
    <w:rsid w:val="001D2523"/>
    <w:rsid w:val="001D27C3"/>
    <w:rsid w:val="001D288E"/>
    <w:rsid w:val="001D2A31"/>
    <w:rsid w:val="001D2A71"/>
    <w:rsid w:val="001D2B8E"/>
    <w:rsid w:val="001D2BA5"/>
    <w:rsid w:val="001D2F45"/>
    <w:rsid w:val="001D3370"/>
    <w:rsid w:val="001D354C"/>
    <w:rsid w:val="001D3778"/>
    <w:rsid w:val="001D3B2E"/>
    <w:rsid w:val="001D3C79"/>
    <w:rsid w:val="001D3CC9"/>
    <w:rsid w:val="001D3F94"/>
    <w:rsid w:val="001D40E6"/>
    <w:rsid w:val="001D446E"/>
    <w:rsid w:val="001D457C"/>
    <w:rsid w:val="001D4677"/>
    <w:rsid w:val="001D491F"/>
    <w:rsid w:val="001D4CA0"/>
    <w:rsid w:val="001D50D1"/>
    <w:rsid w:val="001D50F1"/>
    <w:rsid w:val="001D57CC"/>
    <w:rsid w:val="001D5838"/>
    <w:rsid w:val="001D588A"/>
    <w:rsid w:val="001D5DAA"/>
    <w:rsid w:val="001D5E9A"/>
    <w:rsid w:val="001D633A"/>
    <w:rsid w:val="001D6467"/>
    <w:rsid w:val="001D6522"/>
    <w:rsid w:val="001D68D7"/>
    <w:rsid w:val="001D6901"/>
    <w:rsid w:val="001D6A21"/>
    <w:rsid w:val="001D6B36"/>
    <w:rsid w:val="001D6C86"/>
    <w:rsid w:val="001D7310"/>
    <w:rsid w:val="001D7728"/>
    <w:rsid w:val="001D773D"/>
    <w:rsid w:val="001D77FF"/>
    <w:rsid w:val="001D7B7E"/>
    <w:rsid w:val="001D7BD7"/>
    <w:rsid w:val="001D7CB9"/>
    <w:rsid w:val="001D7CD7"/>
    <w:rsid w:val="001D7F82"/>
    <w:rsid w:val="001E004E"/>
    <w:rsid w:val="001E0415"/>
    <w:rsid w:val="001E0569"/>
    <w:rsid w:val="001E0C12"/>
    <w:rsid w:val="001E0FB8"/>
    <w:rsid w:val="001E119B"/>
    <w:rsid w:val="001E1415"/>
    <w:rsid w:val="001E14F5"/>
    <w:rsid w:val="001E14F8"/>
    <w:rsid w:val="001E1B30"/>
    <w:rsid w:val="001E1B78"/>
    <w:rsid w:val="001E1C75"/>
    <w:rsid w:val="001E1EF8"/>
    <w:rsid w:val="001E1F92"/>
    <w:rsid w:val="001E238E"/>
    <w:rsid w:val="001E2461"/>
    <w:rsid w:val="001E249B"/>
    <w:rsid w:val="001E26A7"/>
    <w:rsid w:val="001E27A9"/>
    <w:rsid w:val="001E28C3"/>
    <w:rsid w:val="001E29BC"/>
    <w:rsid w:val="001E2B91"/>
    <w:rsid w:val="001E2E3F"/>
    <w:rsid w:val="001E327E"/>
    <w:rsid w:val="001E3340"/>
    <w:rsid w:val="001E3361"/>
    <w:rsid w:val="001E340A"/>
    <w:rsid w:val="001E3915"/>
    <w:rsid w:val="001E3A48"/>
    <w:rsid w:val="001E3B24"/>
    <w:rsid w:val="001E3B79"/>
    <w:rsid w:val="001E3E79"/>
    <w:rsid w:val="001E4114"/>
    <w:rsid w:val="001E4139"/>
    <w:rsid w:val="001E4178"/>
    <w:rsid w:val="001E454D"/>
    <w:rsid w:val="001E491B"/>
    <w:rsid w:val="001E4A3B"/>
    <w:rsid w:val="001E4CEC"/>
    <w:rsid w:val="001E4E7A"/>
    <w:rsid w:val="001E4EDE"/>
    <w:rsid w:val="001E5103"/>
    <w:rsid w:val="001E52AD"/>
    <w:rsid w:val="001E57CE"/>
    <w:rsid w:val="001E59BD"/>
    <w:rsid w:val="001E59DF"/>
    <w:rsid w:val="001E59FB"/>
    <w:rsid w:val="001E5FA6"/>
    <w:rsid w:val="001E60F6"/>
    <w:rsid w:val="001E60FD"/>
    <w:rsid w:val="001E6666"/>
    <w:rsid w:val="001E6A0C"/>
    <w:rsid w:val="001E6AC6"/>
    <w:rsid w:val="001E6E3E"/>
    <w:rsid w:val="001E7065"/>
    <w:rsid w:val="001E789C"/>
    <w:rsid w:val="001E7E8B"/>
    <w:rsid w:val="001F0048"/>
    <w:rsid w:val="001F03D0"/>
    <w:rsid w:val="001F0960"/>
    <w:rsid w:val="001F0C08"/>
    <w:rsid w:val="001F0C8B"/>
    <w:rsid w:val="001F0CAB"/>
    <w:rsid w:val="001F0DE1"/>
    <w:rsid w:val="001F16FB"/>
    <w:rsid w:val="001F1CFB"/>
    <w:rsid w:val="001F1E33"/>
    <w:rsid w:val="001F20BD"/>
    <w:rsid w:val="001F24B8"/>
    <w:rsid w:val="001F2623"/>
    <w:rsid w:val="001F29C4"/>
    <w:rsid w:val="001F2B50"/>
    <w:rsid w:val="001F2BC8"/>
    <w:rsid w:val="001F2EB4"/>
    <w:rsid w:val="001F3420"/>
    <w:rsid w:val="001F348E"/>
    <w:rsid w:val="001F3655"/>
    <w:rsid w:val="001F375E"/>
    <w:rsid w:val="001F3EDB"/>
    <w:rsid w:val="001F4140"/>
    <w:rsid w:val="001F46B6"/>
    <w:rsid w:val="001F4D5F"/>
    <w:rsid w:val="001F4EC3"/>
    <w:rsid w:val="001F5100"/>
    <w:rsid w:val="001F5127"/>
    <w:rsid w:val="001F524E"/>
    <w:rsid w:val="001F52ED"/>
    <w:rsid w:val="001F5625"/>
    <w:rsid w:val="001F5755"/>
    <w:rsid w:val="001F5862"/>
    <w:rsid w:val="001F589B"/>
    <w:rsid w:val="001F5C62"/>
    <w:rsid w:val="001F5FF5"/>
    <w:rsid w:val="001F6004"/>
    <w:rsid w:val="001F637B"/>
    <w:rsid w:val="001F64ED"/>
    <w:rsid w:val="001F6761"/>
    <w:rsid w:val="001F68D6"/>
    <w:rsid w:val="001F69DF"/>
    <w:rsid w:val="001F6B27"/>
    <w:rsid w:val="001F6DB0"/>
    <w:rsid w:val="001F6DFD"/>
    <w:rsid w:val="001F7016"/>
    <w:rsid w:val="001F724C"/>
    <w:rsid w:val="001F74F5"/>
    <w:rsid w:val="001F7545"/>
    <w:rsid w:val="001F758F"/>
    <w:rsid w:val="001F7C4D"/>
    <w:rsid w:val="001F7CC4"/>
    <w:rsid w:val="001F7DED"/>
    <w:rsid w:val="0020001F"/>
    <w:rsid w:val="0020004F"/>
    <w:rsid w:val="00200649"/>
    <w:rsid w:val="002006A9"/>
    <w:rsid w:val="002006EC"/>
    <w:rsid w:val="00200CCA"/>
    <w:rsid w:val="00200DBC"/>
    <w:rsid w:val="00201364"/>
    <w:rsid w:val="002015B1"/>
    <w:rsid w:val="0020178D"/>
    <w:rsid w:val="0020257E"/>
    <w:rsid w:val="00202694"/>
    <w:rsid w:val="0020294A"/>
    <w:rsid w:val="00202DDC"/>
    <w:rsid w:val="00202F0B"/>
    <w:rsid w:val="00203018"/>
    <w:rsid w:val="002032A6"/>
    <w:rsid w:val="002032E0"/>
    <w:rsid w:val="00203512"/>
    <w:rsid w:val="00203898"/>
    <w:rsid w:val="00203B06"/>
    <w:rsid w:val="00203EED"/>
    <w:rsid w:val="002040DD"/>
    <w:rsid w:val="0020416E"/>
    <w:rsid w:val="00204398"/>
    <w:rsid w:val="00204731"/>
    <w:rsid w:val="00204969"/>
    <w:rsid w:val="002049DB"/>
    <w:rsid w:val="00204B6D"/>
    <w:rsid w:val="00204D9B"/>
    <w:rsid w:val="00204D9D"/>
    <w:rsid w:val="00205046"/>
    <w:rsid w:val="002056B9"/>
    <w:rsid w:val="002056E9"/>
    <w:rsid w:val="00205AB9"/>
    <w:rsid w:val="00205B18"/>
    <w:rsid w:val="00205CD1"/>
    <w:rsid w:val="00205DA6"/>
    <w:rsid w:val="00205F3D"/>
    <w:rsid w:val="002060B3"/>
    <w:rsid w:val="002061D5"/>
    <w:rsid w:val="002062DC"/>
    <w:rsid w:val="00206488"/>
    <w:rsid w:val="00206555"/>
    <w:rsid w:val="00206630"/>
    <w:rsid w:val="002066C2"/>
    <w:rsid w:val="00206855"/>
    <w:rsid w:val="002068B3"/>
    <w:rsid w:val="0020692E"/>
    <w:rsid w:val="00206A4F"/>
    <w:rsid w:val="00206B2A"/>
    <w:rsid w:val="00206BEC"/>
    <w:rsid w:val="00206ECC"/>
    <w:rsid w:val="0020702A"/>
    <w:rsid w:val="00207261"/>
    <w:rsid w:val="002072F0"/>
    <w:rsid w:val="00207E99"/>
    <w:rsid w:val="00207EB3"/>
    <w:rsid w:val="00207EB7"/>
    <w:rsid w:val="00210027"/>
    <w:rsid w:val="0021010E"/>
    <w:rsid w:val="002101C7"/>
    <w:rsid w:val="002103FC"/>
    <w:rsid w:val="0021056F"/>
    <w:rsid w:val="002105B3"/>
    <w:rsid w:val="00210880"/>
    <w:rsid w:val="00210926"/>
    <w:rsid w:val="00210A8B"/>
    <w:rsid w:val="00210C73"/>
    <w:rsid w:val="00210E71"/>
    <w:rsid w:val="00210F61"/>
    <w:rsid w:val="002110D3"/>
    <w:rsid w:val="0021146F"/>
    <w:rsid w:val="0021156F"/>
    <w:rsid w:val="002115F9"/>
    <w:rsid w:val="00211822"/>
    <w:rsid w:val="00211981"/>
    <w:rsid w:val="00211DF4"/>
    <w:rsid w:val="00212136"/>
    <w:rsid w:val="0021227E"/>
    <w:rsid w:val="00212584"/>
    <w:rsid w:val="0021281D"/>
    <w:rsid w:val="00212F87"/>
    <w:rsid w:val="0021303F"/>
    <w:rsid w:val="00213201"/>
    <w:rsid w:val="00213344"/>
    <w:rsid w:val="00213560"/>
    <w:rsid w:val="0021363E"/>
    <w:rsid w:val="0021377A"/>
    <w:rsid w:val="00213B5A"/>
    <w:rsid w:val="00213BB0"/>
    <w:rsid w:val="00213CCA"/>
    <w:rsid w:val="00213D08"/>
    <w:rsid w:val="00213D3C"/>
    <w:rsid w:val="00213FCE"/>
    <w:rsid w:val="002143C3"/>
    <w:rsid w:val="002146DC"/>
    <w:rsid w:val="00214878"/>
    <w:rsid w:val="0021488E"/>
    <w:rsid w:val="00214AA8"/>
    <w:rsid w:val="00214BD1"/>
    <w:rsid w:val="00214CC2"/>
    <w:rsid w:val="00214CC5"/>
    <w:rsid w:val="0021544B"/>
    <w:rsid w:val="00215753"/>
    <w:rsid w:val="00215797"/>
    <w:rsid w:val="0021589B"/>
    <w:rsid w:val="00215FA5"/>
    <w:rsid w:val="0021610C"/>
    <w:rsid w:val="0021611C"/>
    <w:rsid w:val="00216213"/>
    <w:rsid w:val="002163CD"/>
    <w:rsid w:val="0021642B"/>
    <w:rsid w:val="00216780"/>
    <w:rsid w:val="00216794"/>
    <w:rsid w:val="00216860"/>
    <w:rsid w:val="00216BCE"/>
    <w:rsid w:val="00216BE5"/>
    <w:rsid w:val="00216DD0"/>
    <w:rsid w:val="00216E51"/>
    <w:rsid w:val="0021702A"/>
    <w:rsid w:val="00217044"/>
    <w:rsid w:val="00217045"/>
    <w:rsid w:val="002176D2"/>
    <w:rsid w:val="00217757"/>
    <w:rsid w:val="00217760"/>
    <w:rsid w:val="00217A0D"/>
    <w:rsid w:val="00217B32"/>
    <w:rsid w:val="00217D20"/>
    <w:rsid w:val="00220118"/>
    <w:rsid w:val="002205D3"/>
    <w:rsid w:val="00220691"/>
    <w:rsid w:val="00220800"/>
    <w:rsid w:val="00220CF7"/>
    <w:rsid w:val="00220D0E"/>
    <w:rsid w:val="00220E0A"/>
    <w:rsid w:val="00220E9B"/>
    <w:rsid w:val="00221069"/>
    <w:rsid w:val="002212D7"/>
    <w:rsid w:val="002214CD"/>
    <w:rsid w:val="002214DB"/>
    <w:rsid w:val="002215CD"/>
    <w:rsid w:val="00221887"/>
    <w:rsid w:val="0022189B"/>
    <w:rsid w:val="00221929"/>
    <w:rsid w:val="00221988"/>
    <w:rsid w:val="00221F8E"/>
    <w:rsid w:val="002221CE"/>
    <w:rsid w:val="002225A7"/>
    <w:rsid w:val="0022274F"/>
    <w:rsid w:val="00222872"/>
    <w:rsid w:val="00222ADA"/>
    <w:rsid w:val="002230A4"/>
    <w:rsid w:val="0022312B"/>
    <w:rsid w:val="0022329B"/>
    <w:rsid w:val="0022381A"/>
    <w:rsid w:val="00224264"/>
    <w:rsid w:val="002246A4"/>
    <w:rsid w:val="0022474E"/>
    <w:rsid w:val="00224799"/>
    <w:rsid w:val="002247A9"/>
    <w:rsid w:val="00224CD0"/>
    <w:rsid w:val="00224E45"/>
    <w:rsid w:val="002254D3"/>
    <w:rsid w:val="002255E6"/>
    <w:rsid w:val="00225CB2"/>
    <w:rsid w:val="002263C1"/>
    <w:rsid w:val="002264D1"/>
    <w:rsid w:val="002269C7"/>
    <w:rsid w:val="00226E2F"/>
    <w:rsid w:val="00226E49"/>
    <w:rsid w:val="00226E70"/>
    <w:rsid w:val="00226FB3"/>
    <w:rsid w:val="002276FE"/>
    <w:rsid w:val="00227952"/>
    <w:rsid w:val="002279DE"/>
    <w:rsid w:val="00227BF0"/>
    <w:rsid w:val="00227C4D"/>
    <w:rsid w:val="00227CC1"/>
    <w:rsid w:val="00227D47"/>
    <w:rsid w:val="00227E5D"/>
    <w:rsid w:val="00227EF4"/>
    <w:rsid w:val="00227F12"/>
    <w:rsid w:val="0023004C"/>
    <w:rsid w:val="00230579"/>
    <w:rsid w:val="00230621"/>
    <w:rsid w:val="00230697"/>
    <w:rsid w:val="002308D7"/>
    <w:rsid w:val="00230913"/>
    <w:rsid w:val="00230953"/>
    <w:rsid w:val="00230971"/>
    <w:rsid w:val="00230E4A"/>
    <w:rsid w:val="00231142"/>
    <w:rsid w:val="00231242"/>
    <w:rsid w:val="00231367"/>
    <w:rsid w:val="00231939"/>
    <w:rsid w:val="0023196B"/>
    <w:rsid w:val="00231B30"/>
    <w:rsid w:val="00231BCC"/>
    <w:rsid w:val="00231C55"/>
    <w:rsid w:val="00232072"/>
    <w:rsid w:val="002320E2"/>
    <w:rsid w:val="002323A5"/>
    <w:rsid w:val="00232440"/>
    <w:rsid w:val="0023248D"/>
    <w:rsid w:val="002324AE"/>
    <w:rsid w:val="00232585"/>
    <w:rsid w:val="0023289D"/>
    <w:rsid w:val="00232B3F"/>
    <w:rsid w:val="00232B43"/>
    <w:rsid w:val="00232F1D"/>
    <w:rsid w:val="00233213"/>
    <w:rsid w:val="00233223"/>
    <w:rsid w:val="002333EA"/>
    <w:rsid w:val="00233431"/>
    <w:rsid w:val="0023369D"/>
    <w:rsid w:val="00233725"/>
    <w:rsid w:val="00233947"/>
    <w:rsid w:val="00233C2A"/>
    <w:rsid w:val="0023430B"/>
    <w:rsid w:val="00234474"/>
    <w:rsid w:val="002344FF"/>
    <w:rsid w:val="00234707"/>
    <w:rsid w:val="002349B5"/>
    <w:rsid w:val="00234C14"/>
    <w:rsid w:val="00234C64"/>
    <w:rsid w:val="00234CF6"/>
    <w:rsid w:val="0023504D"/>
    <w:rsid w:val="00235083"/>
    <w:rsid w:val="002350DB"/>
    <w:rsid w:val="00235126"/>
    <w:rsid w:val="002353C6"/>
    <w:rsid w:val="00235678"/>
    <w:rsid w:val="002357E5"/>
    <w:rsid w:val="00235B98"/>
    <w:rsid w:val="00235E9B"/>
    <w:rsid w:val="00236001"/>
    <w:rsid w:val="002362F6"/>
    <w:rsid w:val="00236423"/>
    <w:rsid w:val="00236550"/>
    <w:rsid w:val="002368FA"/>
    <w:rsid w:val="002368FC"/>
    <w:rsid w:val="00236B80"/>
    <w:rsid w:val="00236C68"/>
    <w:rsid w:val="00237112"/>
    <w:rsid w:val="00237194"/>
    <w:rsid w:val="002375C0"/>
    <w:rsid w:val="0023799F"/>
    <w:rsid w:val="002379C6"/>
    <w:rsid w:val="00237A31"/>
    <w:rsid w:val="00240203"/>
    <w:rsid w:val="00240217"/>
    <w:rsid w:val="002407C5"/>
    <w:rsid w:val="0024086D"/>
    <w:rsid w:val="00240ED0"/>
    <w:rsid w:val="00240FAE"/>
    <w:rsid w:val="002410EB"/>
    <w:rsid w:val="0024121C"/>
    <w:rsid w:val="0024127F"/>
    <w:rsid w:val="00241327"/>
    <w:rsid w:val="00241446"/>
    <w:rsid w:val="002414FA"/>
    <w:rsid w:val="00241682"/>
    <w:rsid w:val="0024169D"/>
    <w:rsid w:val="002416E6"/>
    <w:rsid w:val="002417F3"/>
    <w:rsid w:val="002418B3"/>
    <w:rsid w:val="0024193A"/>
    <w:rsid w:val="002420E9"/>
    <w:rsid w:val="002423F2"/>
    <w:rsid w:val="00242B9A"/>
    <w:rsid w:val="00242CE4"/>
    <w:rsid w:val="00242DA2"/>
    <w:rsid w:val="002433CA"/>
    <w:rsid w:val="00243743"/>
    <w:rsid w:val="00243BE2"/>
    <w:rsid w:val="00243DAF"/>
    <w:rsid w:val="00243EBF"/>
    <w:rsid w:val="00243EE2"/>
    <w:rsid w:val="00244302"/>
    <w:rsid w:val="0024432C"/>
    <w:rsid w:val="00244334"/>
    <w:rsid w:val="002446FD"/>
    <w:rsid w:val="00244A18"/>
    <w:rsid w:val="00244D0F"/>
    <w:rsid w:val="00244D82"/>
    <w:rsid w:val="00244E58"/>
    <w:rsid w:val="00244F01"/>
    <w:rsid w:val="002451D5"/>
    <w:rsid w:val="00245330"/>
    <w:rsid w:val="00245785"/>
    <w:rsid w:val="002457B1"/>
    <w:rsid w:val="0024582D"/>
    <w:rsid w:val="00245B77"/>
    <w:rsid w:val="00245C0B"/>
    <w:rsid w:val="00245D4E"/>
    <w:rsid w:val="00246180"/>
    <w:rsid w:val="002466B0"/>
    <w:rsid w:val="00246863"/>
    <w:rsid w:val="0024687C"/>
    <w:rsid w:val="002468E1"/>
    <w:rsid w:val="002469F5"/>
    <w:rsid w:val="00246B6B"/>
    <w:rsid w:val="00246BBF"/>
    <w:rsid w:val="00246E15"/>
    <w:rsid w:val="00246F65"/>
    <w:rsid w:val="00247136"/>
    <w:rsid w:val="0024713D"/>
    <w:rsid w:val="00247205"/>
    <w:rsid w:val="00247278"/>
    <w:rsid w:val="0024746D"/>
    <w:rsid w:val="002474B6"/>
    <w:rsid w:val="002479E9"/>
    <w:rsid w:val="00247CD8"/>
    <w:rsid w:val="00247D8C"/>
    <w:rsid w:val="00247E0C"/>
    <w:rsid w:val="00247ED8"/>
    <w:rsid w:val="00247FE7"/>
    <w:rsid w:val="002502EB"/>
    <w:rsid w:val="0025064E"/>
    <w:rsid w:val="002506C4"/>
    <w:rsid w:val="002507D8"/>
    <w:rsid w:val="002509A8"/>
    <w:rsid w:val="002509AB"/>
    <w:rsid w:val="00250B5D"/>
    <w:rsid w:val="00250CDC"/>
    <w:rsid w:val="00250E42"/>
    <w:rsid w:val="00251010"/>
    <w:rsid w:val="002513BF"/>
    <w:rsid w:val="00251717"/>
    <w:rsid w:val="00251CA3"/>
    <w:rsid w:val="00251CC3"/>
    <w:rsid w:val="00252079"/>
    <w:rsid w:val="00252245"/>
    <w:rsid w:val="0025228A"/>
    <w:rsid w:val="002523D3"/>
    <w:rsid w:val="002527C9"/>
    <w:rsid w:val="002528B0"/>
    <w:rsid w:val="0025290F"/>
    <w:rsid w:val="00252931"/>
    <w:rsid w:val="00252BAA"/>
    <w:rsid w:val="00252C1E"/>
    <w:rsid w:val="0025311E"/>
    <w:rsid w:val="002534A0"/>
    <w:rsid w:val="0025388D"/>
    <w:rsid w:val="002538F6"/>
    <w:rsid w:val="002539E1"/>
    <w:rsid w:val="00253B54"/>
    <w:rsid w:val="00253CF4"/>
    <w:rsid w:val="00253D22"/>
    <w:rsid w:val="0025446E"/>
    <w:rsid w:val="00254648"/>
    <w:rsid w:val="0025470B"/>
    <w:rsid w:val="00254772"/>
    <w:rsid w:val="00254B6C"/>
    <w:rsid w:val="00254E1B"/>
    <w:rsid w:val="00254FD7"/>
    <w:rsid w:val="002551FD"/>
    <w:rsid w:val="00255718"/>
    <w:rsid w:val="00255813"/>
    <w:rsid w:val="00255A20"/>
    <w:rsid w:val="00255D52"/>
    <w:rsid w:val="00255F8E"/>
    <w:rsid w:val="00256049"/>
    <w:rsid w:val="00256069"/>
    <w:rsid w:val="0025629B"/>
    <w:rsid w:val="0025636C"/>
    <w:rsid w:val="00256437"/>
    <w:rsid w:val="0025648E"/>
    <w:rsid w:val="0025664F"/>
    <w:rsid w:val="00256AEF"/>
    <w:rsid w:val="00256BE8"/>
    <w:rsid w:val="00256EE9"/>
    <w:rsid w:val="00256FC2"/>
    <w:rsid w:val="00257020"/>
    <w:rsid w:val="00257601"/>
    <w:rsid w:val="0025777F"/>
    <w:rsid w:val="00257793"/>
    <w:rsid w:val="00257804"/>
    <w:rsid w:val="00257C61"/>
    <w:rsid w:val="00257D9A"/>
    <w:rsid w:val="00257E26"/>
    <w:rsid w:val="00257E2F"/>
    <w:rsid w:val="002600BE"/>
    <w:rsid w:val="00260536"/>
    <w:rsid w:val="00260555"/>
    <w:rsid w:val="00260B87"/>
    <w:rsid w:val="00260CAC"/>
    <w:rsid w:val="00260D0E"/>
    <w:rsid w:val="00260F3B"/>
    <w:rsid w:val="002610D2"/>
    <w:rsid w:val="00261372"/>
    <w:rsid w:val="002613E8"/>
    <w:rsid w:val="00261408"/>
    <w:rsid w:val="00261A8D"/>
    <w:rsid w:val="00261DE5"/>
    <w:rsid w:val="00261E8E"/>
    <w:rsid w:val="00261F1B"/>
    <w:rsid w:val="00261FF6"/>
    <w:rsid w:val="00262187"/>
    <w:rsid w:val="002621AA"/>
    <w:rsid w:val="00262525"/>
    <w:rsid w:val="002626DC"/>
    <w:rsid w:val="002628D5"/>
    <w:rsid w:val="00262A8C"/>
    <w:rsid w:val="00262C82"/>
    <w:rsid w:val="00263651"/>
    <w:rsid w:val="00263724"/>
    <w:rsid w:val="00263882"/>
    <w:rsid w:val="00263A86"/>
    <w:rsid w:val="00263BC8"/>
    <w:rsid w:val="00263E8B"/>
    <w:rsid w:val="00264051"/>
    <w:rsid w:val="00264069"/>
    <w:rsid w:val="002640C2"/>
    <w:rsid w:val="00264565"/>
    <w:rsid w:val="00264648"/>
    <w:rsid w:val="002648C3"/>
    <w:rsid w:val="00264E68"/>
    <w:rsid w:val="00265049"/>
    <w:rsid w:val="002651BE"/>
    <w:rsid w:val="002655F4"/>
    <w:rsid w:val="00265837"/>
    <w:rsid w:val="00265A2C"/>
    <w:rsid w:val="00265A63"/>
    <w:rsid w:val="00265FB5"/>
    <w:rsid w:val="002660BD"/>
    <w:rsid w:val="00266469"/>
    <w:rsid w:val="00266536"/>
    <w:rsid w:val="00266594"/>
    <w:rsid w:val="00266689"/>
    <w:rsid w:val="002666B8"/>
    <w:rsid w:val="00266827"/>
    <w:rsid w:val="0026699B"/>
    <w:rsid w:val="00266D67"/>
    <w:rsid w:val="00266F99"/>
    <w:rsid w:val="00267622"/>
    <w:rsid w:val="00267C23"/>
    <w:rsid w:val="00267C49"/>
    <w:rsid w:val="00270074"/>
    <w:rsid w:val="002700BF"/>
    <w:rsid w:val="002709BB"/>
    <w:rsid w:val="00270AE6"/>
    <w:rsid w:val="00270F3A"/>
    <w:rsid w:val="002711C9"/>
    <w:rsid w:val="0027162D"/>
    <w:rsid w:val="00271B1C"/>
    <w:rsid w:val="00271B1F"/>
    <w:rsid w:val="00271E58"/>
    <w:rsid w:val="002721EF"/>
    <w:rsid w:val="00272327"/>
    <w:rsid w:val="0027241A"/>
    <w:rsid w:val="002727FA"/>
    <w:rsid w:val="00272901"/>
    <w:rsid w:val="00272940"/>
    <w:rsid w:val="00272C6B"/>
    <w:rsid w:val="00272D83"/>
    <w:rsid w:val="00272F9F"/>
    <w:rsid w:val="00273548"/>
    <w:rsid w:val="002735CB"/>
    <w:rsid w:val="00273666"/>
    <w:rsid w:val="00273795"/>
    <w:rsid w:val="00273E34"/>
    <w:rsid w:val="002744D2"/>
    <w:rsid w:val="00274605"/>
    <w:rsid w:val="002747DC"/>
    <w:rsid w:val="00274989"/>
    <w:rsid w:val="00275011"/>
    <w:rsid w:val="00275020"/>
    <w:rsid w:val="00275369"/>
    <w:rsid w:val="002753C0"/>
    <w:rsid w:val="00275471"/>
    <w:rsid w:val="0027552A"/>
    <w:rsid w:val="002755DD"/>
    <w:rsid w:val="00275890"/>
    <w:rsid w:val="002758B5"/>
    <w:rsid w:val="00275A44"/>
    <w:rsid w:val="00275E05"/>
    <w:rsid w:val="00275F65"/>
    <w:rsid w:val="0027619C"/>
    <w:rsid w:val="00276211"/>
    <w:rsid w:val="002764D5"/>
    <w:rsid w:val="002769E1"/>
    <w:rsid w:val="00276C8B"/>
    <w:rsid w:val="00276CD1"/>
    <w:rsid w:val="00276F26"/>
    <w:rsid w:val="0027733A"/>
    <w:rsid w:val="002774FD"/>
    <w:rsid w:val="00277603"/>
    <w:rsid w:val="002776E7"/>
    <w:rsid w:val="002779A4"/>
    <w:rsid w:val="00277C07"/>
    <w:rsid w:val="00277E6D"/>
    <w:rsid w:val="0028006F"/>
    <w:rsid w:val="0028034B"/>
    <w:rsid w:val="00280507"/>
    <w:rsid w:val="0028069C"/>
    <w:rsid w:val="002806C4"/>
    <w:rsid w:val="00280801"/>
    <w:rsid w:val="00280D74"/>
    <w:rsid w:val="00280DEE"/>
    <w:rsid w:val="00280FF6"/>
    <w:rsid w:val="00281026"/>
    <w:rsid w:val="0028122C"/>
    <w:rsid w:val="00281273"/>
    <w:rsid w:val="002812AC"/>
    <w:rsid w:val="002819B3"/>
    <w:rsid w:val="002819D8"/>
    <w:rsid w:val="00281A2D"/>
    <w:rsid w:val="00281B53"/>
    <w:rsid w:val="00281BE0"/>
    <w:rsid w:val="00282860"/>
    <w:rsid w:val="00282E7A"/>
    <w:rsid w:val="002831F6"/>
    <w:rsid w:val="002831FD"/>
    <w:rsid w:val="00283B19"/>
    <w:rsid w:val="00283BEB"/>
    <w:rsid w:val="00283CBC"/>
    <w:rsid w:val="00283D52"/>
    <w:rsid w:val="002840C0"/>
    <w:rsid w:val="002842DD"/>
    <w:rsid w:val="0028452C"/>
    <w:rsid w:val="002845EE"/>
    <w:rsid w:val="00284694"/>
    <w:rsid w:val="00284BA2"/>
    <w:rsid w:val="00285232"/>
    <w:rsid w:val="002857BE"/>
    <w:rsid w:val="002864D7"/>
    <w:rsid w:val="002865E9"/>
    <w:rsid w:val="00286939"/>
    <w:rsid w:val="0028699F"/>
    <w:rsid w:val="002869B5"/>
    <w:rsid w:val="00286DD0"/>
    <w:rsid w:val="00286FFA"/>
    <w:rsid w:val="002870B9"/>
    <w:rsid w:val="00287254"/>
    <w:rsid w:val="0028733C"/>
    <w:rsid w:val="00287462"/>
    <w:rsid w:val="002877A0"/>
    <w:rsid w:val="00287EAD"/>
    <w:rsid w:val="00287EB1"/>
    <w:rsid w:val="00287EC9"/>
    <w:rsid w:val="00290044"/>
    <w:rsid w:val="0029022E"/>
    <w:rsid w:val="002903C0"/>
    <w:rsid w:val="00290407"/>
    <w:rsid w:val="002904A5"/>
    <w:rsid w:val="00290F95"/>
    <w:rsid w:val="0029178D"/>
    <w:rsid w:val="002918D3"/>
    <w:rsid w:val="0029198F"/>
    <w:rsid w:val="00291AB5"/>
    <w:rsid w:val="00291B06"/>
    <w:rsid w:val="00291C4C"/>
    <w:rsid w:val="00291E7B"/>
    <w:rsid w:val="00291F4C"/>
    <w:rsid w:val="00292060"/>
    <w:rsid w:val="002920E8"/>
    <w:rsid w:val="002920FB"/>
    <w:rsid w:val="002927E8"/>
    <w:rsid w:val="00292871"/>
    <w:rsid w:val="00292B8C"/>
    <w:rsid w:val="00292D54"/>
    <w:rsid w:val="00293223"/>
    <w:rsid w:val="00293488"/>
    <w:rsid w:val="00293580"/>
    <w:rsid w:val="00293592"/>
    <w:rsid w:val="00293874"/>
    <w:rsid w:val="00293878"/>
    <w:rsid w:val="00293952"/>
    <w:rsid w:val="00293E2C"/>
    <w:rsid w:val="00293EF8"/>
    <w:rsid w:val="0029400B"/>
    <w:rsid w:val="0029448A"/>
    <w:rsid w:val="00294BAE"/>
    <w:rsid w:val="00294BB1"/>
    <w:rsid w:val="00294BE2"/>
    <w:rsid w:val="00294C81"/>
    <w:rsid w:val="00294CBC"/>
    <w:rsid w:val="002950B6"/>
    <w:rsid w:val="002951AF"/>
    <w:rsid w:val="00295234"/>
    <w:rsid w:val="0029527F"/>
    <w:rsid w:val="0029534C"/>
    <w:rsid w:val="002953CE"/>
    <w:rsid w:val="00295408"/>
    <w:rsid w:val="002955AC"/>
    <w:rsid w:val="00295840"/>
    <w:rsid w:val="00295AF5"/>
    <w:rsid w:val="00295BA9"/>
    <w:rsid w:val="002961D8"/>
    <w:rsid w:val="002962FB"/>
    <w:rsid w:val="00296898"/>
    <w:rsid w:val="00296A0F"/>
    <w:rsid w:val="00296E50"/>
    <w:rsid w:val="00296E53"/>
    <w:rsid w:val="002970AA"/>
    <w:rsid w:val="0029723F"/>
    <w:rsid w:val="00297328"/>
    <w:rsid w:val="00297440"/>
    <w:rsid w:val="002976AC"/>
    <w:rsid w:val="002976EE"/>
    <w:rsid w:val="00297CA2"/>
    <w:rsid w:val="002A009F"/>
    <w:rsid w:val="002A01E0"/>
    <w:rsid w:val="002A02DC"/>
    <w:rsid w:val="002A0341"/>
    <w:rsid w:val="002A0493"/>
    <w:rsid w:val="002A0CD8"/>
    <w:rsid w:val="002A0E2D"/>
    <w:rsid w:val="002A10A7"/>
    <w:rsid w:val="002A12B7"/>
    <w:rsid w:val="002A13F6"/>
    <w:rsid w:val="002A155F"/>
    <w:rsid w:val="002A1576"/>
    <w:rsid w:val="002A1EB7"/>
    <w:rsid w:val="002A1FFF"/>
    <w:rsid w:val="002A2203"/>
    <w:rsid w:val="002A240F"/>
    <w:rsid w:val="002A27FB"/>
    <w:rsid w:val="002A2DB6"/>
    <w:rsid w:val="002A2FFD"/>
    <w:rsid w:val="002A3008"/>
    <w:rsid w:val="002A3206"/>
    <w:rsid w:val="002A35DC"/>
    <w:rsid w:val="002A39BD"/>
    <w:rsid w:val="002A39DE"/>
    <w:rsid w:val="002A39EB"/>
    <w:rsid w:val="002A3BD5"/>
    <w:rsid w:val="002A47E9"/>
    <w:rsid w:val="002A47F1"/>
    <w:rsid w:val="002A47F6"/>
    <w:rsid w:val="002A4A2F"/>
    <w:rsid w:val="002A4D18"/>
    <w:rsid w:val="002A4D7A"/>
    <w:rsid w:val="002A4E29"/>
    <w:rsid w:val="002A511E"/>
    <w:rsid w:val="002A5DB8"/>
    <w:rsid w:val="002A5F0A"/>
    <w:rsid w:val="002A6381"/>
    <w:rsid w:val="002A644F"/>
    <w:rsid w:val="002A64CB"/>
    <w:rsid w:val="002A65BF"/>
    <w:rsid w:val="002A6646"/>
    <w:rsid w:val="002A6DF0"/>
    <w:rsid w:val="002A7097"/>
    <w:rsid w:val="002A7219"/>
    <w:rsid w:val="002A7225"/>
    <w:rsid w:val="002A7CD8"/>
    <w:rsid w:val="002A7D42"/>
    <w:rsid w:val="002A7EE1"/>
    <w:rsid w:val="002B00C5"/>
    <w:rsid w:val="002B0189"/>
    <w:rsid w:val="002B0205"/>
    <w:rsid w:val="002B0282"/>
    <w:rsid w:val="002B0552"/>
    <w:rsid w:val="002B0592"/>
    <w:rsid w:val="002B081E"/>
    <w:rsid w:val="002B0902"/>
    <w:rsid w:val="002B0C58"/>
    <w:rsid w:val="002B0E1A"/>
    <w:rsid w:val="002B121C"/>
    <w:rsid w:val="002B121E"/>
    <w:rsid w:val="002B14FE"/>
    <w:rsid w:val="002B16A7"/>
    <w:rsid w:val="002B1E07"/>
    <w:rsid w:val="002B1E27"/>
    <w:rsid w:val="002B1EBB"/>
    <w:rsid w:val="002B1ECB"/>
    <w:rsid w:val="002B2035"/>
    <w:rsid w:val="002B21CA"/>
    <w:rsid w:val="002B2346"/>
    <w:rsid w:val="002B26E7"/>
    <w:rsid w:val="002B280E"/>
    <w:rsid w:val="002B2AFC"/>
    <w:rsid w:val="002B2EC2"/>
    <w:rsid w:val="002B2F25"/>
    <w:rsid w:val="002B32D0"/>
    <w:rsid w:val="002B3436"/>
    <w:rsid w:val="002B344F"/>
    <w:rsid w:val="002B34B8"/>
    <w:rsid w:val="002B3656"/>
    <w:rsid w:val="002B39A3"/>
    <w:rsid w:val="002B3B3D"/>
    <w:rsid w:val="002B3BA7"/>
    <w:rsid w:val="002B3E44"/>
    <w:rsid w:val="002B3F55"/>
    <w:rsid w:val="002B4092"/>
    <w:rsid w:val="002B43A5"/>
    <w:rsid w:val="002B45B1"/>
    <w:rsid w:val="002B471E"/>
    <w:rsid w:val="002B48DD"/>
    <w:rsid w:val="002B49E5"/>
    <w:rsid w:val="002B4A0A"/>
    <w:rsid w:val="002B4BDD"/>
    <w:rsid w:val="002B4C61"/>
    <w:rsid w:val="002B4CF1"/>
    <w:rsid w:val="002B4E2C"/>
    <w:rsid w:val="002B51FD"/>
    <w:rsid w:val="002B5767"/>
    <w:rsid w:val="002B5796"/>
    <w:rsid w:val="002B579E"/>
    <w:rsid w:val="002B5939"/>
    <w:rsid w:val="002B596C"/>
    <w:rsid w:val="002B59DC"/>
    <w:rsid w:val="002B61A7"/>
    <w:rsid w:val="002B64A7"/>
    <w:rsid w:val="002B66C7"/>
    <w:rsid w:val="002B66D7"/>
    <w:rsid w:val="002B6ACD"/>
    <w:rsid w:val="002B6D67"/>
    <w:rsid w:val="002B6E19"/>
    <w:rsid w:val="002B701F"/>
    <w:rsid w:val="002B744A"/>
    <w:rsid w:val="002B744F"/>
    <w:rsid w:val="002B775A"/>
    <w:rsid w:val="002B7776"/>
    <w:rsid w:val="002B7863"/>
    <w:rsid w:val="002B793D"/>
    <w:rsid w:val="002B7A19"/>
    <w:rsid w:val="002B7AEF"/>
    <w:rsid w:val="002B7EF9"/>
    <w:rsid w:val="002B7FC8"/>
    <w:rsid w:val="002C006F"/>
    <w:rsid w:val="002C0185"/>
    <w:rsid w:val="002C024D"/>
    <w:rsid w:val="002C0523"/>
    <w:rsid w:val="002C05A3"/>
    <w:rsid w:val="002C069C"/>
    <w:rsid w:val="002C070B"/>
    <w:rsid w:val="002C0AC0"/>
    <w:rsid w:val="002C0E70"/>
    <w:rsid w:val="002C13BE"/>
    <w:rsid w:val="002C140A"/>
    <w:rsid w:val="002C144C"/>
    <w:rsid w:val="002C147B"/>
    <w:rsid w:val="002C157A"/>
    <w:rsid w:val="002C2168"/>
    <w:rsid w:val="002C2244"/>
    <w:rsid w:val="002C24E3"/>
    <w:rsid w:val="002C268B"/>
    <w:rsid w:val="002C2878"/>
    <w:rsid w:val="002C2B21"/>
    <w:rsid w:val="002C2F57"/>
    <w:rsid w:val="002C2FB6"/>
    <w:rsid w:val="002C343B"/>
    <w:rsid w:val="002C3A60"/>
    <w:rsid w:val="002C3AB3"/>
    <w:rsid w:val="002C3B89"/>
    <w:rsid w:val="002C3D6C"/>
    <w:rsid w:val="002C40ED"/>
    <w:rsid w:val="002C443D"/>
    <w:rsid w:val="002C4667"/>
    <w:rsid w:val="002C47D5"/>
    <w:rsid w:val="002C4B29"/>
    <w:rsid w:val="002C4DDA"/>
    <w:rsid w:val="002C4E85"/>
    <w:rsid w:val="002C5092"/>
    <w:rsid w:val="002C5547"/>
    <w:rsid w:val="002C58E2"/>
    <w:rsid w:val="002C5F6C"/>
    <w:rsid w:val="002C5FF2"/>
    <w:rsid w:val="002C648F"/>
    <w:rsid w:val="002C64AC"/>
    <w:rsid w:val="002C667E"/>
    <w:rsid w:val="002C6824"/>
    <w:rsid w:val="002C6965"/>
    <w:rsid w:val="002C69A7"/>
    <w:rsid w:val="002C6ABE"/>
    <w:rsid w:val="002C6C16"/>
    <w:rsid w:val="002C6DA5"/>
    <w:rsid w:val="002C6DC2"/>
    <w:rsid w:val="002C7081"/>
    <w:rsid w:val="002C7114"/>
    <w:rsid w:val="002C7283"/>
    <w:rsid w:val="002C7432"/>
    <w:rsid w:val="002C767E"/>
    <w:rsid w:val="002C76EA"/>
    <w:rsid w:val="002C7AB2"/>
    <w:rsid w:val="002C7B81"/>
    <w:rsid w:val="002C7D6F"/>
    <w:rsid w:val="002C7EF9"/>
    <w:rsid w:val="002D078B"/>
    <w:rsid w:val="002D0877"/>
    <w:rsid w:val="002D0888"/>
    <w:rsid w:val="002D0B20"/>
    <w:rsid w:val="002D0CC0"/>
    <w:rsid w:val="002D114B"/>
    <w:rsid w:val="002D11CC"/>
    <w:rsid w:val="002D16FB"/>
    <w:rsid w:val="002D1817"/>
    <w:rsid w:val="002D1927"/>
    <w:rsid w:val="002D19B4"/>
    <w:rsid w:val="002D1B0C"/>
    <w:rsid w:val="002D1BAD"/>
    <w:rsid w:val="002D1D24"/>
    <w:rsid w:val="002D1D98"/>
    <w:rsid w:val="002D1DA1"/>
    <w:rsid w:val="002D1DE4"/>
    <w:rsid w:val="002D1FEF"/>
    <w:rsid w:val="002D2112"/>
    <w:rsid w:val="002D239A"/>
    <w:rsid w:val="002D2576"/>
    <w:rsid w:val="002D27A0"/>
    <w:rsid w:val="002D28C5"/>
    <w:rsid w:val="002D29E0"/>
    <w:rsid w:val="002D2B37"/>
    <w:rsid w:val="002D2B6B"/>
    <w:rsid w:val="002D2F73"/>
    <w:rsid w:val="002D30BA"/>
    <w:rsid w:val="002D3358"/>
    <w:rsid w:val="002D34CF"/>
    <w:rsid w:val="002D3817"/>
    <w:rsid w:val="002D44E2"/>
    <w:rsid w:val="002D4906"/>
    <w:rsid w:val="002D49F6"/>
    <w:rsid w:val="002D4A28"/>
    <w:rsid w:val="002D4C78"/>
    <w:rsid w:val="002D4D1E"/>
    <w:rsid w:val="002D5068"/>
    <w:rsid w:val="002D52CA"/>
    <w:rsid w:val="002D52DB"/>
    <w:rsid w:val="002D544F"/>
    <w:rsid w:val="002D54B6"/>
    <w:rsid w:val="002D5544"/>
    <w:rsid w:val="002D571C"/>
    <w:rsid w:val="002D572C"/>
    <w:rsid w:val="002D5BFA"/>
    <w:rsid w:val="002D5DBA"/>
    <w:rsid w:val="002D6051"/>
    <w:rsid w:val="002D639B"/>
    <w:rsid w:val="002D642B"/>
    <w:rsid w:val="002D64DF"/>
    <w:rsid w:val="002D665F"/>
    <w:rsid w:val="002D66DC"/>
    <w:rsid w:val="002D6974"/>
    <w:rsid w:val="002D6CC8"/>
    <w:rsid w:val="002D6F99"/>
    <w:rsid w:val="002D7180"/>
    <w:rsid w:val="002D73CD"/>
    <w:rsid w:val="002D75D8"/>
    <w:rsid w:val="002D7602"/>
    <w:rsid w:val="002D7942"/>
    <w:rsid w:val="002D7B6B"/>
    <w:rsid w:val="002E0336"/>
    <w:rsid w:val="002E03A8"/>
    <w:rsid w:val="002E0447"/>
    <w:rsid w:val="002E0797"/>
    <w:rsid w:val="002E0B55"/>
    <w:rsid w:val="002E0C93"/>
    <w:rsid w:val="002E0CFE"/>
    <w:rsid w:val="002E0E61"/>
    <w:rsid w:val="002E0E6C"/>
    <w:rsid w:val="002E10D2"/>
    <w:rsid w:val="002E12ED"/>
    <w:rsid w:val="002E165B"/>
    <w:rsid w:val="002E1D05"/>
    <w:rsid w:val="002E2301"/>
    <w:rsid w:val="002E237C"/>
    <w:rsid w:val="002E2407"/>
    <w:rsid w:val="002E2783"/>
    <w:rsid w:val="002E27E4"/>
    <w:rsid w:val="002E2921"/>
    <w:rsid w:val="002E29D1"/>
    <w:rsid w:val="002E2AC1"/>
    <w:rsid w:val="002E2BA4"/>
    <w:rsid w:val="002E2C08"/>
    <w:rsid w:val="002E2E9E"/>
    <w:rsid w:val="002E30E6"/>
    <w:rsid w:val="002E331E"/>
    <w:rsid w:val="002E33DF"/>
    <w:rsid w:val="002E344B"/>
    <w:rsid w:val="002E35D2"/>
    <w:rsid w:val="002E36C4"/>
    <w:rsid w:val="002E3824"/>
    <w:rsid w:val="002E3943"/>
    <w:rsid w:val="002E3999"/>
    <w:rsid w:val="002E3CE2"/>
    <w:rsid w:val="002E3CF2"/>
    <w:rsid w:val="002E4150"/>
    <w:rsid w:val="002E41A6"/>
    <w:rsid w:val="002E41C9"/>
    <w:rsid w:val="002E4364"/>
    <w:rsid w:val="002E4586"/>
    <w:rsid w:val="002E4972"/>
    <w:rsid w:val="002E4CC3"/>
    <w:rsid w:val="002E4D17"/>
    <w:rsid w:val="002E4D49"/>
    <w:rsid w:val="002E4E73"/>
    <w:rsid w:val="002E4EBD"/>
    <w:rsid w:val="002E4F85"/>
    <w:rsid w:val="002E507D"/>
    <w:rsid w:val="002E5315"/>
    <w:rsid w:val="002E5447"/>
    <w:rsid w:val="002E574C"/>
    <w:rsid w:val="002E595B"/>
    <w:rsid w:val="002E59ED"/>
    <w:rsid w:val="002E5ACB"/>
    <w:rsid w:val="002E604E"/>
    <w:rsid w:val="002E642B"/>
    <w:rsid w:val="002E64B0"/>
    <w:rsid w:val="002E67CF"/>
    <w:rsid w:val="002E6C02"/>
    <w:rsid w:val="002E729A"/>
    <w:rsid w:val="002E74FA"/>
    <w:rsid w:val="002E764C"/>
    <w:rsid w:val="002E765B"/>
    <w:rsid w:val="002E7A1D"/>
    <w:rsid w:val="002E7A78"/>
    <w:rsid w:val="002E7A84"/>
    <w:rsid w:val="002F00F0"/>
    <w:rsid w:val="002F0643"/>
    <w:rsid w:val="002F07CF"/>
    <w:rsid w:val="002F0836"/>
    <w:rsid w:val="002F0CFE"/>
    <w:rsid w:val="002F10A3"/>
    <w:rsid w:val="002F1CD1"/>
    <w:rsid w:val="002F1F25"/>
    <w:rsid w:val="002F1F5C"/>
    <w:rsid w:val="002F2253"/>
    <w:rsid w:val="002F286D"/>
    <w:rsid w:val="002F2F32"/>
    <w:rsid w:val="002F30C1"/>
    <w:rsid w:val="002F31A4"/>
    <w:rsid w:val="002F3675"/>
    <w:rsid w:val="002F388C"/>
    <w:rsid w:val="002F39AA"/>
    <w:rsid w:val="002F3A32"/>
    <w:rsid w:val="002F3B1E"/>
    <w:rsid w:val="002F3CAB"/>
    <w:rsid w:val="002F3E7A"/>
    <w:rsid w:val="002F3F98"/>
    <w:rsid w:val="002F4304"/>
    <w:rsid w:val="002F4502"/>
    <w:rsid w:val="002F4587"/>
    <w:rsid w:val="002F45FC"/>
    <w:rsid w:val="002F467C"/>
    <w:rsid w:val="002F4792"/>
    <w:rsid w:val="002F4845"/>
    <w:rsid w:val="002F4938"/>
    <w:rsid w:val="002F4984"/>
    <w:rsid w:val="002F4A8D"/>
    <w:rsid w:val="002F4C41"/>
    <w:rsid w:val="002F5001"/>
    <w:rsid w:val="002F5033"/>
    <w:rsid w:val="002F5040"/>
    <w:rsid w:val="002F519A"/>
    <w:rsid w:val="002F52CF"/>
    <w:rsid w:val="002F53C8"/>
    <w:rsid w:val="002F5491"/>
    <w:rsid w:val="002F575F"/>
    <w:rsid w:val="002F5B55"/>
    <w:rsid w:val="002F64F8"/>
    <w:rsid w:val="002F67E2"/>
    <w:rsid w:val="002F6942"/>
    <w:rsid w:val="002F6A2F"/>
    <w:rsid w:val="002F6AE8"/>
    <w:rsid w:val="002F6E2F"/>
    <w:rsid w:val="002F6FFA"/>
    <w:rsid w:val="002F75AF"/>
    <w:rsid w:val="002F7695"/>
    <w:rsid w:val="002F799A"/>
    <w:rsid w:val="002F7ACC"/>
    <w:rsid w:val="002F7EFE"/>
    <w:rsid w:val="00300121"/>
    <w:rsid w:val="003007B9"/>
    <w:rsid w:val="003008F2"/>
    <w:rsid w:val="00300BCD"/>
    <w:rsid w:val="00300CBA"/>
    <w:rsid w:val="00300E99"/>
    <w:rsid w:val="00300F1B"/>
    <w:rsid w:val="00301117"/>
    <w:rsid w:val="00301214"/>
    <w:rsid w:val="003012B3"/>
    <w:rsid w:val="00301AA9"/>
    <w:rsid w:val="00301C8C"/>
    <w:rsid w:val="00301D00"/>
    <w:rsid w:val="00302038"/>
    <w:rsid w:val="00302060"/>
    <w:rsid w:val="0030208F"/>
    <w:rsid w:val="00302387"/>
    <w:rsid w:val="00302480"/>
    <w:rsid w:val="003024D4"/>
    <w:rsid w:val="003025EF"/>
    <w:rsid w:val="0030266F"/>
    <w:rsid w:val="003026A4"/>
    <w:rsid w:val="00302741"/>
    <w:rsid w:val="0030277A"/>
    <w:rsid w:val="00302B84"/>
    <w:rsid w:val="00302E09"/>
    <w:rsid w:val="00303247"/>
    <w:rsid w:val="00303D29"/>
    <w:rsid w:val="00303E3E"/>
    <w:rsid w:val="00303F20"/>
    <w:rsid w:val="003040F0"/>
    <w:rsid w:val="00304119"/>
    <w:rsid w:val="00304511"/>
    <w:rsid w:val="00304677"/>
    <w:rsid w:val="003049D2"/>
    <w:rsid w:val="00304A99"/>
    <w:rsid w:val="00304E4C"/>
    <w:rsid w:val="00304F23"/>
    <w:rsid w:val="00304F72"/>
    <w:rsid w:val="00304F99"/>
    <w:rsid w:val="00305033"/>
    <w:rsid w:val="0030532D"/>
    <w:rsid w:val="00305513"/>
    <w:rsid w:val="00305689"/>
    <w:rsid w:val="003057D6"/>
    <w:rsid w:val="00305961"/>
    <w:rsid w:val="00305D97"/>
    <w:rsid w:val="003062C4"/>
    <w:rsid w:val="0030647F"/>
    <w:rsid w:val="00306572"/>
    <w:rsid w:val="00306933"/>
    <w:rsid w:val="00306AE5"/>
    <w:rsid w:val="00306CFA"/>
    <w:rsid w:val="0030746D"/>
    <w:rsid w:val="003074A2"/>
    <w:rsid w:val="003078BD"/>
    <w:rsid w:val="00307C6D"/>
    <w:rsid w:val="00307E2A"/>
    <w:rsid w:val="00310368"/>
    <w:rsid w:val="0031062C"/>
    <w:rsid w:val="00310C96"/>
    <w:rsid w:val="00310F0A"/>
    <w:rsid w:val="00310F35"/>
    <w:rsid w:val="003112E2"/>
    <w:rsid w:val="003118AE"/>
    <w:rsid w:val="00311C03"/>
    <w:rsid w:val="0031203D"/>
    <w:rsid w:val="003120FB"/>
    <w:rsid w:val="00312174"/>
    <w:rsid w:val="00312179"/>
    <w:rsid w:val="0031234D"/>
    <w:rsid w:val="003123D1"/>
    <w:rsid w:val="00312423"/>
    <w:rsid w:val="00312694"/>
    <w:rsid w:val="003126CF"/>
    <w:rsid w:val="00312849"/>
    <w:rsid w:val="00312C0A"/>
    <w:rsid w:val="00312C1B"/>
    <w:rsid w:val="00312DAD"/>
    <w:rsid w:val="00312FC3"/>
    <w:rsid w:val="003130A1"/>
    <w:rsid w:val="00313323"/>
    <w:rsid w:val="0031347C"/>
    <w:rsid w:val="003134D4"/>
    <w:rsid w:val="0031355D"/>
    <w:rsid w:val="0031360B"/>
    <w:rsid w:val="003138B1"/>
    <w:rsid w:val="00313B4A"/>
    <w:rsid w:val="003140CE"/>
    <w:rsid w:val="003143F1"/>
    <w:rsid w:val="003153AC"/>
    <w:rsid w:val="00315998"/>
    <w:rsid w:val="00315A42"/>
    <w:rsid w:val="00315CD8"/>
    <w:rsid w:val="00315DB8"/>
    <w:rsid w:val="00315F84"/>
    <w:rsid w:val="00316146"/>
    <w:rsid w:val="0031614D"/>
    <w:rsid w:val="003161C2"/>
    <w:rsid w:val="0031664C"/>
    <w:rsid w:val="003166C5"/>
    <w:rsid w:val="00316E96"/>
    <w:rsid w:val="003171D4"/>
    <w:rsid w:val="003173A5"/>
    <w:rsid w:val="0031752D"/>
    <w:rsid w:val="00317552"/>
    <w:rsid w:val="003175B2"/>
    <w:rsid w:val="00317668"/>
    <w:rsid w:val="00317B13"/>
    <w:rsid w:val="00317B7B"/>
    <w:rsid w:val="00320127"/>
    <w:rsid w:val="00320369"/>
    <w:rsid w:val="0032067E"/>
    <w:rsid w:val="003207C4"/>
    <w:rsid w:val="00320890"/>
    <w:rsid w:val="003208F6"/>
    <w:rsid w:val="00320B95"/>
    <w:rsid w:val="00320BF7"/>
    <w:rsid w:val="00320DA9"/>
    <w:rsid w:val="00320E1A"/>
    <w:rsid w:val="00321058"/>
    <w:rsid w:val="0032109E"/>
    <w:rsid w:val="0032118F"/>
    <w:rsid w:val="00321646"/>
    <w:rsid w:val="003217F6"/>
    <w:rsid w:val="003218CC"/>
    <w:rsid w:val="00321943"/>
    <w:rsid w:val="00321A57"/>
    <w:rsid w:val="00322065"/>
    <w:rsid w:val="003220C8"/>
    <w:rsid w:val="00322174"/>
    <w:rsid w:val="00322A92"/>
    <w:rsid w:val="00322AAE"/>
    <w:rsid w:val="00322B37"/>
    <w:rsid w:val="00322E0F"/>
    <w:rsid w:val="00322E15"/>
    <w:rsid w:val="00322E54"/>
    <w:rsid w:val="0032323D"/>
    <w:rsid w:val="0032332A"/>
    <w:rsid w:val="0032338A"/>
    <w:rsid w:val="003234D0"/>
    <w:rsid w:val="00323537"/>
    <w:rsid w:val="003235BC"/>
    <w:rsid w:val="00323853"/>
    <w:rsid w:val="00323BEB"/>
    <w:rsid w:val="00323C29"/>
    <w:rsid w:val="0032423F"/>
    <w:rsid w:val="00324325"/>
    <w:rsid w:val="00324326"/>
    <w:rsid w:val="00324764"/>
    <w:rsid w:val="003248EE"/>
    <w:rsid w:val="00324D64"/>
    <w:rsid w:val="00324FE1"/>
    <w:rsid w:val="003250AE"/>
    <w:rsid w:val="003258CF"/>
    <w:rsid w:val="003258E5"/>
    <w:rsid w:val="00325A5D"/>
    <w:rsid w:val="00325B40"/>
    <w:rsid w:val="00325BAE"/>
    <w:rsid w:val="00325C4E"/>
    <w:rsid w:val="00325C52"/>
    <w:rsid w:val="0032606D"/>
    <w:rsid w:val="003260D0"/>
    <w:rsid w:val="00326345"/>
    <w:rsid w:val="0032679C"/>
    <w:rsid w:val="003267E1"/>
    <w:rsid w:val="003268A5"/>
    <w:rsid w:val="00326A84"/>
    <w:rsid w:val="00326B4D"/>
    <w:rsid w:val="00326DF5"/>
    <w:rsid w:val="00326F51"/>
    <w:rsid w:val="003271F2"/>
    <w:rsid w:val="003273D6"/>
    <w:rsid w:val="003274B0"/>
    <w:rsid w:val="0032782B"/>
    <w:rsid w:val="003278F3"/>
    <w:rsid w:val="003278F8"/>
    <w:rsid w:val="00327CC4"/>
    <w:rsid w:val="00327D78"/>
    <w:rsid w:val="00330584"/>
    <w:rsid w:val="00330605"/>
    <w:rsid w:val="003307F8"/>
    <w:rsid w:val="003308C7"/>
    <w:rsid w:val="00330956"/>
    <w:rsid w:val="00331011"/>
    <w:rsid w:val="003310A7"/>
    <w:rsid w:val="00331686"/>
    <w:rsid w:val="00331834"/>
    <w:rsid w:val="00331B61"/>
    <w:rsid w:val="0033248E"/>
    <w:rsid w:val="00332621"/>
    <w:rsid w:val="00332679"/>
    <w:rsid w:val="00332960"/>
    <w:rsid w:val="00332DBB"/>
    <w:rsid w:val="00332F4C"/>
    <w:rsid w:val="003330A2"/>
    <w:rsid w:val="00333201"/>
    <w:rsid w:val="0033323A"/>
    <w:rsid w:val="0033341F"/>
    <w:rsid w:val="003335E3"/>
    <w:rsid w:val="0033384E"/>
    <w:rsid w:val="00333D08"/>
    <w:rsid w:val="00333D40"/>
    <w:rsid w:val="00333D6C"/>
    <w:rsid w:val="00333FF6"/>
    <w:rsid w:val="00334200"/>
    <w:rsid w:val="003342E6"/>
    <w:rsid w:val="003343C3"/>
    <w:rsid w:val="00334502"/>
    <w:rsid w:val="00334518"/>
    <w:rsid w:val="00334576"/>
    <w:rsid w:val="003345CF"/>
    <w:rsid w:val="003346D5"/>
    <w:rsid w:val="00334D81"/>
    <w:rsid w:val="00335215"/>
    <w:rsid w:val="0033531A"/>
    <w:rsid w:val="00335756"/>
    <w:rsid w:val="00335777"/>
    <w:rsid w:val="00336919"/>
    <w:rsid w:val="00336990"/>
    <w:rsid w:val="00336C51"/>
    <w:rsid w:val="00336CE8"/>
    <w:rsid w:val="00337015"/>
    <w:rsid w:val="003373D1"/>
    <w:rsid w:val="0033755B"/>
    <w:rsid w:val="00337818"/>
    <w:rsid w:val="00337A04"/>
    <w:rsid w:val="00337C05"/>
    <w:rsid w:val="00337D63"/>
    <w:rsid w:val="00337FA2"/>
    <w:rsid w:val="00337FBB"/>
    <w:rsid w:val="003400DB"/>
    <w:rsid w:val="00340288"/>
    <w:rsid w:val="003405C4"/>
    <w:rsid w:val="00340613"/>
    <w:rsid w:val="00340860"/>
    <w:rsid w:val="0034097C"/>
    <w:rsid w:val="00340B37"/>
    <w:rsid w:val="00340FAC"/>
    <w:rsid w:val="00341199"/>
    <w:rsid w:val="003411C5"/>
    <w:rsid w:val="003413C9"/>
    <w:rsid w:val="00341E6C"/>
    <w:rsid w:val="0034220F"/>
    <w:rsid w:val="00342591"/>
    <w:rsid w:val="0034286C"/>
    <w:rsid w:val="00342931"/>
    <w:rsid w:val="00342DA2"/>
    <w:rsid w:val="00342E7F"/>
    <w:rsid w:val="00342F88"/>
    <w:rsid w:val="003432D5"/>
    <w:rsid w:val="003434E2"/>
    <w:rsid w:val="00343F9F"/>
    <w:rsid w:val="003440A7"/>
    <w:rsid w:val="003442BB"/>
    <w:rsid w:val="0034431D"/>
    <w:rsid w:val="003443FC"/>
    <w:rsid w:val="003445C7"/>
    <w:rsid w:val="003446BA"/>
    <w:rsid w:val="00344735"/>
    <w:rsid w:val="00344EC1"/>
    <w:rsid w:val="0034574A"/>
    <w:rsid w:val="003461CE"/>
    <w:rsid w:val="003463E7"/>
    <w:rsid w:val="0034668A"/>
    <w:rsid w:val="003469DF"/>
    <w:rsid w:val="00346DB0"/>
    <w:rsid w:val="00346FC1"/>
    <w:rsid w:val="0034724B"/>
    <w:rsid w:val="0034740D"/>
    <w:rsid w:val="003474E8"/>
    <w:rsid w:val="0034796C"/>
    <w:rsid w:val="00347ADA"/>
    <w:rsid w:val="00347D8F"/>
    <w:rsid w:val="00347DAC"/>
    <w:rsid w:val="00347F4F"/>
    <w:rsid w:val="00350021"/>
    <w:rsid w:val="00350141"/>
    <w:rsid w:val="00350424"/>
    <w:rsid w:val="00350425"/>
    <w:rsid w:val="003506E8"/>
    <w:rsid w:val="00350942"/>
    <w:rsid w:val="00350A74"/>
    <w:rsid w:val="00350B19"/>
    <w:rsid w:val="00350C9F"/>
    <w:rsid w:val="00350D3F"/>
    <w:rsid w:val="00350F85"/>
    <w:rsid w:val="00350F88"/>
    <w:rsid w:val="003515F6"/>
    <w:rsid w:val="003515F8"/>
    <w:rsid w:val="00351997"/>
    <w:rsid w:val="003519D6"/>
    <w:rsid w:val="00351A50"/>
    <w:rsid w:val="00351C09"/>
    <w:rsid w:val="00351EE7"/>
    <w:rsid w:val="00351FD7"/>
    <w:rsid w:val="0035226F"/>
    <w:rsid w:val="003522C5"/>
    <w:rsid w:val="00352588"/>
    <w:rsid w:val="00352598"/>
    <w:rsid w:val="00352732"/>
    <w:rsid w:val="003529BD"/>
    <w:rsid w:val="00352A45"/>
    <w:rsid w:val="00352EB8"/>
    <w:rsid w:val="00353261"/>
    <w:rsid w:val="00353542"/>
    <w:rsid w:val="0035376F"/>
    <w:rsid w:val="003538A2"/>
    <w:rsid w:val="0035393E"/>
    <w:rsid w:val="003539F8"/>
    <w:rsid w:val="003542A4"/>
    <w:rsid w:val="003545D6"/>
    <w:rsid w:val="0035464F"/>
    <w:rsid w:val="0035465E"/>
    <w:rsid w:val="00354781"/>
    <w:rsid w:val="003547B0"/>
    <w:rsid w:val="00354CD4"/>
    <w:rsid w:val="00354D3A"/>
    <w:rsid w:val="00354F50"/>
    <w:rsid w:val="00355238"/>
    <w:rsid w:val="0035546A"/>
    <w:rsid w:val="003554A5"/>
    <w:rsid w:val="0035593A"/>
    <w:rsid w:val="003562C4"/>
    <w:rsid w:val="00356380"/>
    <w:rsid w:val="00356848"/>
    <w:rsid w:val="00356A1C"/>
    <w:rsid w:val="00356A46"/>
    <w:rsid w:val="00356B8F"/>
    <w:rsid w:val="00356DD2"/>
    <w:rsid w:val="0035702A"/>
    <w:rsid w:val="0035767A"/>
    <w:rsid w:val="0035787D"/>
    <w:rsid w:val="00357A9A"/>
    <w:rsid w:val="00357AC1"/>
    <w:rsid w:val="00357BF3"/>
    <w:rsid w:val="00357C07"/>
    <w:rsid w:val="00357EEB"/>
    <w:rsid w:val="00357F80"/>
    <w:rsid w:val="00360013"/>
    <w:rsid w:val="00360191"/>
    <w:rsid w:val="00360192"/>
    <w:rsid w:val="003603DD"/>
    <w:rsid w:val="0036049D"/>
    <w:rsid w:val="0036058A"/>
    <w:rsid w:val="003606A6"/>
    <w:rsid w:val="00360C3B"/>
    <w:rsid w:val="00361129"/>
    <w:rsid w:val="003613F2"/>
    <w:rsid w:val="00361CD7"/>
    <w:rsid w:val="0036210D"/>
    <w:rsid w:val="00362393"/>
    <w:rsid w:val="003625E0"/>
    <w:rsid w:val="00362765"/>
    <w:rsid w:val="00362996"/>
    <w:rsid w:val="00362E0F"/>
    <w:rsid w:val="00362EAD"/>
    <w:rsid w:val="00362F0C"/>
    <w:rsid w:val="00363559"/>
    <w:rsid w:val="00363D0A"/>
    <w:rsid w:val="00363F84"/>
    <w:rsid w:val="00363F87"/>
    <w:rsid w:val="00364127"/>
    <w:rsid w:val="00364367"/>
    <w:rsid w:val="0036479C"/>
    <w:rsid w:val="00364959"/>
    <w:rsid w:val="00364DA6"/>
    <w:rsid w:val="00364ED8"/>
    <w:rsid w:val="00364FEB"/>
    <w:rsid w:val="00365292"/>
    <w:rsid w:val="003652C7"/>
    <w:rsid w:val="003658AB"/>
    <w:rsid w:val="00365A5D"/>
    <w:rsid w:val="00365DCC"/>
    <w:rsid w:val="00366028"/>
    <w:rsid w:val="00366035"/>
    <w:rsid w:val="003664B1"/>
    <w:rsid w:val="00366AE4"/>
    <w:rsid w:val="00366C6A"/>
    <w:rsid w:val="0036702D"/>
    <w:rsid w:val="003671A2"/>
    <w:rsid w:val="00367A55"/>
    <w:rsid w:val="00367DFD"/>
    <w:rsid w:val="0037057D"/>
    <w:rsid w:val="00370968"/>
    <w:rsid w:val="0037098E"/>
    <w:rsid w:val="00370B27"/>
    <w:rsid w:val="00370FC2"/>
    <w:rsid w:val="003710C2"/>
    <w:rsid w:val="00371132"/>
    <w:rsid w:val="0037117F"/>
    <w:rsid w:val="003711AF"/>
    <w:rsid w:val="003717EC"/>
    <w:rsid w:val="0037183B"/>
    <w:rsid w:val="003719B0"/>
    <w:rsid w:val="00371CFA"/>
    <w:rsid w:val="00371F59"/>
    <w:rsid w:val="0037248D"/>
    <w:rsid w:val="00372683"/>
    <w:rsid w:val="00372941"/>
    <w:rsid w:val="00372C27"/>
    <w:rsid w:val="00373111"/>
    <w:rsid w:val="0037360F"/>
    <w:rsid w:val="00373648"/>
    <w:rsid w:val="003736E8"/>
    <w:rsid w:val="0037378F"/>
    <w:rsid w:val="003739A1"/>
    <w:rsid w:val="00373B9E"/>
    <w:rsid w:val="00373CDB"/>
    <w:rsid w:val="00373CFB"/>
    <w:rsid w:val="00373FCA"/>
    <w:rsid w:val="00374441"/>
    <w:rsid w:val="0037452A"/>
    <w:rsid w:val="003749EC"/>
    <w:rsid w:val="00374A94"/>
    <w:rsid w:val="00374D86"/>
    <w:rsid w:val="00375060"/>
    <w:rsid w:val="00375138"/>
    <w:rsid w:val="0037521E"/>
    <w:rsid w:val="003752F5"/>
    <w:rsid w:val="00375364"/>
    <w:rsid w:val="003753E1"/>
    <w:rsid w:val="00375CD1"/>
    <w:rsid w:val="00375D7B"/>
    <w:rsid w:val="00375E62"/>
    <w:rsid w:val="003760AA"/>
    <w:rsid w:val="00376567"/>
    <w:rsid w:val="00376E3A"/>
    <w:rsid w:val="003770F0"/>
    <w:rsid w:val="00377117"/>
    <w:rsid w:val="00377419"/>
    <w:rsid w:val="00377457"/>
    <w:rsid w:val="00377617"/>
    <w:rsid w:val="00377A77"/>
    <w:rsid w:val="00377A9F"/>
    <w:rsid w:val="00377CCE"/>
    <w:rsid w:val="00377ED9"/>
    <w:rsid w:val="0038020B"/>
    <w:rsid w:val="00380288"/>
    <w:rsid w:val="0038030A"/>
    <w:rsid w:val="0038032B"/>
    <w:rsid w:val="00380575"/>
    <w:rsid w:val="0038079D"/>
    <w:rsid w:val="003808A0"/>
    <w:rsid w:val="00380952"/>
    <w:rsid w:val="003809D5"/>
    <w:rsid w:val="00380A41"/>
    <w:rsid w:val="00380B87"/>
    <w:rsid w:val="00380D4C"/>
    <w:rsid w:val="00380E62"/>
    <w:rsid w:val="00381064"/>
    <w:rsid w:val="003811DD"/>
    <w:rsid w:val="00381430"/>
    <w:rsid w:val="00381568"/>
    <w:rsid w:val="00381637"/>
    <w:rsid w:val="003819B9"/>
    <w:rsid w:val="00381A5F"/>
    <w:rsid w:val="00381C7D"/>
    <w:rsid w:val="0038201C"/>
    <w:rsid w:val="003821BA"/>
    <w:rsid w:val="003823B0"/>
    <w:rsid w:val="00382889"/>
    <w:rsid w:val="003828ED"/>
    <w:rsid w:val="00382BD7"/>
    <w:rsid w:val="00382E9D"/>
    <w:rsid w:val="0038314D"/>
    <w:rsid w:val="00383226"/>
    <w:rsid w:val="003833EC"/>
    <w:rsid w:val="0038396D"/>
    <w:rsid w:val="00383C4B"/>
    <w:rsid w:val="00383EE5"/>
    <w:rsid w:val="00383FD2"/>
    <w:rsid w:val="003844A7"/>
    <w:rsid w:val="0038452A"/>
    <w:rsid w:val="00384679"/>
    <w:rsid w:val="00384832"/>
    <w:rsid w:val="00384A3A"/>
    <w:rsid w:val="00384B35"/>
    <w:rsid w:val="00384C76"/>
    <w:rsid w:val="00384FE2"/>
    <w:rsid w:val="0038519C"/>
    <w:rsid w:val="00385A99"/>
    <w:rsid w:val="00385F92"/>
    <w:rsid w:val="00385FA0"/>
    <w:rsid w:val="00386065"/>
    <w:rsid w:val="00386581"/>
    <w:rsid w:val="003868EA"/>
    <w:rsid w:val="003869A5"/>
    <w:rsid w:val="003869BF"/>
    <w:rsid w:val="00386B3A"/>
    <w:rsid w:val="00386BAF"/>
    <w:rsid w:val="00386CC9"/>
    <w:rsid w:val="00387739"/>
    <w:rsid w:val="00387A0C"/>
    <w:rsid w:val="00387A2E"/>
    <w:rsid w:val="00387A33"/>
    <w:rsid w:val="00387DF9"/>
    <w:rsid w:val="00387E06"/>
    <w:rsid w:val="00387E2C"/>
    <w:rsid w:val="00390116"/>
    <w:rsid w:val="00390571"/>
    <w:rsid w:val="0039061A"/>
    <w:rsid w:val="00390644"/>
    <w:rsid w:val="003909FD"/>
    <w:rsid w:val="00390BC6"/>
    <w:rsid w:val="00390E93"/>
    <w:rsid w:val="00391422"/>
    <w:rsid w:val="00391459"/>
    <w:rsid w:val="0039152C"/>
    <w:rsid w:val="0039154F"/>
    <w:rsid w:val="00391663"/>
    <w:rsid w:val="0039180E"/>
    <w:rsid w:val="0039194F"/>
    <w:rsid w:val="00391B84"/>
    <w:rsid w:val="00391BAA"/>
    <w:rsid w:val="00391BBB"/>
    <w:rsid w:val="00391D06"/>
    <w:rsid w:val="00391D76"/>
    <w:rsid w:val="00391E28"/>
    <w:rsid w:val="00391E6A"/>
    <w:rsid w:val="00391FA3"/>
    <w:rsid w:val="00392259"/>
    <w:rsid w:val="003922C9"/>
    <w:rsid w:val="00392636"/>
    <w:rsid w:val="00392822"/>
    <w:rsid w:val="003928A4"/>
    <w:rsid w:val="003928CD"/>
    <w:rsid w:val="00392938"/>
    <w:rsid w:val="00392983"/>
    <w:rsid w:val="00392A81"/>
    <w:rsid w:val="00392B17"/>
    <w:rsid w:val="00392D7F"/>
    <w:rsid w:val="00392EAA"/>
    <w:rsid w:val="003931F3"/>
    <w:rsid w:val="0039323E"/>
    <w:rsid w:val="00393306"/>
    <w:rsid w:val="00393498"/>
    <w:rsid w:val="00393584"/>
    <w:rsid w:val="003935B1"/>
    <w:rsid w:val="00393976"/>
    <w:rsid w:val="00393CFF"/>
    <w:rsid w:val="00393F38"/>
    <w:rsid w:val="00393FCC"/>
    <w:rsid w:val="0039407B"/>
    <w:rsid w:val="003945B3"/>
    <w:rsid w:val="00394726"/>
    <w:rsid w:val="00394E7B"/>
    <w:rsid w:val="00394F53"/>
    <w:rsid w:val="0039521A"/>
    <w:rsid w:val="00395A76"/>
    <w:rsid w:val="00395B0A"/>
    <w:rsid w:val="00395D38"/>
    <w:rsid w:val="00395E0C"/>
    <w:rsid w:val="00395EC6"/>
    <w:rsid w:val="00396384"/>
    <w:rsid w:val="003964EB"/>
    <w:rsid w:val="0039652F"/>
    <w:rsid w:val="003967D1"/>
    <w:rsid w:val="003968DA"/>
    <w:rsid w:val="003974D1"/>
    <w:rsid w:val="00397720"/>
    <w:rsid w:val="003979F8"/>
    <w:rsid w:val="00397F91"/>
    <w:rsid w:val="00397FDB"/>
    <w:rsid w:val="003A00CA"/>
    <w:rsid w:val="003A0260"/>
    <w:rsid w:val="003A02CC"/>
    <w:rsid w:val="003A0373"/>
    <w:rsid w:val="003A0B53"/>
    <w:rsid w:val="003A0C6F"/>
    <w:rsid w:val="003A0EA5"/>
    <w:rsid w:val="003A0FA0"/>
    <w:rsid w:val="003A1344"/>
    <w:rsid w:val="003A1380"/>
    <w:rsid w:val="003A1418"/>
    <w:rsid w:val="003A21B9"/>
    <w:rsid w:val="003A24B2"/>
    <w:rsid w:val="003A25BE"/>
    <w:rsid w:val="003A27C0"/>
    <w:rsid w:val="003A2B70"/>
    <w:rsid w:val="003A2BF0"/>
    <w:rsid w:val="003A2D02"/>
    <w:rsid w:val="003A3009"/>
    <w:rsid w:val="003A3037"/>
    <w:rsid w:val="003A308F"/>
    <w:rsid w:val="003A3766"/>
    <w:rsid w:val="003A39B1"/>
    <w:rsid w:val="003A3CEF"/>
    <w:rsid w:val="003A3E73"/>
    <w:rsid w:val="003A3EA9"/>
    <w:rsid w:val="003A4080"/>
    <w:rsid w:val="003A4232"/>
    <w:rsid w:val="003A4249"/>
    <w:rsid w:val="003A442E"/>
    <w:rsid w:val="003A4B2B"/>
    <w:rsid w:val="003A4E8D"/>
    <w:rsid w:val="003A5431"/>
    <w:rsid w:val="003A5590"/>
    <w:rsid w:val="003A56BC"/>
    <w:rsid w:val="003A589B"/>
    <w:rsid w:val="003A5956"/>
    <w:rsid w:val="003A5A1B"/>
    <w:rsid w:val="003A62F6"/>
    <w:rsid w:val="003A63CD"/>
    <w:rsid w:val="003A63D8"/>
    <w:rsid w:val="003A64EC"/>
    <w:rsid w:val="003A662C"/>
    <w:rsid w:val="003A66EF"/>
    <w:rsid w:val="003A67EF"/>
    <w:rsid w:val="003A6B51"/>
    <w:rsid w:val="003A7034"/>
    <w:rsid w:val="003A7084"/>
    <w:rsid w:val="003A7213"/>
    <w:rsid w:val="003A76E1"/>
    <w:rsid w:val="003A78B6"/>
    <w:rsid w:val="003A7E7C"/>
    <w:rsid w:val="003A7FAA"/>
    <w:rsid w:val="003B037A"/>
    <w:rsid w:val="003B06E6"/>
    <w:rsid w:val="003B08B9"/>
    <w:rsid w:val="003B0A7F"/>
    <w:rsid w:val="003B0ABC"/>
    <w:rsid w:val="003B0D7B"/>
    <w:rsid w:val="003B0E6C"/>
    <w:rsid w:val="003B0EBA"/>
    <w:rsid w:val="003B0F6D"/>
    <w:rsid w:val="003B1204"/>
    <w:rsid w:val="003B13C9"/>
    <w:rsid w:val="003B19EB"/>
    <w:rsid w:val="003B1AB1"/>
    <w:rsid w:val="003B1AF7"/>
    <w:rsid w:val="003B1B72"/>
    <w:rsid w:val="003B1BC1"/>
    <w:rsid w:val="003B1E10"/>
    <w:rsid w:val="003B20ED"/>
    <w:rsid w:val="003B2119"/>
    <w:rsid w:val="003B222D"/>
    <w:rsid w:val="003B2273"/>
    <w:rsid w:val="003B22FF"/>
    <w:rsid w:val="003B261C"/>
    <w:rsid w:val="003B26B1"/>
    <w:rsid w:val="003B28BC"/>
    <w:rsid w:val="003B29AD"/>
    <w:rsid w:val="003B2A41"/>
    <w:rsid w:val="003B2EB6"/>
    <w:rsid w:val="003B2F0E"/>
    <w:rsid w:val="003B2F69"/>
    <w:rsid w:val="003B3001"/>
    <w:rsid w:val="003B34E7"/>
    <w:rsid w:val="003B37FE"/>
    <w:rsid w:val="003B3866"/>
    <w:rsid w:val="003B3938"/>
    <w:rsid w:val="003B3D67"/>
    <w:rsid w:val="003B3EA0"/>
    <w:rsid w:val="003B3F55"/>
    <w:rsid w:val="003B4014"/>
    <w:rsid w:val="003B4076"/>
    <w:rsid w:val="003B4364"/>
    <w:rsid w:val="003B43FD"/>
    <w:rsid w:val="003B4404"/>
    <w:rsid w:val="003B490D"/>
    <w:rsid w:val="003B49AD"/>
    <w:rsid w:val="003B4CFF"/>
    <w:rsid w:val="003B4D7F"/>
    <w:rsid w:val="003B4E8C"/>
    <w:rsid w:val="003B53AE"/>
    <w:rsid w:val="003B5540"/>
    <w:rsid w:val="003B562E"/>
    <w:rsid w:val="003B56E8"/>
    <w:rsid w:val="003B5DAF"/>
    <w:rsid w:val="003B5DF9"/>
    <w:rsid w:val="003B5F84"/>
    <w:rsid w:val="003B6200"/>
    <w:rsid w:val="003B62AD"/>
    <w:rsid w:val="003B6306"/>
    <w:rsid w:val="003B65C3"/>
    <w:rsid w:val="003B681B"/>
    <w:rsid w:val="003B6FA6"/>
    <w:rsid w:val="003B712A"/>
    <w:rsid w:val="003B72D0"/>
    <w:rsid w:val="003B7411"/>
    <w:rsid w:val="003B7520"/>
    <w:rsid w:val="003B7860"/>
    <w:rsid w:val="003B7900"/>
    <w:rsid w:val="003C0096"/>
    <w:rsid w:val="003C01D5"/>
    <w:rsid w:val="003C01EA"/>
    <w:rsid w:val="003C0A4F"/>
    <w:rsid w:val="003C0A93"/>
    <w:rsid w:val="003C0B9F"/>
    <w:rsid w:val="003C0CC3"/>
    <w:rsid w:val="003C0E78"/>
    <w:rsid w:val="003C10C2"/>
    <w:rsid w:val="003C13FD"/>
    <w:rsid w:val="003C15D2"/>
    <w:rsid w:val="003C161C"/>
    <w:rsid w:val="003C1B51"/>
    <w:rsid w:val="003C1B71"/>
    <w:rsid w:val="003C1EF5"/>
    <w:rsid w:val="003C1EFF"/>
    <w:rsid w:val="003C20AF"/>
    <w:rsid w:val="003C20C6"/>
    <w:rsid w:val="003C2161"/>
    <w:rsid w:val="003C2279"/>
    <w:rsid w:val="003C2570"/>
    <w:rsid w:val="003C38DF"/>
    <w:rsid w:val="003C411D"/>
    <w:rsid w:val="003C44C4"/>
    <w:rsid w:val="003C47FE"/>
    <w:rsid w:val="003C4AFA"/>
    <w:rsid w:val="003C4B28"/>
    <w:rsid w:val="003C4C0F"/>
    <w:rsid w:val="003C4CD3"/>
    <w:rsid w:val="003C50B0"/>
    <w:rsid w:val="003C51EB"/>
    <w:rsid w:val="003C5333"/>
    <w:rsid w:val="003C57EC"/>
    <w:rsid w:val="003C581D"/>
    <w:rsid w:val="003C5A07"/>
    <w:rsid w:val="003C5B66"/>
    <w:rsid w:val="003C5CBE"/>
    <w:rsid w:val="003C5E99"/>
    <w:rsid w:val="003C5F18"/>
    <w:rsid w:val="003C5F81"/>
    <w:rsid w:val="003C62E2"/>
    <w:rsid w:val="003C63D9"/>
    <w:rsid w:val="003C6533"/>
    <w:rsid w:val="003C6965"/>
    <w:rsid w:val="003C69D3"/>
    <w:rsid w:val="003C6C39"/>
    <w:rsid w:val="003C6E67"/>
    <w:rsid w:val="003C6FF5"/>
    <w:rsid w:val="003C724A"/>
    <w:rsid w:val="003C74AA"/>
    <w:rsid w:val="003C782E"/>
    <w:rsid w:val="003C7835"/>
    <w:rsid w:val="003C7B44"/>
    <w:rsid w:val="003C7F03"/>
    <w:rsid w:val="003D01BA"/>
    <w:rsid w:val="003D04A5"/>
    <w:rsid w:val="003D0601"/>
    <w:rsid w:val="003D0652"/>
    <w:rsid w:val="003D0660"/>
    <w:rsid w:val="003D0881"/>
    <w:rsid w:val="003D09B9"/>
    <w:rsid w:val="003D0A4B"/>
    <w:rsid w:val="003D0CBB"/>
    <w:rsid w:val="003D0D71"/>
    <w:rsid w:val="003D0F25"/>
    <w:rsid w:val="003D0F67"/>
    <w:rsid w:val="003D0F78"/>
    <w:rsid w:val="003D0F93"/>
    <w:rsid w:val="003D107F"/>
    <w:rsid w:val="003D10B7"/>
    <w:rsid w:val="003D1465"/>
    <w:rsid w:val="003D156F"/>
    <w:rsid w:val="003D1570"/>
    <w:rsid w:val="003D1BFC"/>
    <w:rsid w:val="003D1C64"/>
    <w:rsid w:val="003D20C1"/>
    <w:rsid w:val="003D20EB"/>
    <w:rsid w:val="003D219B"/>
    <w:rsid w:val="003D24B7"/>
    <w:rsid w:val="003D254E"/>
    <w:rsid w:val="003D285C"/>
    <w:rsid w:val="003D28C5"/>
    <w:rsid w:val="003D2AC3"/>
    <w:rsid w:val="003D2FCE"/>
    <w:rsid w:val="003D311F"/>
    <w:rsid w:val="003D318C"/>
    <w:rsid w:val="003D35FD"/>
    <w:rsid w:val="003D3680"/>
    <w:rsid w:val="003D3764"/>
    <w:rsid w:val="003D38A5"/>
    <w:rsid w:val="003D39F1"/>
    <w:rsid w:val="003D3C34"/>
    <w:rsid w:val="003D3C4D"/>
    <w:rsid w:val="003D3DF4"/>
    <w:rsid w:val="003D41F3"/>
    <w:rsid w:val="003D4413"/>
    <w:rsid w:val="003D441F"/>
    <w:rsid w:val="003D4433"/>
    <w:rsid w:val="003D44BB"/>
    <w:rsid w:val="003D45AC"/>
    <w:rsid w:val="003D4722"/>
    <w:rsid w:val="003D4745"/>
    <w:rsid w:val="003D479A"/>
    <w:rsid w:val="003D4B8D"/>
    <w:rsid w:val="003D4D52"/>
    <w:rsid w:val="003D50D1"/>
    <w:rsid w:val="003D5152"/>
    <w:rsid w:val="003D51D2"/>
    <w:rsid w:val="003D52E1"/>
    <w:rsid w:val="003D5451"/>
    <w:rsid w:val="003D548F"/>
    <w:rsid w:val="003D55D5"/>
    <w:rsid w:val="003D59EB"/>
    <w:rsid w:val="003D5FD9"/>
    <w:rsid w:val="003D65AC"/>
    <w:rsid w:val="003D6A1A"/>
    <w:rsid w:val="003D6F02"/>
    <w:rsid w:val="003D756B"/>
    <w:rsid w:val="003D7653"/>
    <w:rsid w:val="003D76F2"/>
    <w:rsid w:val="003D7A5C"/>
    <w:rsid w:val="003D7D2C"/>
    <w:rsid w:val="003D7D4A"/>
    <w:rsid w:val="003D7F2D"/>
    <w:rsid w:val="003D7FCD"/>
    <w:rsid w:val="003E0082"/>
    <w:rsid w:val="003E040F"/>
    <w:rsid w:val="003E045E"/>
    <w:rsid w:val="003E054E"/>
    <w:rsid w:val="003E07CB"/>
    <w:rsid w:val="003E0B8C"/>
    <w:rsid w:val="003E0C6D"/>
    <w:rsid w:val="003E0F1F"/>
    <w:rsid w:val="003E0FAD"/>
    <w:rsid w:val="003E10B9"/>
    <w:rsid w:val="003E1722"/>
    <w:rsid w:val="003E1CD6"/>
    <w:rsid w:val="003E228F"/>
    <w:rsid w:val="003E2365"/>
    <w:rsid w:val="003E2473"/>
    <w:rsid w:val="003E253E"/>
    <w:rsid w:val="003E2B08"/>
    <w:rsid w:val="003E31E3"/>
    <w:rsid w:val="003E3210"/>
    <w:rsid w:val="003E3345"/>
    <w:rsid w:val="003E3550"/>
    <w:rsid w:val="003E3672"/>
    <w:rsid w:val="003E375E"/>
    <w:rsid w:val="003E3D41"/>
    <w:rsid w:val="003E4046"/>
    <w:rsid w:val="003E40F1"/>
    <w:rsid w:val="003E4201"/>
    <w:rsid w:val="003E427D"/>
    <w:rsid w:val="003E42CF"/>
    <w:rsid w:val="003E4575"/>
    <w:rsid w:val="003E4577"/>
    <w:rsid w:val="003E4A1F"/>
    <w:rsid w:val="003E50F5"/>
    <w:rsid w:val="003E5108"/>
    <w:rsid w:val="003E5502"/>
    <w:rsid w:val="003E56BF"/>
    <w:rsid w:val="003E5BAF"/>
    <w:rsid w:val="003E5D5A"/>
    <w:rsid w:val="003E5E97"/>
    <w:rsid w:val="003E6355"/>
    <w:rsid w:val="003E6534"/>
    <w:rsid w:val="003E65A6"/>
    <w:rsid w:val="003E684F"/>
    <w:rsid w:val="003E69CE"/>
    <w:rsid w:val="003E6A4D"/>
    <w:rsid w:val="003E6D17"/>
    <w:rsid w:val="003E7144"/>
    <w:rsid w:val="003E7190"/>
    <w:rsid w:val="003E71EF"/>
    <w:rsid w:val="003E7438"/>
    <w:rsid w:val="003E7687"/>
    <w:rsid w:val="003E7995"/>
    <w:rsid w:val="003E79E7"/>
    <w:rsid w:val="003E79F0"/>
    <w:rsid w:val="003E7A00"/>
    <w:rsid w:val="003E7A34"/>
    <w:rsid w:val="003F00C0"/>
    <w:rsid w:val="003F0196"/>
    <w:rsid w:val="003F0240"/>
    <w:rsid w:val="003F05D4"/>
    <w:rsid w:val="003F05E2"/>
    <w:rsid w:val="003F07E3"/>
    <w:rsid w:val="003F09F6"/>
    <w:rsid w:val="003F0A1B"/>
    <w:rsid w:val="003F0A7E"/>
    <w:rsid w:val="003F0AF9"/>
    <w:rsid w:val="003F0BD9"/>
    <w:rsid w:val="003F0D3B"/>
    <w:rsid w:val="003F105D"/>
    <w:rsid w:val="003F122F"/>
    <w:rsid w:val="003F138A"/>
    <w:rsid w:val="003F13BE"/>
    <w:rsid w:val="003F14C5"/>
    <w:rsid w:val="003F15E7"/>
    <w:rsid w:val="003F179D"/>
    <w:rsid w:val="003F1A97"/>
    <w:rsid w:val="003F1DAF"/>
    <w:rsid w:val="003F212B"/>
    <w:rsid w:val="003F2175"/>
    <w:rsid w:val="003F288C"/>
    <w:rsid w:val="003F2B45"/>
    <w:rsid w:val="003F2C81"/>
    <w:rsid w:val="003F3194"/>
    <w:rsid w:val="003F32E3"/>
    <w:rsid w:val="003F3319"/>
    <w:rsid w:val="003F3727"/>
    <w:rsid w:val="003F39F2"/>
    <w:rsid w:val="003F3CC9"/>
    <w:rsid w:val="003F3F12"/>
    <w:rsid w:val="003F3F41"/>
    <w:rsid w:val="003F4191"/>
    <w:rsid w:val="003F41A1"/>
    <w:rsid w:val="003F4667"/>
    <w:rsid w:val="003F4AF9"/>
    <w:rsid w:val="003F4B4A"/>
    <w:rsid w:val="003F4DFE"/>
    <w:rsid w:val="003F5465"/>
    <w:rsid w:val="003F5777"/>
    <w:rsid w:val="003F60FE"/>
    <w:rsid w:val="003F6189"/>
    <w:rsid w:val="003F66E0"/>
    <w:rsid w:val="003F6738"/>
    <w:rsid w:val="003F68E0"/>
    <w:rsid w:val="003F6BE8"/>
    <w:rsid w:val="003F6C4E"/>
    <w:rsid w:val="003F6CA9"/>
    <w:rsid w:val="003F6F09"/>
    <w:rsid w:val="003F7284"/>
    <w:rsid w:val="003F7707"/>
    <w:rsid w:val="003F7EA2"/>
    <w:rsid w:val="003F7EBF"/>
    <w:rsid w:val="00400321"/>
    <w:rsid w:val="00400377"/>
    <w:rsid w:val="004003FC"/>
    <w:rsid w:val="0040068B"/>
    <w:rsid w:val="0040069E"/>
    <w:rsid w:val="00400A12"/>
    <w:rsid w:val="00400EBF"/>
    <w:rsid w:val="004010DB"/>
    <w:rsid w:val="0040114F"/>
    <w:rsid w:val="00401252"/>
    <w:rsid w:val="00401741"/>
    <w:rsid w:val="00401BD4"/>
    <w:rsid w:val="00401EE8"/>
    <w:rsid w:val="00401F22"/>
    <w:rsid w:val="0040219F"/>
    <w:rsid w:val="004021B9"/>
    <w:rsid w:val="004021C5"/>
    <w:rsid w:val="0040234F"/>
    <w:rsid w:val="004023B1"/>
    <w:rsid w:val="0040246E"/>
    <w:rsid w:val="004024AB"/>
    <w:rsid w:val="004024AF"/>
    <w:rsid w:val="004024F9"/>
    <w:rsid w:val="004025B3"/>
    <w:rsid w:val="004028C9"/>
    <w:rsid w:val="004029D5"/>
    <w:rsid w:val="00402A11"/>
    <w:rsid w:val="00402AF0"/>
    <w:rsid w:val="00402E6D"/>
    <w:rsid w:val="00402EC3"/>
    <w:rsid w:val="004034C4"/>
    <w:rsid w:val="0040353F"/>
    <w:rsid w:val="004035FC"/>
    <w:rsid w:val="00403928"/>
    <w:rsid w:val="00403C37"/>
    <w:rsid w:val="00404C27"/>
    <w:rsid w:val="00404C54"/>
    <w:rsid w:val="00404CDC"/>
    <w:rsid w:val="00404F45"/>
    <w:rsid w:val="004050E2"/>
    <w:rsid w:val="00405335"/>
    <w:rsid w:val="004053CC"/>
    <w:rsid w:val="004055BA"/>
    <w:rsid w:val="00405C29"/>
    <w:rsid w:val="00406244"/>
    <w:rsid w:val="00406390"/>
    <w:rsid w:val="0040647D"/>
    <w:rsid w:val="00406A4C"/>
    <w:rsid w:val="00406D60"/>
    <w:rsid w:val="0040703A"/>
    <w:rsid w:val="004071D3"/>
    <w:rsid w:val="0040743E"/>
    <w:rsid w:val="004076E7"/>
    <w:rsid w:val="004078BA"/>
    <w:rsid w:val="00407AB5"/>
    <w:rsid w:val="00407DBB"/>
    <w:rsid w:val="0041060A"/>
    <w:rsid w:val="0041095A"/>
    <w:rsid w:val="00410B67"/>
    <w:rsid w:val="00410ED5"/>
    <w:rsid w:val="00410F44"/>
    <w:rsid w:val="00410FC8"/>
    <w:rsid w:val="0041109C"/>
    <w:rsid w:val="0041140B"/>
    <w:rsid w:val="00411860"/>
    <w:rsid w:val="0041195F"/>
    <w:rsid w:val="004119EE"/>
    <w:rsid w:val="004120C4"/>
    <w:rsid w:val="00412378"/>
    <w:rsid w:val="004123C7"/>
    <w:rsid w:val="00412645"/>
    <w:rsid w:val="0041273A"/>
    <w:rsid w:val="00412A33"/>
    <w:rsid w:val="00412BB4"/>
    <w:rsid w:val="00412C5E"/>
    <w:rsid w:val="004130C9"/>
    <w:rsid w:val="004131D4"/>
    <w:rsid w:val="0041335F"/>
    <w:rsid w:val="00413657"/>
    <w:rsid w:val="0041390B"/>
    <w:rsid w:val="00413937"/>
    <w:rsid w:val="00413E02"/>
    <w:rsid w:val="00414397"/>
    <w:rsid w:val="00414641"/>
    <w:rsid w:val="00414946"/>
    <w:rsid w:val="00414AA8"/>
    <w:rsid w:val="00414B1B"/>
    <w:rsid w:val="00414E72"/>
    <w:rsid w:val="00414E8C"/>
    <w:rsid w:val="00414EA8"/>
    <w:rsid w:val="00414EBB"/>
    <w:rsid w:val="004155EF"/>
    <w:rsid w:val="00415B51"/>
    <w:rsid w:val="00415CE8"/>
    <w:rsid w:val="00415E2A"/>
    <w:rsid w:val="00415FBB"/>
    <w:rsid w:val="00416371"/>
    <w:rsid w:val="00416497"/>
    <w:rsid w:val="004164AE"/>
    <w:rsid w:val="0041667F"/>
    <w:rsid w:val="00416DAE"/>
    <w:rsid w:val="00416E00"/>
    <w:rsid w:val="0041704B"/>
    <w:rsid w:val="00417265"/>
    <w:rsid w:val="00417562"/>
    <w:rsid w:val="004176BD"/>
    <w:rsid w:val="0041781E"/>
    <w:rsid w:val="00417896"/>
    <w:rsid w:val="004178D1"/>
    <w:rsid w:val="00417B1F"/>
    <w:rsid w:val="00417D89"/>
    <w:rsid w:val="00420169"/>
    <w:rsid w:val="0042041A"/>
    <w:rsid w:val="004205D6"/>
    <w:rsid w:val="0042077F"/>
    <w:rsid w:val="004207BE"/>
    <w:rsid w:val="004207D1"/>
    <w:rsid w:val="00420A83"/>
    <w:rsid w:val="00420BED"/>
    <w:rsid w:val="00420E8B"/>
    <w:rsid w:val="0042102D"/>
    <w:rsid w:val="004212CC"/>
    <w:rsid w:val="00421C2E"/>
    <w:rsid w:val="00421DE5"/>
    <w:rsid w:val="00421E0F"/>
    <w:rsid w:val="00422182"/>
    <w:rsid w:val="00422354"/>
    <w:rsid w:val="00422D5A"/>
    <w:rsid w:val="00422E37"/>
    <w:rsid w:val="0042311C"/>
    <w:rsid w:val="00423175"/>
    <w:rsid w:val="0042343D"/>
    <w:rsid w:val="004235E6"/>
    <w:rsid w:val="004235F5"/>
    <w:rsid w:val="00423905"/>
    <w:rsid w:val="00423BF6"/>
    <w:rsid w:val="00423FDD"/>
    <w:rsid w:val="0042434E"/>
    <w:rsid w:val="00425537"/>
    <w:rsid w:val="004255CC"/>
    <w:rsid w:val="0042587A"/>
    <w:rsid w:val="00426214"/>
    <w:rsid w:val="004262D5"/>
    <w:rsid w:val="00426360"/>
    <w:rsid w:val="00426444"/>
    <w:rsid w:val="00426756"/>
    <w:rsid w:val="004267BB"/>
    <w:rsid w:val="004269AE"/>
    <w:rsid w:val="00426C0B"/>
    <w:rsid w:val="00426FB0"/>
    <w:rsid w:val="004272F4"/>
    <w:rsid w:val="004273A8"/>
    <w:rsid w:val="0042771D"/>
    <w:rsid w:val="004277C5"/>
    <w:rsid w:val="00427A05"/>
    <w:rsid w:val="00427A86"/>
    <w:rsid w:val="00427D05"/>
    <w:rsid w:val="00427D68"/>
    <w:rsid w:val="00427E46"/>
    <w:rsid w:val="00430122"/>
    <w:rsid w:val="0043027D"/>
    <w:rsid w:val="0043058C"/>
    <w:rsid w:val="00430713"/>
    <w:rsid w:val="00430828"/>
    <w:rsid w:val="00430861"/>
    <w:rsid w:val="00430BE4"/>
    <w:rsid w:val="00430CE4"/>
    <w:rsid w:val="00430DDE"/>
    <w:rsid w:val="0043136C"/>
    <w:rsid w:val="0043166A"/>
    <w:rsid w:val="004317CB"/>
    <w:rsid w:val="004318B9"/>
    <w:rsid w:val="00431938"/>
    <w:rsid w:val="00431F8C"/>
    <w:rsid w:val="00432011"/>
    <w:rsid w:val="0043213E"/>
    <w:rsid w:val="00432374"/>
    <w:rsid w:val="0043296B"/>
    <w:rsid w:val="00432B48"/>
    <w:rsid w:val="00432D55"/>
    <w:rsid w:val="00432D6A"/>
    <w:rsid w:val="00432E12"/>
    <w:rsid w:val="00432E90"/>
    <w:rsid w:val="00432F33"/>
    <w:rsid w:val="004330D4"/>
    <w:rsid w:val="004331A9"/>
    <w:rsid w:val="00433282"/>
    <w:rsid w:val="004332DB"/>
    <w:rsid w:val="00433450"/>
    <w:rsid w:val="00433574"/>
    <w:rsid w:val="004338D4"/>
    <w:rsid w:val="00433D03"/>
    <w:rsid w:val="00433DB4"/>
    <w:rsid w:val="00433F4E"/>
    <w:rsid w:val="00434079"/>
    <w:rsid w:val="00434096"/>
    <w:rsid w:val="0043411F"/>
    <w:rsid w:val="00434193"/>
    <w:rsid w:val="004350CA"/>
    <w:rsid w:val="00435B2F"/>
    <w:rsid w:val="00435BF3"/>
    <w:rsid w:val="00435F35"/>
    <w:rsid w:val="00435FC2"/>
    <w:rsid w:val="004361DE"/>
    <w:rsid w:val="00436C0E"/>
    <w:rsid w:val="00436DD9"/>
    <w:rsid w:val="00436E57"/>
    <w:rsid w:val="004370DC"/>
    <w:rsid w:val="004373A0"/>
    <w:rsid w:val="004375E6"/>
    <w:rsid w:val="00437864"/>
    <w:rsid w:val="0043794F"/>
    <w:rsid w:val="004379D5"/>
    <w:rsid w:val="00437B01"/>
    <w:rsid w:val="00437B65"/>
    <w:rsid w:val="00437C27"/>
    <w:rsid w:val="00437D88"/>
    <w:rsid w:val="00437E83"/>
    <w:rsid w:val="00437F07"/>
    <w:rsid w:val="00440033"/>
    <w:rsid w:val="004402C5"/>
    <w:rsid w:val="00440475"/>
    <w:rsid w:val="004407D8"/>
    <w:rsid w:val="0044081C"/>
    <w:rsid w:val="00440A6D"/>
    <w:rsid w:val="00440B75"/>
    <w:rsid w:val="00440CCF"/>
    <w:rsid w:val="00440D2F"/>
    <w:rsid w:val="004410A7"/>
    <w:rsid w:val="00441152"/>
    <w:rsid w:val="0044125E"/>
    <w:rsid w:val="004420CE"/>
    <w:rsid w:val="00442247"/>
    <w:rsid w:val="004422B9"/>
    <w:rsid w:val="00442B71"/>
    <w:rsid w:val="00442CE5"/>
    <w:rsid w:val="00442D4C"/>
    <w:rsid w:val="00442F81"/>
    <w:rsid w:val="00442FDC"/>
    <w:rsid w:val="0044302D"/>
    <w:rsid w:val="00443099"/>
    <w:rsid w:val="004430CA"/>
    <w:rsid w:val="0044338F"/>
    <w:rsid w:val="0044342B"/>
    <w:rsid w:val="004434E4"/>
    <w:rsid w:val="004434FB"/>
    <w:rsid w:val="00443E27"/>
    <w:rsid w:val="00444068"/>
    <w:rsid w:val="00444318"/>
    <w:rsid w:val="0044437A"/>
    <w:rsid w:val="00444584"/>
    <w:rsid w:val="00444620"/>
    <w:rsid w:val="00444950"/>
    <w:rsid w:val="0044496D"/>
    <w:rsid w:val="00444C3C"/>
    <w:rsid w:val="00444D29"/>
    <w:rsid w:val="00444EE8"/>
    <w:rsid w:val="00445299"/>
    <w:rsid w:val="00445B3D"/>
    <w:rsid w:val="00445F61"/>
    <w:rsid w:val="00446386"/>
    <w:rsid w:val="00446619"/>
    <w:rsid w:val="0044699C"/>
    <w:rsid w:val="00446A91"/>
    <w:rsid w:val="00446B21"/>
    <w:rsid w:val="00446B30"/>
    <w:rsid w:val="00446C25"/>
    <w:rsid w:val="00446D80"/>
    <w:rsid w:val="00446EC2"/>
    <w:rsid w:val="00446FAC"/>
    <w:rsid w:val="00447148"/>
    <w:rsid w:val="0044731B"/>
    <w:rsid w:val="00447610"/>
    <w:rsid w:val="00447905"/>
    <w:rsid w:val="00447ADF"/>
    <w:rsid w:val="00447B1C"/>
    <w:rsid w:val="00447D4A"/>
    <w:rsid w:val="00447E3C"/>
    <w:rsid w:val="00447FCB"/>
    <w:rsid w:val="00450272"/>
    <w:rsid w:val="0045028F"/>
    <w:rsid w:val="004502E9"/>
    <w:rsid w:val="004507BA"/>
    <w:rsid w:val="00450AA0"/>
    <w:rsid w:val="00450B61"/>
    <w:rsid w:val="00450CA5"/>
    <w:rsid w:val="00450FA6"/>
    <w:rsid w:val="00450FE0"/>
    <w:rsid w:val="0045104C"/>
    <w:rsid w:val="0045140D"/>
    <w:rsid w:val="0045155B"/>
    <w:rsid w:val="004516E4"/>
    <w:rsid w:val="004517E1"/>
    <w:rsid w:val="0045194B"/>
    <w:rsid w:val="00451990"/>
    <w:rsid w:val="004519DF"/>
    <w:rsid w:val="00451C32"/>
    <w:rsid w:val="00451E73"/>
    <w:rsid w:val="004522BE"/>
    <w:rsid w:val="00452360"/>
    <w:rsid w:val="00452684"/>
    <w:rsid w:val="0045290B"/>
    <w:rsid w:val="00452AEC"/>
    <w:rsid w:val="00452B75"/>
    <w:rsid w:val="00452BE0"/>
    <w:rsid w:val="00452E2B"/>
    <w:rsid w:val="00452F62"/>
    <w:rsid w:val="0045337D"/>
    <w:rsid w:val="004535A1"/>
    <w:rsid w:val="00453873"/>
    <w:rsid w:val="004538DD"/>
    <w:rsid w:val="004539FA"/>
    <w:rsid w:val="00453C55"/>
    <w:rsid w:val="00453ECC"/>
    <w:rsid w:val="004540FC"/>
    <w:rsid w:val="0045439D"/>
    <w:rsid w:val="0045449B"/>
    <w:rsid w:val="00454DB5"/>
    <w:rsid w:val="00454E79"/>
    <w:rsid w:val="0045536C"/>
    <w:rsid w:val="0045537F"/>
    <w:rsid w:val="00455509"/>
    <w:rsid w:val="0045553A"/>
    <w:rsid w:val="004557F3"/>
    <w:rsid w:val="00455B6A"/>
    <w:rsid w:val="00455BF8"/>
    <w:rsid w:val="00455D95"/>
    <w:rsid w:val="00455DAD"/>
    <w:rsid w:val="00455E53"/>
    <w:rsid w:val="00455E65"/>
    <w:rsid w:val="00455E8A"/>
    <w:rsid w:val="0045652D"/>
    <w:rsid w:val="004569BA"/>
    <w:rsid w:val="00456A2B"/>
    <w:rsid w:val="00456B3E"/>
    <w:rsid w:val="00456BBD"/>
    <w:rsid w:val="00456E09"/>
    <w:rsid w:val="00456F3F"/>
    <w:rsid w:val="0045711C"/>
    <w:rsid w:val="0045713C"/>
    <w:rsid w:val="004571C9"/>
    <w:rsid w:val="004575C8"/>
    <w:rsid w:val="004575FD"/>
    <w:rsid w:val="00457A88"/>
    <w:rsid w:val="00457B81"/>
    <w:rsid w:val="00457BF3"/>
    <w:rsid w:val="00457E23"/>
    <w:rsid w:val="004601BB"/>
    <w:rsid w:val="0046053A"/>
    <w:rsid w:val="004605F3"/>
    <w:rsid w:val="004606C1"/>
    <w:rsid w:val="00460917"/>
    <w:rsid w:val="00460A1F"/>
    <w:rsid w:val="00460E67"/>
    <w:rsid w:val="004610F0"/>
    <w:rsid w:val="004612F7"/>
    <w:rsid w:val="00461771"/>
    <w:rsid w:val="00461985"/>
    <w:rsid w:val="004619E5"/>
    <w:rsid w:val="004619F4"/>
    <w:rsid w:val="00461BE7"/>
    <w:rsid w:val="00461C98"/>
    <w:rsid w:val="00462282"/>
    <w:rsid w:val="00462514"/>
    <w:rsid w:val="004629D2"/>
    <w:rsid w:val="00462B35"/>
    <w:rsid w:val="00462E9C"/>
    <w:rsid w:val="00462FEC"/>
    <w:rsid w:val="004630B6"/>
    <w:rsid w:val="00463397"/>
    <w:rsid w:val="00463698"/>
    <w:rsid w:val="00463B76"/>
    <w:rsid w:val="00463C28"/>
    <w:rsid w:val="00463DB4"/>
    <w:rsid w:val="00463F07"/>
    <w:rsid w:val="00463F50"/>
    <w:rsid w:val="00463FDB"/>
    <w:rsid w:val="0046400F"/>
    <w:rsid w:val="004642F9"/>
    <w:rsid w:val="004645B8"/>
    <w:rsid w:val="00464662"/>
    <w:rsid w:val="00464918"/>
    <w:rsid w:val="00464AC9"/>
    <w:rsid w:val="00464C88"/>
    <w:rsid w:val="00464FCE"/>
    <w:rsid w:val="00465214"/>
    <w:rsid w:val="004654D2"/>
    <w:rsid w:val="0046560F"/>
    <w:rsid w:val="004656F4"/>
    <w:rsid w:val="0046570E"/>
    <w:rsid w:val="00465883"/>
    <w:rsid w:val="00465CBB"/>
    <w:rsid w:val="00465DB2"/>
    <w:rsid w:val="00465F06"/>
    <w:rsid w:val="00466485"/>
    <w:rsid w:val="00466592"/>
    <w:rsid w:val="00466610"/>
    <w:rsid w:val="00466904"/>
    <w:rsid w:val="00466961"/>
    <w:rsid w:val="00466A0D"/>
    <w:rsid w:val="00466A4B"/>
    <w:rsid w:val="00466A5B"/>
    <w:rsid w:val="00466C33"/>
    <w:rsid w:val="00466FBD"/>
    <w:rsid w:val="0046700F"/>
    <w:rsid w:val="0046720A"/>
    <w:rsid w:val="004672AB"/>
    <w:rsid w:val="00467E65"/>
    <w:rsid w:val="00467EA5"/>
    <w:rsid w:val="00467EDC"/>
    <w:rsid w:val="004700AB"/>
    <w:rsid w:val="00470279"/>
    <w:rsid w:val="0047032E"/>
    <w:rsid w:val="0047033F"/>
    <w:rsid w:val="0047087F"/>
    <w:rsid w:val="0047091E"/>
    <w:rsid w:val="0047101D"/>
    <w:rsid w:val="00471229"/>
    <w:rsid w:val="0047128D"/>
    <w:rsid w:val="0047134A"/>
    <w:rsid w:val="00471637"/>
    <w:rsid w:val="0047174D"/>
    <w:rsid w:val="004718D0"/>
    <w:rsid w:val="00471979"/>
    <w:rsid w:val="00471B64"/>
    <w:rsid w:val="00471F4B"/>
    <w:rsid w:val="00471FF1"/>
    <w:rsid w:val="004721B4"/>
    <w:rsid w:val="004724A9"/>
    <w:rsid w:val="00472524"/>
    <w:rsid w:val="00472B80"/>
    <w:rsid w:val="00472BFE"/>
    <w:rsid w:val="00472EDE"/>
    <w:rsid w:val="00472FC1"/>
    <w:rsid w:val="004730D5"/>
    <w:rsid w:val="0047328A"/>
    <w:rsid w:val="00473339"/>
    <w:rsid w:val="0047352C"/>
    <w:rsid w:val="00473618"/>
    <w:rsid w:val="004736A8"/>
    <w:rsid w:val="0047389E"/>
    <w:rsid w:val="00473AB0"/>
    <w:rsid w:val="00474064"/>
    <w:rsid w:val="0047425D"/>
    <w:rsid w:val="0047435E"/>
    <w:rsid w:val="00474371"/>
    <w:rsid w:val="00474487"/>
    <w:rsid w:val="004747F1"/>
    <w:rsid w:val="004748DB"/>
    <w:rsid w:val="004749CA"/>
    <w:rsid w:val="00474B36"/>
    <w:rsid w:val="00474B7E"/>
    <w:rsid w:val="00474B96"/>
    <w:rsid w:val="00474BC4"/>
    <w:rsid w:val="00474F15"/>
    <w:rsid w:val="004755A8"/>
    <w:rsid w:val="00475936"/>
    <w:rsid w:val="00475CBB"/>
    <w:rsid w:val="00475E65"/>
    <w:rsid w:val="00476009"/>
    <w:rsid w:val="00476035"/>
    <w:rsid w:val="00476176"/>
    <w:rsid w:val="0047619F"/>
    <w:rsid w:val="004763CA"/>
    <w:rsid w:val="00476A8C"/>
    <w:rsid w:val="00476DCA"/>
    <w:rsid w:val="00476DE0"/>
    <w:rsid w:val="00476E2C"/>
    <w:rsid w:val="00476E34"/>
    <w:rsid w:val="00477363"/>
    <w:rsid w:val="004773A2"/>
    <w:rsid w:val="004775ED"/>
    <w:rsid w:val="00477812"/>
    <w:rsid w:val="00477825"/>
    <w:rsid w:val="00477898"/>
    <w:rsid w:val="0047794D"/>
    <w:rsid w:val="00477B51"/>
    <w:rsid w:val="00477C62"/>
    <w:rsid w:val="00480052"/>
    <w:rsid w:val="004804AF"/>
    <w:rsid w:val="0048084A"/>
    <w:rsid w:val="00480D62"/>
    <w:rsid w:val="00480E51"/>
    <w:rsid w:val="00480F02"/>
    <w:rsid w:val="00480FF7"/>
    <w:rsid w:val="00481383"/>
    <w:rsid w:val="004817BF"/>
    <w:rsid w:val="00481AC0"/>
    <w:rsid w:val="00482111"/>
    <w:rsid w:val="00482114"/>
    <w:rsid w:val="00482403"/>
    <w:rsid w:val="00482490"/>
    <w:rsid w:val="0048267D"/>
    <w:rsid w:val="0048279E"/>
    <w:rsid w:val="004827BF"/>
    <w:rsid w:val="00482934"/>
    <w:rsid w:val="00482967"/>
    <w:rsid w:val="00482AF3"/>
    <w:rsid w:val="00482C99"/>
    <w:rsid w:val="00482D28"/>
    <w:rsid w:val="00482D59"/>
    <w:rsid w:val="004831DA"/>
    <w:rsid w:val="0048339D"/>
    <w:rsid w:val="00483729"/>
    <w:rsid w:val="0048384B"/>
    <w:rsid w:val="0048394D"/>
    <w:rsid w:val="00483D60"/>
    <w:rsid w:val="00483DF6"/>
    <w:rsid w:val="00483EAA"/>
    <w:rsid w:val="00483F8C"/>
    <w:rsid w:val="00484098"/>
    <w:rsid w:val="00484206"/>
    <w:rsid w:val="004842A7"/>
    <w:rsid w:val="00484311"/>
    <w:rsid w:val="004843F7"/>
    <w:rsid w:val="00484598"/>
    <w:rsid w:val="00484C30"/>
    <w:rsid w:val="00484C39"/>
    <w:rsid w:val="00484D04"/>
    <w:rsid w:val="00484F97"/>
    <w:rsid w:val="004852D4"/>
    <w:rsid w:val="00485811"/>
    <w:rsid w:val="00485BD8"/>
    <w:rsid w:val="00485C0E"/>
    <w:rsid w:val="00485F9B"/>
    <w:rsid w:val="00486034"/>
    <w:rsid w:val="004864AE"/>
    <w:rsid w:val="004864C4"/>
    <w:rsid w:val="0048650D"/>
    <w:rsid w:val="00486988"/>
    <w:rsid w:val="00486EBE"/>
    <w:rsid w:val="00487026"/>
    <w:rsid w:val="004870D0"/>
    <w:rsid w:val="004871DA"/>
    <w:rsid w:val="00487A00"/>
    <w:rsid w:val="00487C06"/>
    <w:rsid w:val="00487D0D"/>
    <w:rsid w:val="00487DCB"/>
    <w:rsid w:val="00490091"/>
    <w:rsid w:val="004902F6"/>
    <w:rsid w:val="00490379"/>
    <w:rsid w:val="00490423"/>
    <w:rsid w:val="004904BF"/>
    <w:rsid w:val="00490619"/>
    <w:rsid w:val="004906F0"/>
    <w:rsid w:val="004908FF"/>
    <w:rsid w:val="004909C3"/>
    <w:rsid w:val="00490C5D"/>
    <w:rsid w:val="00490F1C"/>
    <w:rsid w:val="00491265"/>
    <w:rsid w:val="0049149C"/>
    <w:rsid w:val="0049167F"/>
    <w:rsid w:val="0049174A"/>
    <w:rsid w:val="0049192F"/>
    <w:rsid w:val="00491A59"/>
    <w:rsid w:val="00491C7E"/>
    <w:rsid w:val="00491CC2"/>
    <w:rsid w:val="00491D97"/>
    <w:rsid w:val="00491DC5"/>
    <w:rsid w:val="0049295D"/>
    <w:rsid w:val="00492BF1"/>
    <w:rsid w:val="00492FAB"/>
    <w:rsid w:val="004939E8"/>
    <w:rsid w:val="00493AE6"/>
    <w:rsid w:val="00493B81"/>
    <w:rsid w:val="00493D10"/>
    <w:rsid w:val="00493E1E"/>
    <w:rsid w:val="00493EAC"/>
    <w:rsid w:val="0049403D"/>
    <w:rsid w:val="00494099"/>
    <w:rsid w:val="004940FA"/>
    <w:rsid w:val="00494304"/>
    <w:rsid w:val="00494682"/>
    <w:rsid w:val="00494745"/>
    <w:rsid w:val="00494AF7"/>
    <w:rsid w:val="00494C1C"/>
    <w:rsid w:val="00494CD6"/>
    <w:rsid w:val="00494F84"/>
    <w:rsid w:val="0049543E"/>
    <w:rsid w:val="004955EB"/>
    <w:rsid w:val="004956B4"/>
    <w:rsid w:val="00495E4B"/>
    <w:rsid w:val="00495E61"/>
    <w:rsid w:val="00495EA7"/>
    <w:rsid w:val="0049637C"/>
    <w:rsid w:val="00496B01"/>
    <w:rsid w:val="00496B36"/>
    <w:rsid w:val="00496E2E"/>
    <w:rsid w:val="00496FEE"/>
    <w:rsid w:val="004975B6"/>
    <w:rsid w:val="0049760B"/>
    <w:rsid w:val="004977C5"/>
    <w:rsid w:val="004979D3"/>
    <w:rsid w:val="00497CDA"/>
    <w:rsid w:val="004A00D4"/>
    <w:rsid w:val="004A05DB"/>
    <w:rsid w:val="004A0719"/>
    <w:rsid w:val="004A0AE0"/>
    <w:rsid w:val="004A0FBD"/>
    <w:rsid w:val="004A0FFD"/>
    <w:rsid w:val="004A1037"/>
    <w:rsid w:val="004A114A"/>
    <w:rsid w:val="004A1469"/>
    <w:rsid w:val="004A163D"/>
    <w:rsid w:val="004A17BC"/>
    <w:rsid w:val="004A17EE"/>
    <w:rsid w:val="004A1E45"/>
    <w:rsid w:val="004A2099"/>
    <w:rsid w:val="004A26F3"/>
    <w:rsid w:val="004A2A77"/>
    <w:rsid w:val="004A2D66"/>
    <w:rsid w:val="004A2D6F"/>
    <w:rsid w:val="004A349D"/>
    <w:rsid w:val="004A35C2"/>
    <w:rsid w:val="004A35F0"/>
    <w:rsid w:val="004A3604"/>
    <w:rsid w:val="004A37AE"/>
    <w:rsid w:val="004A3B09"/>
    <w:rsid w:val="004A3B8B"/>
    <w:rsid w:val="004A3B96"/>
    <w:rsid w:val="004A3F1D"/>
    <w:rsid w:val="004A3F2C"/>
    <w:rsid w:val="004A405C"/>
    <w:rsid w:val="004A42B2"/>
    <w:rsid w:val="004A4537"/>
    <w:rsid w:val="004A45D0"/>
    <w:rsid w:val="004A4701"/>
    <w:rsid w:val="004A4854"/>
    <w:rsid w:val="004A4905"/>
    <w:rsid w:val="004A4A08"/>
    <w:rsid w:val="004A4CB0"/>
    <w:rsid w:val="004A510E"/>
    <w:rsid w:val="004A5216"/>
    <w:rsid w:val="004A5841"/>
    <w:rsid w:val="004A589A"/>
    <w:rsid w:val="004A58DB"/>
    <w:rsid w:val="004A5947"/>
    <w:rsid w:val="004A59AE"/>
    <w:rsid w:val="004A5C54"/>
    <w:rsid w:val="004A5D18"/>
    <w:rsid w:val="004A5D81"/>
    <w:rsid w:val="004A5DEC"/>
    <w:rsid w:val="004A67AD"/>
    <w:rsid w:val="004A693B"/>
    <w:rsid w:val="004A6A7D"/>
    <w:rsid w:val="004A6B04"/>
    <w:rsid w:val="004A6F37"/>
    <w:rsid w:val="004A6F59"/>
    <w:rsid w:val="004A7653"/>
    <w:rsid w:val="004A7691"/>
    <w:rsid w:val="004A792C"/>
    <w:rsid w:val="004A7B56"/>
    <w:rsid w:val="004A7E30"/>
    <w:rsid w:val="004A7FD0"/>
    <w:rsid w:val="004B00F2"/>
    <w:rsid w:val="004B0599"/>
    <w:rsid w:val="004B07B0"/>
    <w:rsid w:val="004B0A9A"/>
    <w:rsid w:val="004B0AD3"/>
    <w:rsid w:val="004B100C"/>
    <w:rsid w:val="004B1300"/>
    <w:rsid w:val="004B1AE3"/>
    <w:rsid w:val="004B1B71"/>
    <w:rsid w:val="004B1C43"/>
    <w:rsid w:val="004B1D25"/>
    <w:rsid w:val="004B217B"/>
    <w:rsid w:val="004B27F2"/>
    <w:rsid w:val="004B28DB"/>
    <w:rsid w:val="004B29A2"/>
    <w:rsid w:val="004B2A8F"/>
    <w:rsid w:val="004B2AF2"/>
    <w:rsid w:val="004B2C15"/>
    <w:rsid w:val="004B3028"/>
    <w:rsid w:val="004B3377"/>
    <w:rsid w:val="004B35DB"/>
    <w:rsid w:val="004B3798"/>
    <w:rsid w:val="004B3E87"/>
    <w:rsid w:val="004B3EFB"/>
    <w:rsid w:val="004B3F1E"/>
    <w:rsid w:val="004B439F"/>
    <w:rsid w:val="004B47DC"/>
    <w:rsid w:val="004B4901"/>
    <w:rsid w:val="004B4A76"/>
    <w:rsid w:val="004B4AFD"/>
    <w:rsid w:val="004B4FE5"/>
    <w:rsid w:val="004B50FF"/>
    <w:rsid w:val="004B53FD"/>
    <w:rsid w:val="004B546E"/>
    <w:rsid w:val="004B5537"/>
    <w:rsid w:val="004B56C6"/>
    <w:rsid w:val="004B591B"/>
    <w:rsid w:val="004B5D31"/>
    <w:rsid w:val="004B61F3"/>
    <w:rsid w:val="004B64CF"/>
    <w:rsid w:val="004B67CD"/>
    <w:rsid w:val="004B6861"/>
    <w:rsid w:val="004B6965"/>
    <w:rsid w:val="004B6A45"/>
    <w:rsid w:val="004B6C30"/>
    <w:rsid w:val="004B6C87"/>
    <w:rsid w:val="004B6D83"/>
    <w:rsid w:val="004B6EFD"/>
    <w:rsid w:val="004B7395"/>
    <w:rsid w:val="004B741F"/>
    <w:rsid w:val="004B7526"/>
    <w:rsid w:val="004B7568"/>
    <w:rsid w:val="004B792A"/>
    <w:rsid w:val="004B79AF"/>
    <w:rsid w:val="004B7CF6"/>
    <w:rsid w:val="004C0261"/>
    <w:rsid w:val="004C02BF"/>
    <w:rsid w:val="004C02ED"/>
    <w:rsid w:val="004C0313"/>
    <w:rsid w:val="004C05A0"/>
    <w:rsid w:val="004C0930"/>
    <w:rsid w:val="004C0CAA"/>
    <w:rsid w:val="004C0E4C"/>
    <w:rsid w:val="004C0E8A"/>
    <w:rsid w:val="004C11FE"/>
    <w:rsid w:val="004C1F95"/>
    <w:rsid w:val="004C213E"/>
    <w:rsid w:val="004C2185"/>
    <w:rsid w:val="004C22CB"/>
    <w:rsid w:val="004C2355"/>
    <w:rsid w:val="004C251A"/>
    <w:rsid w:val="004C267C"/>
    <w:rsid w:val="004C2691"/>
    <w:rsid w:val="004C271C"/>
    <w:rsid w:val="004C2834"/>
    <w:rsid w:val="004C2A2F"/>
    <w:rsid w:val="004C2B17"/>
    <w:rsid w:val="004C2EC5"/>
    <w:rsid w:val="004C2EFC"/>
    <w:rsid w:val="004C302B"/>
    <w:rsid w:val="004C3196"/>
    <w:rsid w:val="004C3477"/>
    <w:rsid w:val="004C349E"/>
    <w:rsid w:val="004C34A9"/>
    <w:rsid w:val="004C3EE2"/>
    <w:rsid w:val="004C4003"/>
    <w:rsid w:val="004C404E"/>
    <w:rsid w:val="004C4155"/>
    <w:rsid w:val="004C42A1"/>
    <w:rsid w:val="004C470F"/>
    <w:rsid w:val="004C4A26"/>
    <w:rsid w:val="004C4D1D"/>
    <w:rsid w:val="004C4FF2"/>
    <w:rsid w:val="004C5085"/>
    <w:rsid w:val="004C57BC"/>
    <w:rsid w:val="004C5B5E"/>
    <w:rsid w:val="004C5E6F"/>
    <w:rsid w:val="004C6003"/>
    <w:rsid w:val="004C62D2"/>
    <w:rsid w:val="004C64E5"/>
    <w:rsid w:val="004C67F9"/>
    <w:rsid w:val="004C6C0A"/>
    <w:rsid w:val="004C6E26"/>
    <w:rsid w:val="004C6E6F"/>
    <w:rsid w:val="004C71BA"/>
    <w:rsid w:val="004C7240"/>
    <w:rsid w:val="004C724D"/>
    <w:rsid w:val="004C75AE"/>
    <w:rsid w:val="004C767A"/>
    <w:rsid w:val="004C7A16"/>
    <w:rsid w:val="004C7BBC"/>
    <w:rsid w:val="004C7CBA"/>
    <w:rsid w:val="004C7FC8"/>
    <w:rsid w:val="004D00BA"/>
    <w:rsid w:val="004D08BE"/>
    <w:rsid w:val="004D0E3F"/>
    <w:rsid w:val="004D0F77"/>
    <w:rsid w:val="004D13F8"/>
    <w:rsid w:val="004D195B"/>
    <w:rsid w:val="004D1E65"/>
    <w:rsid w:val="004D203F"/>
    <w:rsid w:val="004D24B1"/>
    <w:rsid w:val="004D2514"/>
    <w:rsid w:val="004D28C0"/>
    <w:rsid w:val="004D2FAD"/>
    <w:rsid w:val="004D3442"/>
    <w:rsid w:val="004D351E"/>
    <w:rsid w:val="004D3604"/>
    <w:rsid w:val="004D370C"/>
    <w:rsid w:val="004D371F"/>
    <w:rsid w:val="004D3A09"/>
    <w:rsid w:val="004D3B30"/>
    <w:rsid w:val="004D3E9E"/>
    <w:rsid w:val="004D3EF7"/>
    <w:rsid w:val="004D40C1"/>
    <w:rsid w:val="004D4169"/>
    <w:rsid w:val="004D41C7"/>
    <w:rsid w:val="004D4425"/>
    <w:rsid w:val="004D44D0"/>
    <w:rsid w:val="004D465A"/>
    <w:rsid w:val="004D4818"/>
    <w:rsid w:val="004D4B37"/>
    <w:rsid w:val="004D4C55"/>
    <w:rsid w:val="004D4E4C"/>
    <w:rsid w:val="004D504F"/>
    <w:rsid w:val="004D5169"/>
    <w:rsid w:val="004D545B"/>
    <w:rsid w:val="004D5495"/>
    <w:rsid w:val="004D55AB"/>
    <w:rsid w:val="004D55DC"/>
    <w:rsid w:val="004D587F"/>
    <w:rsid w:val="004D5985"/>
    <w:rsid w:val="004D5BDA"/>
    <w:rsid w:val="004D5C74"/>
    <w:rsid w:val="004D664B"/>
    <w:rsid w:val="004D668E"/>
    <w:rsid w:val="004D6893"/>
    <w:rsid w:val="004D694F"/>
    <w:rsid w:val="004D6AA8"/>
    <w:rsid w:val="004D6BA7"/>
    <w:rsid w:val="004D6BC9"/>
    <w:rsid w:val="004D6C35"/>
    <w:rsid w:val="004D6E5A"/>
    <w:rsid w:val="004D6F6B"/>
    <w:rsid w:val="004D6F95"/>
    <w:rsid w:val="004D75CC"/>
    <w:rsid w:val="004D77EE"/>
    <w:rsid w:val="004D7FDE"/>
    <w:rsid w:val="004E0168"/>
    <w:rsid w:val="004E01D7"/>
    <w:rsid w:val="004E03B2"/>
    <w:rsid w:val="004E03DC"/>
    <w:rsid w:val="004E0544"/>
    <w:rsid w:val="004E0628"/>
    <w:rsid w:val="004E0A2B"/>
    <w:rsid w:val="004E1015"/>
    <w:rsid w:val="004E1381"/>
    <w:rsid w:val="004E1463"/>
    <w:rsid w:val="004E148A"/>
    <w:rsid w:val="004E15DB"/>
    <w:rsid w:val="004E16B7"/>
    <w:rsid w:val="004E180D"/>
    <w:rsid w:val="004E198A"/>
    <w:rsid w:val="004E1D86"/>
    <w:rsid w:val="004E1E31"/>
    <w:rsid w:val="004E1EE7"/>
    <w:rsid w:val="004E22CB"/>
    <w:rsid w:val="004E2469"/>
    <w:rsid w:val="004E27FA"/>
    <w:rsid w:val="004E2810"/>
    <w:rsid w:val="004E28A2"/>
    <w:rsid w:val="004E29C4"/>
    <w:rsid w:val="004E2AD7"/>
    <w:rsid w:val="004E2EA5"/>
    <w:rsid w:val="004E2F00"/>
    <w:rsid w:val="004E3059"/>
    <w:rsid w:val="004E3217"/>
    <w:rsid w:val="004E3224"/>
    <w:rsid w:val="004E340C"/>
    <w:rsid w:val="004E3499"/>
    <w:rsid w:val="004E34CC"/>
    <w:rsid w:val="004E35FA"/>
    <w:rsid w:val="004E36BC"/>
    <w:rsid w:val="004E3D6A"/>
    <w:rsid w:val="004E3D7D"/>
    <w:rsid w:val="004E3EBF"/>
    <w:rsid w:val="004E41DA"/>
    <w:rsid w:val="004E435D"/>
    <w:rsid w:val="004E43B2"/>
    <w:rsid w:val="004E456C"/>
    <w:rsid w:val="004E4AE8"/>
    <w:rsid w:val="004E4EB7"/>
    <w:rsid w:val="004E514A"/>
    <w:rsid w:val="004E5585"/>
    <w:rsid w:val="004E57CE"/>
    <w:rsid w:val="004E5950"/>
    <w:rsid w:val="004E59EA"/>
    <w:rsid w:val="004E5BF5"/>
    <w:rsid w:val="004E5F79"/>
    <w:rsid w:val="004E5FB2"/>
    <w:rsid w:val="004E66D1"/>
    <w:rsid w:val="004E6E8D"/>
    <w:rsid w:val="004E732F"/>
    <w:rsid w:val="004E75BA"/>
    <w:rsid w:val="004E78B5"/>
    <w:rsid w:val="004E79B2"/>
    <w:rsid w:val="004E7BCC"/>
    <w:rsid w:val="004E7BDC"/>
    <w:rsid w:val="004E7E36"/>
    <w:rsid w:val="004E7E67"/>
    <w:rsid w:val="004F04E2"/>
    <w:rsid w:val="004F05DC"/>
    <w:rsid w:val="004F080C"/>
    <w:rsid w:val="004F0D03"/>
    <w:rsid w:val="004F0D54"/>
    <w:rsid w:val="004F111D"/>
    <w:rsid w:val="004F1577"/>
    <w:rsid w:val="004F16D3"/>
    <w:rsid w:val="004F172C"/>
    <w:rsid w:val="004F17FA"/>
    <w:rsid w:val="004F1B0E"/>
    <w:rsid w:val="004F1EC0"/>
    <w:rsid w:val="004F1FEC"/>
    <w:rsid w:val="004F2271"/>
    <w:rsid w:val="004F22C3"/>
    <w:rsid w:val="004F232E"/>
    <w:rsid w:val="004F26F9"/>
    <w:rsid w:val="004F2D17"/>
    <w:rsid w:val="004F2DD7"/>
    <w:rsid w:val="004F2EAD"/>
    <w:rsid w:val="004F31A7"/>
    <w:rsid w:val="004F3504"/>
    <w:rsid w:val="004F3A98"/>
    <w:rsid w:val="004F3CB6"/>
    <w:rsid w:val="004F3F02"/>
    <w:rsid w:val="004F43D0"/>
    <w:rsid w:val="004F4656"/>
    <w:rsid w:val="004F4708"/>
    <w:rsid w:val="004F4A33"/>
    <w:rsid w:val="004F4F14"/>
    <w:rsid w:val="004F5019"/>
    <w:rsid w:val="004F549C"/>
    <w:rsid w:val="004F55B3"/>
    <w:rsid w:val="004F5618"/>
    <w:rsid w:val="004F5700"/>
    <w:rsid w:val="004F57C7"/>
    <w:rsid w:val="004F587F"/>
    <w:rsid w:val="004F5893"/>
    <w:rsid w:val="004F5B73"/>
    <w:rsid w:val="004F5DAE"/>
    <w:rsid w:val="004F60B2"/>
    <w:rsid w:val="004F61F6"/>
    <w:rsid w:val="004F6269"/>
    <w:rsid w:val="004F66F5"/>
    <w:rsid w:val="004F6A10"/>
    <w:rsid w:val="004F6D3E"/>
    <w:rsid w:val="004F6DAB"/>
    <w:rsid w:val="004F6DD4"/>
    <w:rsid w:val="004F6EA8"/>
    <w:rsid w:val="004F74C2"/>
    <w:rsid w:val="004F74DE"/>
    <w:rsid w:val="004F75E4"/>
    <w:rsid w:val="004F7928"/>
    <w:rsid w:val="0050007C"/>
    <w:rsid w:val="0050019D"/>
    <w:rsid w:val="00501105"/>
    <w:rsid w:val="005018EE"/>
    <w:rsid w:val="00501AD5"/>
    <w:rsid w:val="00501CD2"/>
    <w:rsid w:val="00501D2F"/>
    <w:rsid w:val="00501DA7"/>
    <w:rsid w:val="00501DE0"/>
    <w:rsid w:val="00501E47"/>
    <w:rsid w:val="00502B73"/>
    <w:rsid w:val="00502D4D"/>
    <w:rsid w:val="00502E2C"/>
    <w:rsid w:val="00502E53"/>
    <w:rsid w:val="00502EAA"/>
    <w:rsid w:val="00502ECA"/>
    <w:rsid w:val="0050321E"/>
    <w:rsid w:val="005035B9"/>
    <w:rsid w:val="0050381A"/>
    <w:rsid w:val="0050390C"/>
    <w:rsid w:val="00503A67"/>
    <w:rsid w:val="00503AAB"/>
    <w:rsid w:val="00503C4D"/>
    <w:rsid w:val="00503D4A"/>
    <w:rsid w:val="00503FD5"/>
    <w:rsid w:val="005040C2"/>
    <w:rsid w:val="00504286"/>
    <w:rsid w:val="0050440E"/>
    <w:rsid w:val="0050475D"/>
    <w:rsid w:val="00504827"/>
    <w:rsid w:val="005048C1"/>
    <w:rsid w:val="005049B9"/>
    <w:rsid w:val="00504AC9"/>
    <w:rsid w:val="00504BF4"/>
    <w:rsid w:val="00504C64"/>
    <w:rsid w:val="00504C7C"/>
    <w:rsid w:val="00504D3B"/>
    <w:rsid w:val="00504FB1"/>
    <w:rsid w:val="00505133"/>
    <w:rsid w:val="00505186"/>
    <w:rsid w:val="0050525E"/>
    <w:rsid w:val="0050539E"/>
    <w:rsid w:val="00505593"/>
    <w:rsid w:val="005055DA"/>
    <w:rsid w:val="005055E2"/>
    <w:rsid w:val="0050568B"/>
    <w:rsid w:val="00505CA8"/>
    <w:rsid w:val="00505D8B"/>
    <w:rsid w:val="00505FD4"/>
    <w:rsid w:val="0050608C"/>
    <w:rsid w:val="00506321"/>
    <w:rsid w:val="00506BC4"/>
    <w:rsid w:val="00506F53"/>
    <w:rsid w:val="005072A0"/>
    <w:rsid w:val="0050752A"/>
    <w:rsid w:val="0050758B"/>
    <w:rsid w:val="005077D6"/>
    <w:rsid w:val="00507D92"/>
    <w:rsid w:val="005100B7"/>
    <w:rsid w:val="00510A40"/>
    <w:rsid w:val="00510DC3"/>
    <w:rsid w:val="00510E4E"/>
    <w:rsid w:val="005110C0"/>
    <w:rsid w:val="00511270"/>
    <w:rsid w:val="005116F8"/>
    <w:rsid w:val="005117FE"/>
    <w:rsid w:val="00511ABA"/>
    <w:rsid w:val="00511F06"/>
    <w:rsid w:val="00512020"/>
    <w:rsid w:val="00512355"/>
    <w:rsid w:val="005124EF"/>
    <w:rsid w:val="0051279F"/>
    <w:rsid w:val="0051280B"/>
    <w:rsid w:val="005128B2"/>
    <w:rsid w:val="00512D2C"/>
    <w:rsid w:val="00512D36"/>
    <w:rsid w:val="00513035"/>
    <w:rsid w:val="005134DC"/>
    <w:rsid w:val="005135AF"/>
    <w:rsid w:val="00513624"/>
    <w:rsid w:val="005136C7"/>
    <w:rsid w:val="00513C31"/>
    <w:rsid w:val="00513D2C"/>
    <w:rsid w:val="00513EE9"/>
    <w:rsid w:val="00513EF8"/>
    <w:rsid w:val="00514117"/>
    <w:rsid w:val="00514386"/>
    <w:rsid w:val="00514397"/>
    <w:rsid w:val="0051442B"/>
    <w:rsid w:val="005145D4"/>
    <w:rsid w:val="00514727"/>
    <w:rsid w:val="00514776"/>
    <w:rsid w:val="00514828"/>
    <w:rsid w:val="00514C79"/>
    <w:rsid w:val="00514CD0"/>
    <w:rsid w:val="00514F13"/>
    <w:rsid w:val="005150A0"/>
    <w:rsid w:val="0051518D"/>
    <w:rsid w:val="00515570"/>
    <w:rsid w:val="00515577"/>
    <w:rsid w:val="005158B8"/>
    <w:rsid w:val="00515CB2"/>
    <w:rsid w:val="00515E0D"/>
    <w:rsid w:val="00515E63"/>
    <w:rsid w:val="00515F68"/>
    <w:rsid w:val="0051612E"/>
    <w:rsid w:val="0051637C"/>
    <w:rsid w:val="00516679"/>
    <w:rsid w:val="00516A53"/>
    <w:rsid w:val="00516CBB"/>
    <w:rsid w:val="00516D60"/>
    <w:rsid w:val="005170AF"/>
    <w:rsid w:val="00517492"/>
    <w:rsid w:val="00517575"/>
    <w:rsid w:val="00517ABC"/>
    <w:rsid w:val="0052023B"/>
    <w:rsid w:val="00520466"/>
    <w:rsid w:val="00520586"/>
    <w:rsid w:val="00520603"/>
    <w:rsid w:val="005208E5"/>
    <w:rsid w:val="00520B4F"/>
    <w:rsid w:val="00520D2B"/>
    <w:rsid w:val="00520E93"/>
    <w:rsid w:val="0052127C"/>
    <w:rsid w:val="005215FD"/>
    <w:rsid w:val="00521A74"/>
    <w:rsid w:val="00521A9C"/>
    <w:rsid w:val="00521C0A"/>
    <w:rsid w:val="00521E56"/>
    <w:rsid w:val="00521FC7"/>
    <w:rsid w:val="00522139"/>
    <w:rsid w:val="0052220A"/>
    <w:rsid w:val="0052226B"/>
    <w:rsid w:val="0052241E"/>
    <w:rsid w:val="00522A80"/>
    <w:rsid w:val="00522FA9"/>
    <w:rsid w:val="005230D3"/>
    <w:rsid w:val="00523259"/>
    <w:rsid w:val="005232F4"/>
    <w:rsid w:val="0052337C"/>
    <w:rsid w:val="005233EA"/>
    <w:rsid w:val="005234A2"/>
    <w:rsid w:val="0052354B"/>
    <w:rsid w:val="00523835"/>
    <w:rsid w:val="00523FA6"/>
    <w:rsid w:val="00524250"/>
    <w:rsid w:val="005242DE"/>
    <w:rsid w:val="005247A7"/>
    <w:rsid w:val="005247CE"/>
    <w:rsid w:val="005249C8"/>
    <w:rsid w:val="0052507F"/>
    <w:rsid w:val="005251F7"/>
    <w:rsid w:val="0052593F"/>
    <w:rsid w:val="00525A0B"/>
    <w:rsid w:val="00525C9E"/>
    <w:rsid w:val="00525EC1"/>
    <w:rsid w:val="00525F3D"/>
    <w:rsid w:val="00526082"/>
    <w:rsid w:val="00526089"/>
    <w:rsid w:val="0052613B"/>
    <w:rsid w:val="005261E5"/>
    <w:rsid w:val="00526350"/>
    <w:rsid w:val="00526387"/>
    <w:rsid w:val="0052638A"/>
    <w:rsid w:val="00526445"/>
    <w:rsid w:val="0052645D"/>
    <w:rsid w:val="0052666E"/>
    <w:rsid w:val="005268F1"/>
    <w:rsid w:val="00526986"/>
    <w:rsid w:val="00526D45"/>
    <w:rsid w:val="00527402"/>
    <w:rsid w:val="005274F8"/>
    <w:rsid w:val="00527807"/>
    <w:rsid w:val="00527823"/>
    <w:rsid w:val="00527B59"/>
    <w:rsid w:val="00527D59"/>
    <w:rsid w:val="00527E6A"/>
    <w:rsid w:val="00530247"/>
    <w:rsid w:val="00530541"/>
    <w:rsid w:val="00530705"/>
    <w:rsid w:val="00530DE8"/>
    <w:rsid w:val="00530E82"/>
    <w:rsid w:val="00530F49"/>
    <w:rsid w:val="00530FD1"/>
    <w:rsid w:val="00530FE2"/>
    <w:rsid w:val="0053111E"/>
    <w:rsid w:val="0053115D"/>
    <w:rsid w:val="00531186"/>
    <w:rsid w:val="00531197"/>
    <w:rsid w:val="0053132A"/>
    <w:rsid w:val="005315BC"/>
    <w:rsid w:val="00531C2D"/>
    <w:rsid w:val="00531CF5"/>
    <w:rsid w:val="00531DDB"/>
    <w:rsid w:val="0053217C"/>
    <w:rsid w:val="005323F9"/>
    <w:rsid w:val="005329C5"/>
    <w:rsid w:val="00532CEE"/>
    <w:rsid w:val="00532E35"/>
    <w:rsid w:val="00532E85"/>
    <w:rsid w:val="0053338C"/>
    <w:rsid w:val="0053347D"/>
    <w:rsid w:val="0053357C"/>
    <w:rsid w:val="00533A13"/>
    <w:rsid w:val="00533A66"/>
    <w:rsid w:val="00533DDA"/>
    <w:rsid w:val="005342D3"/>
    <w:rsid w:val="00534320"/>
    <w:rsid w:val="0053450F"/>
    <w:rsid w:val="005348D5"/>
    <w:rsid w:val="00535426"/>
    <w:rsid w:val="005356DD"/>
    <w:rsid w:val="005357C9"/>
    <w:rsid w:val="00535931"/>
    <w:rsid w:val="00535CE0"/>
    <w:rsid w:val="00535F61"/>
    <w:rsid w:val="00536062"/>
    <w:rsid w:val="0053624A"/>
    <w:rsid w:val="005362FA"/>
    <w:rsid w:val="0053640B"/>
    <w:rsid w:val="00536668"/>
    <w:rsid w:val="00536686"/>
    <w:rsid w:val="00536E9A"/>
    <w:rsid w:val="005372D7"/>
    <w:rsid w:val="00537542"/>
    <w:rsid w:val="00537618"/>
    <w:rsid w:val="00537D84"/>
    <w:rsid w:val="00537DD6"/>
    <w:rsid w:val="00537EDE"/>
    <w:rsid w:val="00537F5F"/>
    <w:rsid w:val="00537F78"/>
    <w:rsid w:val="00540423"/>
    <w:rsid w:val="00540494"/>
    <w:rsid w:val="005408F1"/>
    <w:rsid w:val="00540CFE"/>
    <w:rsid w:val="00540E53"/>
    <w:rsid w:val="00540F9F"/>
    <w:rsid w:val="00541028"/>
    <w:rsid w:val="00541147"/>
    <w:rsid w:val="00541327"/>
    <w:rsid w:val="00541702"/>
    <w:rsid w:val="005417F0"/>
    <w:rsid w:val="0054197E"/>
    <w:rsid w:val="00541BEE"/>
    <w:rsid w:val="00541C5A"/>
    <w:rsid w:val="00541CC2"/>
    <w:rsid w:val="00541F8C"/>
    <w:rsid w:val="005421E0"/>
    <w:rsid w:val="005422EE"/>
    <w:rsid w:val="0054230D"/>
    <w:rsid w:val="00542575"/>
    <w:rsid w:val="00542798"/>
    <w:rsid w:val="00542926"/>
    <w:rsid w:val="00543383"/>
    <w:rsid w:val="00543B4A"/>
    <w:rsid w:val="00543C72"/>
    <w:rsid w:val="005440CB"/>
    <w:rsid w:val="00544101"/>
    <w:rsid w:val="00544363"/>
    <w:rsid w:val="005443D7"/>
    <w:rsid w:val="00544C68"/>
    <w:rsid w:val="00544CF7"/>
    <w:rsid w:val="005450EB"/>
    <w:rsid w:val="005452BC"/>
    <w:rsid w:val="00545393"/>
    <w:rsid w:val="00545B90"/>
    <w:rsid w:val="00545C84"/>
    <w:rsid w:val="00545CB1"/>
    <w:rsid w:val="00545DC8"/>
    <w:rsid w:val="00545E00"/>
    <w:rsid w:val="00545F0D"/>
    <w:rsid w:val="005460F6"/>
    <w:rsid w:val="00546273"/>
    <w:rsid w:val="00546F31"/>
    <w:rsid w:val="0054714D"/>
    <w:rsid w:val="005473B3"/>
    <w:rsid w:val="00547F6D"/>
    <w:rsid w:val="00550389"/>
    <w:rsid w:val="00550460"/>
    <w:rsid w:val="0055047A"/>
    <w:rsid w:val="0055051E"/>
    <w:rsid w:val="005509C8"/>
    <w:rsid w:val="005509F9"/>
    <w:rsid w:val="00550C86"/>
    <w:rsid w:val="00550D74"/>
    <w:rsid w:val="00550E11"/>
    <w:rsid w:val="00550E20"/>
    <w:rsid w:val="00550E6E"/>
    <w:rsid w:val="00550F08"/>
    <w:rsid w:val="00551441"/>
    <w:rsid w:val="005514AB"/>
    <w:rsid w:val="00551CF8"/>
    <w:rsid w:val="00552021"/>
    <w:rsid w:val="005521EF"/>
    <w:rsid w:val="0055253F"/>
    <w:rsid w:val="005527AC"/>
    <w:rsid w:val="00552934"/>
    <w:rsid w:val="005529D9"/>
    <w:rsid w:val="00552B5F"/>
    <w:rsid w:val="00552F47"/>
    <w:rsid w:val="00552FD9"/>
    <w:rsid w:val="00553382"/>
    <w:rsid w:val="0055344B"/>
    <w:rsid w:val="005534D1"/>
    <w:rsid w:val="0055374D"/>
    <w:rsid w:val="005538D4"/>
    <w:rsid w:val="00553A4B"/>
    <w:rsid w:val="00553AC9"/>
    <w:rsid w:val="00553D54"/>
    <w:rsid w:val="00553F01"/>
    <w:rsid w:val="00554393"/>
    <w:rsid w:val="005543E7"/>
    <w:rsid w:val="0055448C"/>
    <w:rsid w:val="00554F0A"/>
    <w:rsid w:val="00554F63"/>
    <w:rsid w:val="0055509E"/>
    <w:rsid w:val="0055514E"/>
    <w:rsid w:val="00555156"/>
    <w:rsid w:val="005554F1"/>
    <w:rsid w:val="0055569B"/>
    <w:rsid w:val="0055596E"/>
    <w:rsid w:val="00555A33"/>
    <w:rsid w:val="00555C4B"/>
    <w:rsid w:val="00555CA9"/>
    <w:rsid w:val="00555DE5"/>
    <w:rsid w:val="00555DEA"/>
    <w:rsid w:val="00555FA3"/>
    <w:rsid w:val="005566F4"/>
    <w:rsid w:val="005568E0"/>
    <w:rsid w:val="0055690A"/>
    <w:rsid w:val="005569A5"/>
    <w:rsid w:val="00556B00"/>
    <w:rsid w:val="00556B3F"/>
    <w:rsid w:val="00556D3D"/>
    <w:rsid w:val="00556DAC"/>
    <w:rsid w:val="00556DE6"/>
    <w:rsid w:val="00556E85"/>
    <w:rsid w:val="00557F04"/>
    <w:rsid w:val="00557F7E"/>
    <w:rsid w:val="005602CD"/>
    <w:rsid w:val="00560767"/>
    <w:rsid w:val="00560979"/>
    <w:rsid w:val="00561246"/>
    <w:rsid w:val="0056133E"/>
    <w:rsid w:val="00561702"/>
    <w:rsid w:val="00561704"/>
    <w:rsid w:val="0056195C"/>
    <w:rsid w:val="005619FE"/>
    <w:rsid w:val="00561EFA"/>
    <w:rsid w:val="0056209B"/>
    <w:rsid w:val="005625AD"/>
    <w:rsid w:val="0056275E"/>
    <w:rsid w:val="00562B49"/>
    <w:rsid w:val="005630F1"/>
    <w:rsid w:val="00563107"/>
    <w:rsid w:val="0056392D"/>
    <w:rsid w:val="00563FFB"/>
    <w:rsid w:val="00564062"/>
    <w:rsid w:val="005640D0"/>
    <w:rsid w:val="00564291"/>
    <w:rsid w:val="0056443C"/>
    <w:rsid w:val="0056490C"/>
    <w:rsid w:val="00565280"/>
    <w:rsid w:val="005654EA"/>
    <w:rsid w:val="0056558A"/>
    <w:rsid w:val="0056578C"/>
    <w:rsid w:val="0056585A"/>
    <w:rsid w:val="0056585D"/>
    <w:rsid w:val="005659ED"/>
    <w:rsid w:val="00565ADA"/>
    <w:rsid w:val="00565CEE"/>
    <w:rsid w:val="00565D0D"/>
    <w:rsid w:val="00565D2F"/>
    <w:rsid w:val="00565D8E"/>
    <w:rsid w:val="00565F18"/>
    <w:rsid w:val="00565FB6"/>
    <w:rsid w:val="00566BB1"/>
    <w:rsid w:val="00566C19"/>
    <w:rsid w:val="00566D8F"/>
    <w:rsid w:val="005670B7"/>
    <w:rsid w:val="0056721E"/>
    <w:rsid w:val="00567477"/>
    <w:rsid w:val="005678FC"/>
    <w:rsid w:val="005679FB"/>
    <w:rsid w:val="00567D33"/>
    <w:rsid w:val="00567DC4"/>
    <w:rsid w:val="0057003E"/>
    <w:rsid w:val="00570304"/>
    <w:rsid w:val="00570E53"/>
    <w:rsid w:val="005710F5"/>
    <w:rsid w:val="00571185"/>
    <w:rsid w:val="005712AE"/>
    <w:rsid w:val="0057162B"/>
    <w:rsid w:val="00571B4A"/>
    <w:rsid w:val="00571FD2"/>
    <w:rsid w:val="0057208C"/>
    <w:rsid w:val="00572109"/>
    <w:rsid w:val="005727B3"/>
    <w:rsid w:val="0057281E"/>
    <w:rsid w:val="00572C28"/>
    <w:rsid w:val="0057345C"/>
    <w:rsid w:val="005735AF"/>
    <w:rsid w:val="005736E3"/>
    <w:rsid w:val="0057374D"/>
    <w:rsid w:val="005738B3"/>
    <w:rsid w:val="0057392E"/>
    <w:rsid w:val="00573C12"/>
    <w:rsid w:val="0057429D"/>
    <w:rsid w:val="005742BF"/>
    <w:rsid w:val="0057454E"/>
    <w:rsid w:val="00574D2C"/>
    <w:rsid w:val="00574F0F"/>
    <w:rsid w:val="005750CF"/>
    <w:rsid w:val="0057519B"/>
    <w:rsid w:val="0057544F"/>
    <w:rsid w:val="00575470"/>
    <w:rsid w:val="005754C0"/>
    <w:rsid w:val="005757D9"/>
    <w:rsid w:val="00575C9E"/>
    <w:rsid w:val="00575FCA"/>
    <w:rsid w:val="00575FCB"/>
    <w:rsid w:val="00576069"/>
    <w:rsid w:val="005763F3"/>
    <w:rsid w:val="00576827"/>
    <w:rsid w:val="005769DB"/>
    <w:rsid w:val="00577134"/>
    <w:rsid w:val="005771BE"/>
    <w:rsid w:val="00577327"/>
    <w:rsid w:val="00577387"/>
    <w:rsid w:val="0057750E"/>
    <w:rsid w:val="0057760E"/>
    <w:rsid w:val="005779B6"/>
    <w:rsid w:val="00577BA4"/>
    <w:rsid w:val="00577D8E"/>
    <w:rsid w:val="00577E34"/>
    <w:rsid w:val="0058000D"/>
    <w:rsid w:val="005801DA"/>
    <w:rsid w:val="0058023C"/>
    <w:rsid w:val="00580309"/>
    <w:rsid w:val="00580561"/>
    <w:rsid w:val="005806AA"/>
    <w:rsid w:val="005808A1"/>
    <w:rsid w:val="005809D5"/>
    <w:rsid w:val="00580C47"/>
    <w:rsid w:val="00580CD5"/>
    <w:rsid w:val="00580F65"/>
    <w:rsid w:val="005814B0"/>
    <w:rsid w:val="00581557"/>
    <w:rsid w:val="00581968"/>
    <w:rsid w:val="005819E6"/>
    <w:rsid w:val="00581A2E"/>
    <w:rsid w:val="00581C6D"/>
    <w:rsid w:val="00581CD6"/>
    <w:rsid w:val="00582083"/>
    <w:rsid w:val="00582288"/>
    <w:rsid w:val="005822D2"/>
    <w:rsid w:val="005824E7"/>
    <w:rsid w:val="0058255D"/>
    <w:rsid w:val="0058265F"/>
    <w:rsid w:val="00582A25"/>
    <w:rsid w:val="00582E00"/>
    <w:rsid w:val="005832A5"/>
    <w:rsid w:val="00583323"/>
    <w:rsid w:val="00583622"/>
    <w:rsid w:val="00583793"/>
    <w:rsid w:val="005839DB"/>
    <w:rsid w:val="00583C9C"/>
    <w:rsid w:val="00583E88"/>
    <w:rsid w:val="00583FA1"/>
    <w:rsid w:val="00583FDD"/>
    <w:rsid w:val="00584093"/>
    <w:rsid w:val="005841F9"/>
    <w:rsid w:val="005842B5"/>
    <w:rsid w:val="005842F7"/>
    <w:rsid w:val="00584756"/>
    <w:rsid w:val="00584918"/>
    <w:rsid w:val="00584976"/>
    <w:rsid w:val="00584B84"/>
    <w:rsid w:val="0058545F"/>
    <w:rsid w:val="005854F7"/>
    <w:rsid w:val="005855B2"/>
    <w:rsid w:val="00585976"/>
    <w:rsid w:val="00585BE7"/>
    <w:rsid w:val="00585CAC"/>
    <w:rsid w:val="00585E6F"/>
    <w:rsid w:val="00585F32"/>
    <w:rsid w:val="0058603D"/>
    <w:rsid w:val="005862F0"/>
    <w:rsid w:val="00586653"/>
    <w:rsid w:val="00586752"/>
    <w:rsid w:val="005869A5"/>
    <w:rsid w:val="00586A89"/>
    <w:rsid w:val="00586A94"/>
    <w:rsid w:val="00586DC8"/>
    <w:rsid w:val="005870FC"/>
    <w:rsid w:val="005872DD"/>
    <w:rsid w:val="005875C3"/>
    <w:rsid w:val="005876D9"/>
    <w:rsid w:val="005876DD"/>
    <w:rsid w:val="00587BB8"/>
    <w:rsid w:val="00587DB0"/>
    <w:rsid w:val="00587E38"/>
    <w:rsid w:val="00587FD3"/>
    <w:rsid w:val="0059024A"/>
    <w:rsid w:val="00590644"/>
    <w:rsid w:val="005906C4"/>
    <w:rsid w:val="005907F3"/>
    <w:rsid w:val="005907F8"/>
    <w:rsid w:val="00590B63"/>
    <w:rsid w:val="00590BD7"/>
    <w:rsid w:val="00590BDC"/>
    <w:rsid w:val="00590CCA"/>
    <w:rsid w:val="00590ECA"/>
    <w:rsid w:val="00590EF6"/>
    <w:rsid w:val="00590F17"/>
    <w:rsid w:val="005910EF"/>
    <w:rsid w:val="00591277"/>
    <w:rsid w:val="00591359"/>
    <w:rsid w:val="005919D8"/>
    <w:rsid w:val="00591A84"/>
    <w:rsid w:val="00591C95"/>
    <w:rsid w:val="00591D27"/>
    <w:rsid w:val="00591D37"/>
    <w:rsid w:val="00591E30"/>
    <w:rsid w:val="0059203E"/>
    <w:rsid w:val="00592529"/>
    <w:rsid w:val="005925D9"/>
    <w:rsid w:val="005926B3"/>
    <w:rsid w:val="00592820"/>
    <w:rsid w:val="00592ACB"/>
    <w:rsid w:val="00592BAC"/>
    <w:rsid w:val="00592BFA"/>
    <w:rsid w:val="00592E3E"/>
    <w:rsid w:val="00593035"/>
    <w:rsid w:val="005934AA"/>
    <w:rsid w:val="00593607"/>
    <w:rsid w:val="00593876"/>
    <w:rsid w:val="00593BE4"/>
    <w:rsid w:val="00593C31"/>
    <w:rsid w:val="00593CD4"/>
    <w:rsid w:val="00593D5B"/>
    <w:rsid w:val="00593E3B"/>
    <w:rsid w:val="005940FE"/>
    <w:rsid w:val="00594186"/>
    <w:rsid w:val="00594357"/>
    <w:rsid w:val="00594787"/>
    <w:rsid w:val="00594968"/>
    <w:rsid w:val="00594BC7"/>
    <w:rsid w:val="00594FFE"/>
    <w:rsid w:val="00595219"/>
    <w:rsid w:val="005953CE"/>
    <w:rsid w:val="00595576"/>
    <w:rsid w:val="00595637"/>
    <w:rsid w:val="00595704"/>
    <w:rsid w:val="00595726"/>
    <w:rsid w:val="00595AC4"/>
    <w:rsid w:val="00595B6F"/>
    <w:rsid w:val="00596286"/>
    <w:rsid w:val="00596412"/>
    <w:rsid w:val="0059650F"/>
    <w:rsid w:val="00596511"/>
    <w:rsid w:val="0059651F"/>
    <w:rsid w:val="005965A1"/>
    <w:rsid w:val="005965AE"/>
    <w:rsid w:val="005966BD"/>
    <w:rsid w:val="0059682A"/>
    <w:rsid w:val="00596D84"/>
    <w:rsid w:val="00596D98"/>
    <w:rsid w:val="00596EF1"/>
    <w:rsid w:val="00596FB2"/>
    <w:rsid w:val="00597122"/>
    <w:rsid w:val="005973F0"/>
    <w:rsid w:val="0059743A"/>
    <w:rsid w:val="00597486"/>
    <w:rsid w:val="005979EB"/>
    <w:rsid w:val="00597B6B"/>
    <w:rsid w:val="005A02B2"/>
    <w:rsid w:val="005A0673"/>
    <w:rsid w:val="005A06FB"/>
    <w:rsid w:val="005A08D0"/>
    <w:rsid w:val="005A09E4"/>
    <w:rsid w:val="005A0CE1"/>
    <w:rsid w:val="005A0E85"/>
    <w:rsid w:val="005A0F3C"/>
    <w:rsid w:val="005A0F5D"/>
    <w:rsid w:val="005A11CB"/>
    <w:rsid w:val="005A1216"/>
    <w:rsid w:val="005A1608"/>
    <w:rsid w:val="005A16C8"/>
    <w:rsid w:val="005A1902"/>
    <w:rsid w:val="005A1ACB"/>
    <w:rsid w:val="005A1CE2"/>
    <w:rsid w:val="005A1CF8"/>
    <w:rsid w:val="005A222D"/>
    <w:rsid w:val="005A267D"/>
    <w:rsid w:val="005A26BC"/>
    <w:rsid w:val="005A26E6"/>
    <w:rsid w:val="005A2AF9"/>
    <w:rsid w:val="005A2B5A"/>
    <w:rsid w:val="005A2C43"/>
    <w:rsid w:val="005A2D56"/>
    <w:rsid w:val="005A2DE2"/>
    <w:rsid w:val="005A2FE2"/>
    <w:rsid w:val="005A3057"/>
    <w:rsid w:val="005A31B8"/>
    <w:rsid w:val="005A32D0"/>
    <w:rsid w:val="005A33B4"/>
    <w:rsid w:val="005A3823"/>
    <w:rsid w:val="005A3AAA"/>
    <w:rsid w:val="005A3EDF"/>
    <w:rsid w:val="005A413E"/>
    <w:rsid w:val="005A414F"/>
    <w:rsid w:val="005A4385"/>
    <w:rsid w:val="005A4391"/>
    <w:rsid w:val="005A4403"/>
    <w:rsid w:val="005A4497"/>
    <w:rsid w:val="005A4A4A"/>
    <w:rsid w:val="005A4B0A"/>
    <w:rsid w:val="005A4D4B"/>
    <w:rsid w:val="005A50B0"/>
    <w:rsid w:val="005A5119"/>
    <w:rsid w:val="005A52EC"/>
    <w:rsid w:val="005A5340"/>
    <w:rsid w:val="005A5370"/>
    <w:rsid w:val="005A560E"/>
    <w:rsid w:val="005A58EA"/>
    <w:rsid w:val="005A5902"/>
    <w:rsid w:val="005A5E5A"/>
    <w:rsid w:val="005A6269"/>
    <w:rsid w:val="005A6396"/>
    <w:rsid w:val="005A678A"/>
    <w:rsid w:val="005A67E3"/>
    <w:rsid w:val="005A691E"/>
    <w:rsid w:val="005A6C93"/>
    <w:rsid w:val="005A6DFD"/>
    <w:rsid w:val="005A708F"/>
    <w:rsid w:val="005A71BD"/>
    <w:rsid w:val="005A71C2"/>
    <w:rsid w:val="005A7AC1"/>
    <w:rsid w:val="005A7BC7"/>
    <w:rsid w:val="005B011E"/>
    <w:rsid w:val="005B0399"/>
    <w:rsid w:val="005B0640"/>
    <w:rsid w:val="005B08F4"/>
    <w:rsid w:val="005B0AAA"/>
    <w:rsid w:val="005B0ADA"/>
    <w:rsid w:val="005B0C79"/>
    <w:rsid w:val="005B0D62"/>
    <w:rsid w:val="005B121F"/>
    <w:rsid w:val="005B1238"/>
    <w:rsid w:val="005B142C"/>
    <w:rsid w:val="005B17E1"/>
    <w:rsid w:val="005B194B"/>
    <w:rsid w:val="005B1DD1"/>
    <w:rsid w:val="005B1E0F"/>
    <w:rsid w:val="005B1FE5"/>
    <w:rsid w:val="005B2413"/>
    <w:rsid w:val="005B2767"/>
    <w:rsid w:val="005B27A5"/>
    <w:rsid w:val="005B2BA0"/>
    <w:rsid w:val="005B2C39"/>
    <w:rsid w:val="005B3279"/>
    <w:rsid w:val="005B33BB"/>
    <w:rsid w:val="005B37B0"/>
    <w:rsid w:val="005B3A58"/>
    <w:rsid w:val="005B3C26"/>
    <w:rsid w:val="005B3E21"/>
    <w:rsid w:val="005B4149"/>
    <w:rsid w:val="005B41D2"/>
    <w:rsid w:val="005B421E"/>
    <w:rsid w:val="005B44DD"/>
    <w:rsid w:val="005B464D"/>
    <w:rsid w:val="005B4737"/>
    <w:rsid w:val="005B4D3D"/>
    <w:rsid w:val="005B4DF5"/>
    <w:rsid w:val="005B4EA5"/>
    <w:rsid w:val="005B5036"/>
    <w:rsid w:val="005B5463"/>
    <w:rsid w:val="005B568A"/>
    <w:rsid w:val="005B570E"/>
    <w:rsid w:val="005B60A8"/>
    <w:rsid w:val="005B621E"/>
    <w:rsid w:val="005B6419"/>
    <w:rsid w:val="005B658D"/>
    <w:rsid w:val="005B677B"/>
    <w:rsid w:val="005B685E"/>
    <w:rsid w:val="005B6994"/>
    <w:rsid w:val="005B69B4"/>
    <w:rsid w:val="005B6B2D"/>
    <w:rsid w:val="005B6B7B"/>
    <w:rsid w:val="005B6BBC"/>
    <w:rsid w:val="005B71C5"/>
    <w:rsid w:val="005B728C"/>
    <w:rsid w:val="005B72D9"/>
    <w:rsid w:val="005B736A"/>
    <w:rsid w:val="005B73A9"/>
    <w:rsid w:val="005B78B3"/>
    <w:rsid w:val="005C04D0"/>
    <w:rsid w:val="005C0CD0"/>
    <w:rsid w:val="005C104E"/>
    <w:rsid w:val="005C15AB"/>
    <w:rsid w:val="005C177F"/>
    <w:rsid w:val="005C19CD"/>
    <w:rsid w:val="005C1C8A"/>
    <w:rsid w:val="005C1D23"/>
    <w:rsid w:val="005C1D4F"/>
    <w:rsid w:val="005C1F4C"/>
    <w:rsid w:val="005C215A"/>
    <w:rsid w:val="005C21AE"/>
    <w:rsid w:val="005C256D"/>
    <w:rsid w:val="005C2B21"/>
    <w:rsid w:val="005C2DB5"/>
    <w:rsid w:val="005C2EC5"/>
    <w:rsid w:val="005C2F20"/>
    <w:rsid w:val="005C300D"/>
    <w:rsid w:val="005C31B6"/>
    <w:rsid w:val="005C3321"/>
    <w:rsid w:val="005C33BB"/>
    <w:rsid w:val="005C3A04"/>
    <w:rsid w:val="005C3C78"/>
    <w:rsid w:val="005C3E63"/>
    <w:rsid w:val="005C3E87"/>
    <w:rsid w:val="005C43B8"/>
    <w:rsid w:val="005C43DB"/>
    <w:rsid w:val="005C4672"/>
    <w:rsid w:val="005C4696"/>
    <w:rsid w:val="005C471F"/>
    <w:rsid w:val="005C49D5"/>
    <w:rsid w:val="005C49D7"/>
    <w:rsid w:val="005C4C45"/>
    <w:rsid w:val="005C4EAC"/>
    <w:rsid w:val="005C4F6C"/>
    <w:rsid w:val="005C5088"/>
    <w:rsid w:val="005C5253"/>
    <w:rsid w:val="005C55E6"/>
    <w:rsid w:val="005C5BF2"/>
    <w:rsid w:val="005C5E3B"/>
    <w:rsid w:val="005C5EF4"/>
    <w:rsid w:val="005C5F56"/>
    <w:rsid w:val="005C5F9D"/>
    <w:rsid w:val="005C61FC"/>
    <w:rsid w:val="005C69A9"/>
    <w:rsid w:val="005C6C7E"/>
    <w:rsid w:val="005C6C97"/>
    <w:rsid w:val="005C6C98"/>
    <w:rsid w:val="005C6CBD"/>
    <w:rsid w:val="005C71DC"/>
    <w:rsid w:val="005C73FE"/>
    <w:rsid w:val="005C75CE"/>
    <w:rsid w:val="005C7637"/>
    <w:rsid w:val="005C7A6F"/>
    <w:rsid w:val="005C7AA6"/>
    <w:rsid w:val="005C7AF2"/>
    <w:rsid w:val="005C7D60"/>
    <w:rsid w:val="005C7E0C"/>
    <w:rsid w:val="005D0611"/>
    <w:rsid w:val="005D06DD"/>
    <w:rsid w:val="005D0888"/>
    <w:rsid w:val="005D08E9"/>
    <w:rsid w:val="005D0901"/>
    <w:rsid w:val="005D09B8"/>
    <w:rsid w:val="005D0C8C"/>
    <w:rsid w:val="005D0E39"/>
    <w:rsid w:val="005D0E44"/>
    <w:rsid w:val="005D0E8B"/>
    <w:rsid w:val="005D121E"/>
    <w:rsid w:val="005D14F1"/>
    <w:rsid w:val="005D154E"/>
    <w:rsid w:val="005D195B"/>
    <w:rsid w:val="005D199A"/>
    <w:rsid w:val="005D1A02"/>
    <w:rsid w:val="005D1EBA"/>
    <w:rsid w:val="005D227B"/>
    <w:rsid w:val="005D26EB"/>
    <w:rsid w:val="005D2728"/>
    <w:rsid w:val="005D28A6"/>
    <w:rsid w:val="005D2936"/>
    <w:rsid w:val="005D2B66"/>
    <w:rsid w:val="005D2CBA"/>
    <w:rsid w:val="005D2ED3"/>
    <w:rsid w:val="005D30F7"/>
    <w:rsid w:val="005D3689"/>
    <w:rsid w:val="005D37EF"/>
    <w:rsid w:val="005D3B0F"/>
    <w:rsid w:val="005D3B2D"/>
    <w:rsid w:val="005D3EDE"/>
    <w:rsid w:val="005D418C"/>
    <w:rsid w:val="005D473C"/>
    <w:rsid w:val="005D4A5D"/>
    <w:rsid w:val="005D4AE2"/>
    <w:rsid w:val="005D55EA"/>
    <w:rsid w:val="005D5638"/>
    <w:rsid w:val="005D598D"/>
    <w:rsid w:val="005D5C06"/>
    <w:rsid w:val="005D600C"/>
    <w:rsid w:val="005D605F"/>
    <w:rsid w:val="005D6109"/>
    <w:rsid w:val="005D6124"/>
    <w:rsid w:val="005D61A8"/>
    <w:rsid w:val="005D6D67"/>
    <w:rsid w:val="005D6EAA"/>
    <w:rsid w:val="005D75DB"/>
    <w:rsid w:val="005D7CD9"/>
    <w:rsid w:val="005E041F"/>
    <w:rsid w:val="005E0554"/>
    <w:rsid w:val="005E08CD"/>
    <w:rsid w:val="005E0C55"/>
    <w:rsid w:val="005E0E04"/>
    <w:rsid w:val="005E0E54"/>
    <w:rsid w:val="005E0F08"/>
    <w:rsid w:val="005E105A"/>
    <w:rsid w:val="005E1143"/>
    <w:rsid w:val="005E141A"/>
    <w:rsid w:val="005E156B"/>
    <w:rsid w:val="005E159E"/>
    <w:rsid w:val="005E16D6"/>
    <w:rsid w:val="005E178A"/>
    <w:rsid w:val="005E1C38"/>
    <w:rsid w:val="005E2305"/>
    <w:rsid w:val="005E281D"/>
    <w:rsid w:val="005E2854"/>
    <w:rsid w:val="005E2B64"/>
    <w:rsid w:val="005E2E80"/>
    <w:rsid w:val="005E2F87"/>
    <w:rsid w:val="005E3471"/>
    <w:rsid w:val="005E3523"/>
    <w:rsid w:val="005E393F"/>
    <w:rsid w:val="005E3A55"/>
    <w:rsid w:val="005E3B7B"/>
    <w:rsid w:val="005E3C22"/>
    <w:rsid w:val="005E3DBE"/>
    <w:rsid w:val="005E4325"/>
    <w:rsid w:val="005E454F"/>
    <w:rsid w:val="005E45C7"/>
    <w:rsid w:val="005E47B1"/>
    <w:rsid w:val="005E4ADB"/>
    <w:rsid w:val="005E51E0"/>
    <w:rsid w:val="005E52A6"/>
    <w:rsid w:val="005E62A4"/>
    <w:rsid w:val="005E62BC"/>
    <w:rsid w:val="005E62EF"/>
    <w:rsid w:val="005E634A"/>
    <w:rsid w:val="005E6C12"/>
    <w:rsid w:val="005E6F22"/>
    <w:rsid w:val="005E7396"/>
    <w:rsid w:val="005E73C2"/>
    <w:rsid w:val="005E78E4"/>
    <w:rsid w:val="005E7C1D"/>
    <w:rsid w:val="005E7E0B"/>
    <w:rsid w:val="005E7F0E"/>
    <w:rsid w:val="005E7F83"/>
    <w:rsid w:val="005F014A"/>
    <w:rsid w:val="005F025E"/>
    <w:rsid w:val="005F0EBD"/>
    <w:rsid w:val="005F13EE"/>
    <w:rsid w:val="005F1452"/>
    <w:rsid w:val="005F1669"/>
    <w:rsid w:val="005F19A4"/>
    <w:rsid w:val="005F1C3E"/>
    <w:rsid w:val="005F1D1B"/>
    <w:rsid w:val="005F1EA6"/>
    <w:rsid w:val="005F22F2"/>
    <w:rsid w:val="005F287D"/>
    <w:rsid w:val="005F2AAE"/>
    <w:rsid w:val="005F32FA"/>
    <w:rsid w:val="005F352E"/>
    <w:rsid w:val="005F3628"/>
    <w:rsid w:val="005F3918"/>
    <w:rsid w:val="005F3924"/>
    <w:rsid w:val="005F3A6A"/>
    <w:rsid w:val="005F3AFE"/>
    <w:rsid w:val="005F4024"/>
    <w:rsid w:val="005F4134"/>
    <w:rsid w:val="005F4210"/>
    <w:rsid w:val="005F42ED"/>
    <w:rsid w:val="005F433C"/>
    <w:rsid w:val="005F46F8"/>
    <w:rsid w:val="005F4E8D"/>
    <w:rsid w:val="005F4EF5"/>
    <w:rsid w:val="005F508F"/>
    <w:rsid w:val="005F51EB"/>
    <w:rsid w:val="005F54F4"/>
    <w:rsid w:val="005F573A"/>
    <w:rsid w:val="005F5906"/>
    <w:rsid w:val="005F5939"/>
    <w:rsid w:val="005F5BC4"/>
    <w:rsid w:val="005F5E60"/>
    <w:rsid w:val="005F5FD3"/>
    <w:rsid w:val="005F6044"/>
    <w:rsid w:val="005F6554"/>
    <w:rsid w:val="005F661C"/>
    <w:rsid w:val="005F67D0"/>
    <w:rsid w:val="005F67DC"/>
    <w:rsid w:val="005F6D12"/>
    <w:rsid w:val="005F6D51"/>
    <w:rsid w:val="005F6DC9"/>
    <w:rsid w:val="005F6F02"/>
    <w:rsid w:val="005F7015"/>
    <w:rsid w:val="005F7391"/>
    <w:rsid w:val="005F77BD"/>
    <w:rsid w:val="005F7A8D"/>
    <w:rsid w:val="005F7ACF"/>
    <w:rsid w:val="005F7C6A"/>
    <w:rsid w:val="005F7E02"/>
    <w:rsid w:val="00600006"/>
    <w:rsid w:val="00600225"/>
    <w:rsid w:val="006002A4"/>
    <w:rsid w:val="006004F7"/>
    <w:rsid w:val="006004F8"/>
    <w:rsid w:val="0060080F"/>
    <w:rsid w:val="00600940"/>
    <w:rsid w:val="00600A8F"/>
    <w:rsid w:val="00600C57"/>
    <w:rsid w:val="00600D25"/>
    <w:rsid w:val="00600E67"/>
    <w:rsid w:val="00601241"/>
    <w:rsid w:val="006015E6"/>
    <w:rsid w:val="00601B3D"/>
    <w:rsid w:val="00601C58"/>
    <w:rsid w:val="00601F8D"/>
    <w:rsid w:val="00601FAC"/>
    <w:rsid w:val="006022FF"/>
    <w:rsid w:val="00602603"/>
    <w:rsid w:val="0060261B"/>
    <w:rsid w:val="006028E9"/>
    <w:rsid w:val="00602F00"/>
    <w:rsid w:val="0060308F"/>
    <w:rsid w:val="006030D0"/>
    <w:rsid w:val="006035DE"/>
    <w:rsid w:val="006037F3"/>
    <w:rsid w:val="006037FD"/>
    <w:rsid w:val="00603A85"/>
    <w:rsid w:val="00603C31"/>
    <w:rsid w:val="00604054"/>
    <w:rsid w:val="006040F9"/>
    <w:rsid w:val="006047C4"/>
    <w:rsid w:val="00604A87"/>
    <w:rsid w:val="00604C11"/>
    <w:rsid w:val="00604EA6"/>
    <w:rsid w:val="00604EEF"/>
    <w:rsid w:val="006050B3"/>
    <w:rsid w:val="006050C6"/>
    <w:rsid w:val="00605179"/>
    <w:rsid w:val="00605661"/>
    <w:rsid w:val="00605C5A"/>
    <w:rsid w:val="00605D1D"/>
    <w:rsid w:val="00606003"/>
    <w:rsid w:val="00606074"/>
    <w:rsid w:val="00606451"/>
    <w:rsid w:val="00606497"/>
    <w:rsid w:val="006067D3"/>
    <w:rsid w:val="00606B86"/>
    <w:rsid w:val="00606C30"/>
    <w:rsid w:val="00606D77"/>
    <w:rsid w:val="00606F62"/>
    <w:rsid w:val="0060747C"/>
    <w:rsid w:val="00607761"/>
    <w:rsid w:val="006078C6"/>
    <w:rsid w:val="00607C01"/>
    <w:rsid w:val="00607CAD"/>
    <w:rsid w:val="00607E0C"/>
    <w:rsid w:val="006102CE"/>
    <w:rsid w:val="0061056C"/>
    <w:rsid w:val="00610622"/>
    <w:rsid w:val="0061063F"/>
    <w:rsid w:val="0061066A"/>
    <w:rsid w:val="006106BA"/>
    <w:rsid w:val="00610AFB"/>
    <w:rsid w:val="00610B8B"/>
    <w:rsid w:val="00610C38"/>
    <w:rsid w:val="00610C52"/>
    <w:rsid w:val="00610D34"/>
    <w:rsid w:val="0061124A"/>
    <w:rsid w:val="0061138D"/>
    <w:rsid w:val="00611709"/>
    <w:rsid w:val="00611798"/>
    <w:rsid w:val="006118DB"/>
    <w:rsid w:val="00611BC8"/>
    <w:rsid w:val="00611DB7"/>
    <w:rsid w:val="00612065"/>
    <w:rsid w:val="006124D3"/>
    <w:rsid w:val="0061276A"/>
    <w:rsid w:val="006128BC"/>
    <w:rsid w:val="00612B49"/>
    <w:rsid w:val="00612E89"/>
    <w:rsid w:val="00612F1C"/>
    <w:rsid w:val="00612F38"/>
    <w:rsid w:val="006130B5"/>
    <w:rsid w:val="006134D9"/>
    <w:rsid w:val="00613699"/>
    <w:rsid w:val="006136E2"/>
    <w:rsid w:val="0061371A"/>
    <w:rsid w:val="00613A2C"/>
    <w:rsid w:val="00613AA2"/>
    <w:rsid w:val="00613B7E"/>
    <w:rsid w:val="00613C0D"/>
    <w:rsid w:val="00613C72"/>
    <w:rsid w:val="00614022"/>
    <w:rsid w:val="006140A1"/>
    <w:rsid w:val="006145EE"/>
    <w:rsid w:val="00614908"/>
    <w:rsid w:val="00614C46"/>
    <w:rsid w:val="00614CDF"/>
    <w:rsid w:val="00614D27"/>
    <w:rsid w:val="00614EA1"/>
    <w:rsid w:val="00614F92"/>
    <w:rsid w:val="00615137"/>
    <w:rsid w:val="00615235"/>
    <w:rsid w:val="006153E6"/>
    <w:rsid w:val="00615419"/>
    <w:rsid w:val="00615AED"/>
    <w:rsid w:val="00615B85"/>
    <w:rsid w:val="00615FB0"/>
    <w:rsid w:val="006160D0"/>
    <w:rsid w:val="00616183"/>
    <w:rsid w:val="006161D2"/>
    <w:rsid w:val="00616255"/>
    <w:rsid w:val="00616624"/>
    <w:rsid w:val="00616825"/>
    <w:rsid w:val="006172D7"/>
    <w:rsid w:val="0061755C"/>
    <w:rsid w:val="00617694"/>
    <w:rsid w:val="00617756"/>
    <w:rsid w:val="00617F16"/>
    <w:rsid w:val="006200DB"/>
    <w:rsid w:val="00620195"/>
    <w:rsid w:val="00620222"/>
    <w:rsid w:val="00620224"/>
    <w:rsid w:val="0062027A"/>
    <w:rsid w:val="0062053B"/>
    <w:rsid w:val="0062097B"/>
    <w:rsid w:val="00620A16"/>
    <w:rsid w:val="00620A27"/>
    <w:rsid w:val="00620BF5"/>
    <w:rsid w:val="00620CF7"/>
    <w:rsid w:val="00621175"/>
    <w:rsid w:val="0062118A"/>
    <w:rsid w:val="006215B4"/>
    <w:rsid w:val="00621763"/>
    <w:rsid w:val="006217B3"/>
    <w:rsid w:val="00621B02"/>
    <w:rsid w:val="00621B74"/>
    <w:rsid w:val="00621BC9"/>
    <w:rsid w:val="00621C70"/>
    <w:rsid w:val="00621CDF"/>
    <w:rsid w:val="00621D23"/>
    <w:rsid w:val="00621D98"/>
    <w:rsid w:val="00622033"/>
    <w:rsid w:val="006220CB"/>
    <w:rsid w:val="00622294"/>
    <w:rsid w:val="006225D5"/>
    <w:rsid w:val="0062294B"/>
    <w:rsid w:val="00622B5B"/>
    <w:rsid w:val="00622B7C"/>
    <w:rsid w:val="00622DE4"/>
    <w:rsid w:val="006231FC"/>
    <w:rsid w:val="0062351C"/>
    <w:rsid w:val="0062362E"/>
    <w:rsid w:val="0062373D"/>
    <w:rsid w:val="00623A3B"/>
    <w:rsid w:val="00623E01"/>
    <w:rsid w:val="006240CD"/>
    <w:rsid w:val="006241DD"/>
    <w:rsid w:val="00624465"/>
    <w:rsid w:val="006244CF"/>
    <w:rsid w:val="00624A66"/>
    <w:rsid w:val="00624BF2"/>
    <w:rsid w:val="00624EA0"/>
    <w:rsid w:val="0062561E"/>
    <w:rsid w:val="0062577B"/>
    <w:rsid w:val="00625AC4"/>
    <w:rsid w:val="00625BA3"/>
    <w:rsid w:val="00626895"/>
    <w:rsid w:val="0062698E"/>
    <w:rsid w:val="006269C0"/>
    <w:rsid w:val="00626BD8"/>
    <w:rsid w:val="00626D4C"/>
    <w:rsid w:val="00626EAF"/>
    <w:rsid w:val="00627427"/>
    <w:rsid w:val="006276E3"/>
    <w:rsid w:val="0062780E"/>
    <w:rsid w:val="006279D4"/>
    <w:rsid w:val="00627B65"/>
    <w:rsid w:val="00627B73"/>
    <w:rsid w:val="0063017E"/>
    <w:rsid w:val="00630AB6"/>
    <w:rsid w:val="00630B1B"/>
    <w:rsid w:val="0063103C"/>
    <w:rsid w:val="006310B8"/>
    <w:rsid w:val="006311D5"/>
    <w:rsid w:val="00631378"/>
    <w:rsid w:val="00631733"/>
    <w:rsid w:val="00631A2F"/>
    <w:rsid w:val="00631B3C"/>
    <w:rsid w:val="00631B65"/>
    <w:rsid w:val="00631B71"/>
    <w:rsid w:val="00631B76"/>
    <w:rsid w:val="00631B9A"/>
    <w:rsid w:val="00631CD6"/>
    <w:rsid w:val="00631D6D"/>
    <w:rsid w:val="00631DB1"/>
    <w:rsid w:val="006320A2"/>
    <w:rsid w:val="006321F6"/>
    <w:rsid w:val="006322F2"/>
    <w:rsid w:val="006325BF"/>
    <w:rsid w:val="00632699"/>
    <w:rsid w:val="0063295E"/>
    <w:rsid w:val="00632AB4"/>
    <w:rsid w:val="00632D2F"/>
    <w:rsid w:val="00632E78"/>
    <w:rsid w:val="00633038"/>
    <w:rsid w:val="006331BD"/>
    <w:rsid w:val="006331C8"/>
    <w:rsid w:val="006334F3"/>
    <w:rsid w:val="0063350E"/>
    <w:rsid w:val="0063369B"/>
    <w:rsid w:val="00633706"/>
    <w:rsid w:val="00633D03"/>
    <w:rsid w:val="00633E46"/>
    <w:rsid w:val="00634203"/>
    <w:rsid w:val="00634CDB"/>
    <w:rsid w:val="006351EA"/>
    <w:rsid w:val="0063521C"/>
    <w:rsid w:val="00635409"/>
    <w:rsid w:val="00635432"/>
    <w:rsid w:val="006354F2"/>
    <w:rsid w:val="0063562F"/>
    <w:rsid w:val="006357DE"/>
    <w:rsid w:val="00635ACB"/>
    <w:rsid w:val="00635C10"/>
    <w:rsid w:val="00635F23"/>
    <w:rsid w:val="00635F4E"/>
    <w:rsid w:val="00636064"/>
    <w:rsid w:val="00636476"/>
    <w:rsid w:val="006364D8"/>
    <w:rsid w:val="00636587"/>
    <w:rsid w:val="006369EB"/>
    <w:rsid w:val="00636A56"/>
    <w:rsid w:val="00637039"/>
    <w:rsid w:val="006371A9"/>
    <w:rsid w:val="006371B3"/>
    <w:rsid w:val="006376FA"/>
    <w:rsid w:val="006378EB"/>
    <w:rsid w:val="00637A4C"/>
    <w:rsid w:val="00637DC8"/>
    <w:rsid w:val="0064033B"/>
    <w:rsid w:val="00640870"/>
    <w:rsid w:val="00640942"/>
    <w:rsid w:val="00640BF5"/>
    <w:rsid w:val="00640D7D"/>
    <w:rsid w:val="00640D7E"/>
    <w:rsid w:val="00641232"/>
    <w:rsid w:val="006413AA"/>
    <w:rsid w:val="00641462"/>
    <w:rsid w:val="006417D6"/>
    <w:rsid w:val="00641AE3"/>
    <w:rsid w:val="00641D33"/>
    <w:rsid w:val="00641E35"/>
    <w:rsid w:val="00641F06"/>
    <w:rsid w:val="00641F61"/>
    <w:rsid w:val="00642299"/>
    <w:rsid w:val="0064242B"/>
    <w:rsid w:val="006424A2"/>
    <w:rsid w:val="00642691"/>
    <w:rsid w:val="0064295C"/>
    <w:rsid w:val="00642A1F"/>
    <w:rsid w:val="00642B71"/>
    <w:rsid w:val="00642F1F"/>
    <w:rsid w:val="006431B5"/>
    <w:rsid w:val="00643332"/>
    <w:rsid w:val="006434EE"/>
    <w:rsid w:val="0064369D"/>
    <w:rsid w:val="00643A27"/>
    <w:rsid w:val="00643B49"/>
    <w:rsid w:val="00643D9B"/>
    <w:rsid w:val="00643FE8"/>
    <w:rsid w:val="00644006"/>
    <w:rsid w:val="00644B04"/>
    <w:rsid w:val="00644B14"/>
    <w:rsid w:val="00644EE9"/>
    <w:rsid w:val="00645063"/>
    <w:rsid w:val="006451CB"/>
    <w:rsid w:val="0064549D"/>
    <w:rsid w:val="00645D90"/>
    <w:rsid w:val="00645F94"/>
    <w:rsid w:val="0064604C"/>
    <w:rsid w:val="00646476"/>
    <w:rsid w:val="00646751"/>
    <w:rsid w:val="00646961"/>
    <w:rsid w:val="00646AD2"/>
    <w:rsid w:val="00646D42"/>
    <w:rsid w:val="00646F8A"/>
    <w:rsid w:val="0064702E"/>
    <w:rsid w:val="006474D9"/>
    <w:rsid w:val="00647650"/>
    <w:rsid w:val="00647C93"/>
    <w:rsid w:val="00650435"/>
    <w:rsid w:val="00650AB3"/>
    <w:rsid w:val="00650B47"/>
    <w:rsid w:val="00650CD8"/>
    <w:rsid w:val="00650DD3"/>
    <w:rsid w:val="00650F33"/>
    <w:rsid w:val="006510AC"/>
    <w:rsid w:val="006511E3"/>
    <w:rsid w:val="006512BF"/>
    <w:rsid w:val="00651440"/>
    <w:rsid w:val="0065168C"/>
    <w:rsid w:val="00651879"/>
    <w:rsid w:val="00651AAC"/>
    <w:rsid w:val="00651E92"/>
    <w:rsid w:val="00652485"/>
    <w:rsid w:val="0065257C"/>
    <w:rsid w:val="006525A7"/>
    <w:rsid w:val="0065291D"/>
    <w:rsid w:val="00652ADF"/>
    <w:rsid w:val="00652BAE"/>
    <w:rsid w:val="00653048"/>
    <w:rsid w:val="00653158"/>
    <w:rsid w:val="006534A6"/>
    <w:rsid w:val="006534C0"/>
    <w:rsid w:val="00653997"/>
    <w:rsid w:val="00653A44"/>
    <w:rsid w:val="00653B1B"/>
    <w:rsid w:val="006540B5"/>
    <w:rsid w:val="00654238"/>
    <w:rsid w:val="006542E2"/>
    <w:rsid w:val="006543E6"/>
    <w:rsid w:val="0065459B"/>
    <w:rsid w:val="00654652"/>
    <w:rsid w:val="00654B77"/>
    <w:rsid w:val="00654C13"/>
    <w:rsid w:val="00654C6E"/>
    <w:rsid w:val="00654CAF"/>
    <w:rsid w:val="00654D3F"/>
    <w:rsid w:val="00654E6D"/>
    <w:rsid w:val="00654E8D"/>
    <w:rsid w:val="00655731"/>
    <w:rsid w:val="006557A0"/>
    <w:rsid w:val="00655919"/>
    <w:rsid w:val="00655A56"/>
    <w:rsid w:val="00655C50"/>
    <w:rsid w:val="00655D38"/>
    <w:rsid w:val="00655D91"/>
    <w:rsid w:val="00655FEE"/>
    <w:rsid w:val="0065621F"/>
    <w:rsid w:val="0065646C"/>
    <w:rsid w:val="006564A7"/>
    <w:rsid w:val="006564EA"/>
    <w:rsid w:val="00656797"/>
    <w:rsid w:val="00656AB7"/>
    <w:rsid w:val="00656C96"/>
    <w:rsid w:val="0065703D"/>
    <w:rsid w:val="0065707C"/>
    <w:rsid w:val="00657294"/>
    <w:rsid w:val="006572A0"/>
    <w:rsid w:val="006576BC"/>
    <w:rsid w:val="00657982"/>
    <w:rsid w:val="00657A01"/>
    <w:rsid w:val="00657C15"/>
    <w:rsid w:val="00657D68"/>
    <w:rsid w:val="00660C76"/>
    <w:rsid w:val="00660CD2"/>
    <w:rsid w:val="00660E23"/>
    <w:rsid w:val="006615B7"/>
    <w:rsid w:val="006617F4"/>
    <w:rsid w:val="00661A13"/>
    <w:rsid w:val="00661B8E"/>
    <w:rsid w:val="00661C2D"/>
    <w:rsid w:val="00661D98"/>
    <w:rsid w:val="0066263A"/>
    <w:rsid w:val="006628B4"/>
    <w:rsid w:val="00662926"/>
    <w:rsid w:val="00662DF3"/>
    <w:rsid w:val="006631D6"/>
    <w:rsid w:val="00663518"/>
    <w:rsid w:val="006635E5"/>
    <w:rsid w:val="006637D3"/>
    <w:rsid w:val="0066380E"/>
    <w:rsid w:val="00663F23"/>
    <w:rsid w:val="006640CD"/>
    <w:rsid w:val="0066425B"/>
    <w:rsid w:val="006643E8"/>
    <w:rsid w:val="0066487C"/>
    <w:rsid w:val="00664915"/>
    <w:rsid w:val="00664919"/>
    <w:rsid w:val="00664999"/>
    <w:rsid w:val="00664CF7"/>
    <w:rsid w:val="00665452"/>
    <w:rsid w:val="00665C48"/>
    <w:rsid w:val="00665DE4"/>
    <w:rsid w:val="00665FE4"/>
    <w:rsid w:val="0066614C"/>
    <w:rsid w:val="00666186"/>
    <w:rsid w:val="0066649E"/>
    <w:rsid w:val="006664AC"/>
    <w:rsid w:val="006665F2"/>
    <w:rsid w:val="0066683C"/>
    <w:rsid w:val="0066692C"/>
    <w:rsid w:val="00666AC6"/>
    <w:rsid w:val="00666AF9"/>
    <w:rsid w:val="00666BDD"/>
    <w:rsid w:val="00666D6B"/>
    <w:rsid w:val="00666F08"/>
    <w:rsid w:val="00666FE0"/>
    <w:rsid w:val="006670D4"/>
    <w:rsid w:val="0066712C"/>
    <w:rsid w:val="00667639"/>
    <w:rsid w:val="006676D6"/>
    <w:rsid w:val="006676D7"/>
    <w:rsid w:val="006677BA"/>
    <w:rsid w:val="00667BBC"/>
    <w:rsid w:val="00667D3D"/>
    <w:rsid w:val="00667E06"/>
    <w:rsid w:val="00667F8D"/>
    <w:rsid w:val="00670112"/>
    <w:rsid w:val="0067023B"/>
    <w:rsid w:val="006702C5"/>
    <w:rsid w:val="0067032E"/>
    <w:rsid w:val="006703EF"/>
    <w:rsid w:val="006704E3"/>
    <w:rsid w:val="006707F8"/>
    <w:rsid w:val="006708EA"/>
    <w:rsid w:val="00670910"/>
    <w:rsid w:val="006709EF"/>
    <w:rsid w:val="00670CC0"/>
    <w:rsid w:val="00670DA7"/>
    <w:rsid w:val="00670FA7"/>
    <w:rsid w:val="00671048"/>
    <w:rsid w:val="00671066"/>
    <w:rsid w:val="00671238"/>
    <w:rsid w:val="006716B8"/>
    <w:rsid w:val="006716DD"/>
    <w:rsid w:val="006717AC"/>
    <w:rsid w:val="0067181F"/>
    <w:rsid w:val="00671982"/>
    <w:rsid w:val="006719C0"/>
    <w:rsid w:val="006719E5"/>
    <w:rsid w:val="00671A36"/>
    <w:rsid w:val="00672623"/>
    <w:rsid w:val="00672A9E"/>
    <w:rsid w:val="00672BDD"/>
    <w:rsid w:val="00672C1E"/>
    <w:rsid w:val="00672D48"/>
    <w:rsid w:val="006730C2"/>
    <w:rsid w:val="006731D6"/>
    <w:rsid w:val="006736B0"/>
    <w:rsid w:val="00673B47"/>
    <w:rsid w:val="006741E7"/>
    <w:rsid w:val="006747CC"/>
    <w:rsid w:val="00674A8D"/>
    <w:rsid w:val="00674CB9"/>
    <w:rsid w:val="00674D9B"/>
    <w:rsid w:val="006750DF"/>
    <w:rsid w:val="00675231"/>
    <w:rsid w:val="006753E8"/>
    <w:rsid w:val="00675461"/>
    <w:rsid w:val="006755DD"/>
    <w:rsid w:val="00675656"/>
    <w:rsid w:val="0067567C"/>
    <w:rsid w:val="00675938"/>
    <w:rsid w:val="0067593E"/>
    <w:rsid w:val="00675AF5"/>
    <w:rsid w:val="00675B1E"/>
    <w:rsid w:val="00676255"/>
    <w:rsid w:val="00676319"/>
    <w:rsid w:val="006764C2"/>
    <w:rsid w:val="006769AE"/>
    <w:rsid w:val="0067732B"/>
    <w:rsid w:val="00677421"/>
    <w:rsid w:val="0067746B"/>
    <w:rsid w:val="0067748D"/>
    <w:rsid w:val="006775ED"/>
    <w:rsid w:val="00677796"/>
    <w:rsid w:val="00677AEC"/>
    <w:rsid w:val="00677C04"/>
    <w:rsid w:val="00677C77"/>
    <w:rsid w:val="00677CEF"/>
    <w:rsid w:val="00677FF7"/>
    <w:rsid w:val="006800A7"/>
    <w:rsid w:val="00680140"/>
    <w:rsid w:val="006802ED"/>
    <w:rsid w:val="006803CF"/>
    <w:rsid w:val="00680609"/>
    <w:rsid w:val="00680C40"/>
    <w:rsid w:val="00681117"/>
    <w:rsid w:val="0068115B"/>
    <w:rsid w:val="00681330"/>
    <w:rsid w:val="006813AF"/>
    <w:rsid w:val="006816AE"/>
    <w:rsid w:val="00681889"/>
    <w:rsid w:val="00681A91"/>
    <w:rsid w:val="00681ACB"/>
    <w:rsid w:val="00681D1C"/>
    <w:rsid w:val="00681D85"/>
    <w:rsid w:val="00681EB6"/>
    <w:rsid w:val="00681FCE"/>
    <w:rsid w:val="00681FE7"/>
    <w:rsid w:val="00682285"/>
    <w:rsid w:val="00682311"/>
    <w:rsid w:val="0068246A"/>
    <w:rsid w:val="00682565"/>
    <w:rsid w:val="0068273C"/>
    <w:rsid w:val="00682813"/>
    <w:rsid w:val="00682E13"/>
    <w:rsid w:val="00682E14"/>
    <w:rsid w:val="00683102"/>
    <w:rsid w:val="006832FC"/>
    <w:rsid w:val="0068393C"/>
    <w:rsid w:val="00683C12"/>
    <w:rsid w:val="00683C1C"/>
    <w:rsid w:val="00683C58"/>
    <w:rsid w:val="00683CAB"/>
    <w:rsid w:val="0068407B"/>
    <w:rsid w:val="0068438D"/>
    <w:rsid w:val="00684521"/>
    <w:rsid w:val="00684808"/>
    <w:rsid w:val="00684862"/>
    <w:rsid w:val="00684A56"/>
    <w:rsid w:val="00684B85"/>
    <w:rsid w:val="00684DC5"/>
    <w:rsid w:val="006850F7"/>
    <w:rsid w:val="00685151"/>
    <w:rsid w:val="0068517A"/>
    <w:rsid w:val="00685193"/>
    <w:rsid w:val="00685444"/>
    <w:rsid w:val="00685596"/>
    <w:rsid w:val="00685D61"/>
    <w:rsid w:val="00685F5C"/>
    <w:rsid w:val="00686213"/>
    <w:rsid w:val="00686482"/>
    <w:rsid w:val="00686615"/>
    <w:rsid w:val="006869B0"/>
    <w:rsid w:val="00686A44"/>
    <w:rsid w:val="00686A5E"/>
    <w:rsid w:val="00686B64"/>
    <w:rsid w:val="00686F0C"/>
    <w:rsid w:val="0068743A"/>
    <w:rsid w:val="00687478"/>
    <w:rsid w:val="00687514"/>
    <w:rsid w:val="00687E51"/>
    <w:rsid w:val="00687FD1"/>
    <w:rsid w:val="00690061"/>
    <w:rsid w:val="0069075A"/>
    <w:rsid w:val="006907D6"/>
    <w:rsid w:val="00690865"/>
    <w:rsid w:val="00690C9B"/>
    <w:rsid w:val="00690D98"/>
    <w:rsid w:val="00690E5B"/>
    <w:rsid w:val="00691013"/>
    <w:rsid w:val="006914A4"/>
    <w:rsid w:val="00691816"/>
    <w:rsid w:val="00691C36"/>
    <w:rsid w:val="00691DD8"/>
    <w:rsid w:val="0069248A"/>
    <w:rsid w:val="00692538"/>
    <w:rsid w:val="006926DC"/>
    <w:rsid w:val="00692ADA"/>
    <w:rsid w:val="00692C1E"/>
    <w:rsid w:val="00692EEF"/>
    <w:rsid w:val="00692F71"/>
    <w:rsid w:val="00692F8B"/>
    <w:rsid w:val="00692FB6"/>
    <w:rsid w:val="006931E4"/>
    <w:rsid w:val="00693254"/>
    <w:rsid w:val="00693274"/>
    <w:rsid w:val="006934CD"/>
    <w:rsid w:val="006937AD"/>
    <w:rsid w:val="00693893"/>
    <w:rsid w:val="00693DE6"/>
    <w:rsid w:val="00693F16"/>
    <w:rsid w:val="00693F7B"/>
    <w:rsid w:val="006940CA"/>
    <w:rsid w:val="00694520"/>
    <w:rsid w:val="00694559"/>
    <w:rsid w:val="006945EB"/>
    <w:rsid w:val="006946B9"/>
    <w:rsid w:val="00694B6B"/>
    <w:rsid w:val="00694E19"/>
    <w:rsid w:val="006957BC"/>
    <w:rsid w:val="0069584D"/>
    <w:rsid w:val="0069597D"/>
    <w:rsid w:val="00695B8B"/>
    <w:rsid w:val="00695E31"/>
    <w:rsid w:val="00696229"/>
    <w:rsid w:val="00696307"/>
    <w:rsid w:val="00696492"/>
    <w:rsid w:val="006969DE"/>
    <w:rsid w:val="00696F64"/>
    <w:rsid w:val="00696FD3"/>
    <w:rsid w:val="006971F5"/>
    <w:rsid w:val="00697306"/>
    <w:rsid w:val="00697540"/>
    <w:rsid w:val="006A07FB"/>
    <w:rsid w:val="006A0CD6"/>
    <w:rsid w:val="006A13D4"/>
    <w:rsid w:val="006A15DC"/>
    <w:rsid w:val="006A1756"/>
    <w:rsid w:val="006A18D9"/>
    <w:rsid w:val="006A190B"/>
    <w:rsid w:val="006A1EFA"/>
    <w:rsid w:val="006A1F32"/>
    <w:rsid w:val="006A26A6"/>
    <w:rsid w:val="006A27EE"/>
    <w:rsid w:val="006A2937"/>
    <w:rsid w:val="006A2A8C"/>
    <w:rsid w:val="006A2B0F"/>
    <w:rsid w:val="006A2CA6"/>
    <w:rsid w:val="006A2E0B"/>
    <w:rsid w:val="006A2E16"/>
    <w:rsid w:val="006A2EC4"/>
    <w:rsid w:val="006A3352"/>
    <w:rsid w:val="006A3376"/>
    <w:rsid w:val="006A34AD"/>
    <w:rsid w:val="006A360B"/>
    <w:rsid w:val="006A3D3C"/>
    <w:rsid w:val="006A3FC0"/>
    <w:rsid w:val="006A406F"/>
    <w:rsid w:val="006A44E3"/>
    <w:rsid w:val="006A492B"/>
    <w:rsid w:val="006A4C80"/>
    <w:rsid w:val="006A57A4"/>
    <w:rsid w:val="006A57C5"/>
    <w:rsid w:val="006A5F00"/>
    <w:rsid w:val="006A5F23"/>
    <w:rsid w:val="006A5FC4"/>
    <w:rsid w:val="006A60EE"/>
    <w:rsid w:val="006A60F3"/>
    <w:rsid w:val="006A64EB"/>
    <w:rsid w:val="006A67BC"/>
    <w:rsid w:val="006A6A66"/>
    <w:rsid w:val="006A6F45"/>
    <w:rsid w:val="006A7476"/>
    <w:rsid w:val="006A75EA"/>
    <w:rsid w:val="006A77FF"/>
    <w:rsid w:val="006A7905"/>
    <w:rsid w:val="006A7A31"/>
    <w:rsid w:val="006B00B1"/>
    <w:rsid w:val="006B05F3"/>
    <w:rsid w:val="006B061A"/>
    <w:rsid w:val="006B0991"/>
    <w:rsid w:val="006B0EE4"/>
    <w:rsid w:val="006B1125"/>
    <w:rsid w:val="006B136A"/>
    <w:rsid w:val="006B1C22"/>
    <w:rsid w:val="006B1EE8"/>
    <w:rsid w:val="006B1F86"/>
    <w:rsid w:val="006B2043"/>
    <w:rsid w:val="006B24B6"/>
    <w:rsid w:val="006B2775"/>
    <w:rsid w:val="006B2B83"/>
    <w:rsid w:val="006B2BC6"/>
    <w:rsid w:val="006B2C29"/>
    <w:rsid w:val="006B2D0A"/>
    <w:rsid w:val="006B3239"/>
    <w:rsid w:val="006B3316"/>
    <w:rsid w:val="006B338D"/>
    <w:rsid w:val="006B33E9"/>
    <w:rsid w:val="006B36AD"/>
    <w:rsid w:val="006B3B02"/>
    <w:rsid w:val="006B3CFE"/>
    <w:rsid w:val="006B3E75"/>
    <w:rsid w:val="006B4007"/>
    <w:rsid w:val="006B42A7"/>
    <w:rsid w:val="006B4457"/>
    <w:rsid w:val="006B4599"/>
    <w:rsid w:val="006B4653"/>
    <w:rsid w:val="006B48DE"/>
    <w:rsid w:val="006B4A02"/>
    <w:rsid w:val="006B4BED"/>
    <w:rsid w:val="006B4EC0"/>
    <w:rsid w:val="006B51BC"/>
    <w:rsid w:val="006B52C2"/>
    <w:rsid w:val="006B568A"/>
    <w:rsid w:val="006B57E2"/>
    <w:rsid w:val="006B58B5"/>
    <w:rsid w:val="006B5AAF"/>
    <w:rsid w:val="006B5BA3"/>
    <w:rsid w:val="006B5BFA"/>
    <w:rsid w:val="006B5F62"/>
    <w:rsid w:val="006B62CA"/>
    <w:rsid w:val="006B6388"/>
    <w:rsid w:val="006B64C8"/>
    <w:rsid w:val="006B68D8"/>
    <w:rsid w:val="006B6903"/>
    <w:rsid w:val="006B6F13"/>
    <w:rsid w:val="006B71BB"/>
    <w:rsid w:val="006B725B"/>
    <w:rsid w:val="006B7303"/>
    <w:rsid w:val="006B757B"/>
    <w:rsid w:val="006B7810"/>
    <w:rsid w:val="006B7D2B"/>
    <w:rsid w:val="006B7E3A"/>
    <w:rsid w:val="006B7F01"/>
    <w:rsid w:val="006C0122"/>
    <w:rsid w:val="006C07B1"/>
    <w:rsid w:val="006C09AF"/>
    <w:rsid w:val="006C0B36"/>
    <w:rsid w:val="006C0CD4"/>
    <w:rsid w:val="006C0E61"/>
    <w:rsid w:val="006C1320"/>
    <w:rsid w:val="006C1388"/>
    <w:rsid w:val="006C1600"/>
    <w:rsid w:val="006C169B"/>
    <w:rsid w:val="006C1A8B"/>
    <w:rsid w:val="006C1BC0"/>
    <w:rsid w:val="006C1BD0"/>
    <w:rsid w:val="006C1D6D"/>
    <w:rsid w:val="006C1FA5"/>
    <w:rsid w:val="006C22A1"/>
    <w:rsid w:val="006C22AC"/>
    <w:rsid w:val="006C24D9"/>
    <w:rsid w:val="006C256B"/>
    <w:rsid w:val="006C263F"/>
    <w:rsid w:val="006C26C8"/>
    <w:rsid w:val="006C2981"/>
    <w:rsid w:val="006C2A53"/>
    <w:rsid w:val="006C2E72"/>
    <w:rsid w:val="006C3212"/>
    <w:rsid w:val="006C33CD"/>
    <w:rsid w:val="006C33F2"/>
    <w:rsid w:val="006C34D2"/>
    <w:rsid w:val="006C38B0"/>
    <w:rsid w:val="006C3939"/>
    <w:rsid w:val="006C39CE"/>
    <w:rsid w:val="006C3D5A"/>
    <w:rsid w:val="006C3FD2"/>
    <w:rsid w:val="006C42A7"/>
    <w:rsid w:val="006C43B4"/>
    <w:rsid w:val="006C45DD"/>
    <w:rsid w:val="006C47A7"/>
    <w:rsid w:val="006C481D"/>
    <w:rsid w:val="006C50CD"/>
    <w:rsid w:val="006C529F"/>
    <w:rsid w:val="006C52BF"/>
    <w:rsid w:val="006C5555"/>
    <w:rsid w:val="006C5B64"/>
    <w:rsid w:val="006C5C4E"/>
    <w:rsid w:val="006C5C9C"/>
    <w:rsid w:val="006C5E02"/>
    <w:rsid w:val="006C640D"/>
    <w:rsid w:val="006C6664"/>
    <w:rsid w:val="006C6A92"/>
    <w:rsid w:val="006C6F04"/>
    <w:rsid w:val="006C6F4D"/>
    <w:rsid w:val="006C7003"/>
    <w:rsid w:val="006C70DB"/>
    <w:rsid w:val="006C7201"/>
    <w:rsid w:val="006C7412"/>
    <w:rsid w:val="006C7908"/>
    <w:rsid w:val="006C7BE1"/>
    <w:rsid w:val="006C7D2D"/>
    <w:rsid w:val="006C7D68"/>
    <w:rsid w:val="006C7D75"/>
    <w:rsid w:val="006D0059"/>
    <w:rsid w:val="006D00FB"/>
    <w:rsid w:val="006D03DD"/>
    <w:rsid w:val="006D0734"/>
    <w:rsid w:val="006D08D3"/>
    <w:rsid w:val="006D0AA2"/>
    <w:rsid w:val="006D0E74"/>
    <w:rsid w:val="006D0F88"/>
    <w:rsid w:val="006D10CE"/>
    <w:rsid w:val="006D1210"/>
    <w:rsid w:val="006D127F"/>
    <w:rsid w:val="006D130A"/>
    <w:rsid w:val="006D1530"/>
    <w:rsid w:val="006D161B"/>
    <w:rsid w:val="006D184C"/>
    <w:rsid w:val="006D1962"/>
    <w:rsid w:val="006D1CDD"/>
    <w:rsid w:val="006D1DB0"/>
    <w:rsid w:val="006D1F11"/>
    <w:rsid w:val="006D1FDE"/>
    <w:rsid w:val="006D1FFA"/>
    <w:rsid w:val="006D2177"/>
    <w:rsid w:val="006D22D7"/>
    <w:rsid w:val="006D25B3"/>
    <w:rsid w:val="006D26B5"/>
    <w:rsid w:val="006D2C66"/>
    <w:rsid w:val="006D303A"/>
    <w:rsid w:val="006D32E9"/>
    <w:rsid w:val="006D3859"/>
    <w:rsid w:val="006D39C5"/>
    <w:rsid w:val="006D39E4"/>
    <w:rsid w:val="006D3B0D"/>
    <w:rsid w:val="006D3BCD"/>
    <w:rsid w:val="006D3D4B"/>
    <w:rsid w:val="006D4292"/>
    <w:rsid w:val="006D4465"/>
    <w:rsid w:val="006D44F9"/>
    <w:rsid w:val="006D454E"/>
    <w:rsid w:val="006D4A92"/>
    <w:rsid w:val="006D4D6D"/>
    <w:rsid w:val="006D51AC"/>
    <w:rsid w:val="006D5431"/>
    <w:rsid w:val="006D54CD"/>
    <w:rsid w:val="006D5AEA"/>
    <w:rsid w:val="006D642B"/>
    <w:rsid w:val="006D6B28"/>
    <w:rsid w:val="006D6B9D"/>
    <w:rsid w:val="006D6CC7"/>
    <w:rsid w:val="006D70F7"/>
    <w:rsid w:val="006D710C"/>
    <w:rsid w:val="006D713D"/>
    <w:rsid w:val="006D7262"/>
    <w:rsid w:val="006D7410"/>
    <w:rsid w:val="006D767C"/>
    <w:rsid w:val="006D782B"/>
    <w:rsid w:val="006D7A39"/>
    <w:rsid w:val="006D7D6D"/>
    <w:rsid w:val="006D7DBF"/>
    <w:rsid w:val="006E02D3"/>
    <w:rsid w:val="006E0360"/>
    <w:rsid w:val="006E045F"/>
    <w:rsid w:val="006E05F3"/>
    <w:rsid w:val="006E0724"/>
    <w:rsid w:val="006E18D9"/>
    <w:rsid w:val="006E18EE"/>
    <w:rsid w:val="006E1C0B"/>
    <w:rsid w:val="006E1D23"/>
    <w:rsid w:val="006E231F"/>
    <w:rsid w:val="006E256B"/>
    <w:rsid w:val="006E3201"/>
    <w:rsid w:val="006E3367"/>
    <w:rsid w:val="006E3900"/>
    <w:rsid w:val="006E3948"/>
    <w:rsid w:val="006E3F86"/>
    <w:rsid w:val="006E40B3"/>
    <w:rsid w:val="006E438E"/>
    <w:rsid w:val="006E45A6"/>
    <w:rsid w:val="006E47E2"/>
    <w:rsid w:val="006E4EB1"/>
    <w:rsid w:val="006E5346"/>
    <w:rsid w:val="006E54DE"/>
    <w:rsid w:val="006E55A5"/>
    <w:rsid w:val="006E56A9"/>
    <w:rsid w:val="006E58C6"/>
    <w:rsid w:val="006E5B46"/>
    <w:rsid w:val="006E5C1F"/>
    <w:rsid w:val="006E5C6E"/>
    <w:rsid w:val="006E615A"/>
    <w:rsid w:val="006E6306"/>
    <w:rsid w:val="006E632B"/>
    <w:rsid w:val="006E6528"/>
    <w:rsid w:val="006E66CD"/>
    <w:rsid w:val="006E6883"/>
    <w:rsid w:val="006E692D"/>
    <w:rsid w:val="006E6B08"/>
    <w:rsid w:val="006E6B52"/>
    <w:rsid w:val="006E6F8A"/>
    <w:rsid w:val="006E7694"/>
    <w:rsid w:val="006E772A"/>
    <w:rsid w:val="006E7ABB"/>
    <w:rsid w:val="006E7D4F"/>
    <w:rsid w:val="006E7E43"/>
    <w:rsid w:val="006E7FB4"/>
    <w:rsid w:val="006F0010"/>
    <w:rsid w:val="006F0542"/>
    <w:rsid w:val="006F0595"/>
    <w:rsid w:val="006F0B15"/>
    <w:rsid w:val="006F0CF4"/>
    <w:rsid w:val="006F1981"/>
    <w:rsid w:val="006F1CC5"/>
    <w:rsid w:val="006F1FBB"/>
    <w:rsid w:val="006F217A"/>
    <w:rsid w:val="006F22A8"/>
    <w:rsid w:val="006F232D"/>
    <w:rsid w:val="006F24A7"/>
    <w:rsid w:val="006F2650"/>
    <w:rsid w:val="006F2AAC"/>
    <w:rsid w:val="006F2BB5"/>
    <w:rsid w:val="006F2C01"/>
    <w:rsid w:val="006F2D2E"/>
    <w:rsid w:val="006F30B0"/>
    <w:rsid w:val="006F30EA"/>
    <w:rsid w:val="006F33C2"/>
    <w:rsid w:val="006F360E"/>
    <w:rsid w:val="006F389F"/>
    <w:rsid w:val="006F3A1E"/>
    <w:rsid w:val="006F3F3B"/>
    <w:rsid w:val="006F480F"/>
    <w:rsid w:val="006F4914"/>
    <w:rsid w:val="006F4A03"/>
    <w:rsid w:val="006F4BFC"/>
    <w:rsid w:val="006F4C90"/>
    <w:rsid w:val="006F4C9C"/>
    <w:rsid w:val="006F4E02"/>
    <w:rsid w:val="006F4F18"/>
    <w:rsid w:val="006F4FA1"/>
    <w:rsid w:val="006F4FC4"/>
    <w:rsid w:val="006F5167"/>
    <w:rsid w:val="006F55E9"/>
    <w:rsid w:val="006F57E7"/>
    <w:rsid w:val="006F5828"/>
    <w:rsid w:val="006F5A54"/>
    <w:rsid w:val="006F5CD8"/>
    <w:rsid w:val="006F5D19"/>
    <w:rsid w:val="006F5EA6"/>
    <w:rsid w:val="006F5FA1"/>
    <w:rsid w:val="006F5FCB"/>
    <w:rsid w:val="006F645C"/>
    <w:rsid w:val="006F65EC"/>
    <w:rsid w:val="006F66F2"/>
    <w:rsid w:val="006F6885"/>
    <w:rsid w:val="006F6915"/>
    <w:rsid w:val="006F6958"/>
    <w:rsid w:val="006F6B43"/>
    <w:rsid w:val="006F6E14"/>
    <w:rsid w:val="006F6E89"/>
    <w:rsid w:val="006F7287"/>
    <w:rsid w:val="006F7322"/>
    <w:rsid w:val="006F76EA"/>
    <w:rsid w:val="006F7773"/>
    <w:rsid w:val="006F7945"/>
    <w:rsid w:val="006F7B62"/>
    <w:rsid w:val="006F7C1A"/>
    <w:rsid w:val="00700161"/>
    <w:rsid w:val="0070036C"/>
    <w:rsid w:val="007003D6"/>
    <w:rsid w:val="007004BB"/>
    <w:rsid w:val="00700904"/>
    <w:rsid w:val="00701502"/>
    <w:rsid w:val="00701688"/>
    <w:rsid w:val="007016D9"/>
    <w:rsid w:val="007017EF"/>
    <w:rsid w:val="00701CE9"/>
    <w:rsid w:val="00701EBA"/>
    <w:rsid w:val="007023B2"/>
    <w:rsid w:val="007024E1"/>
    <w:rsid w:val="0070254A"/>
    <w:rsid w:val="007029DE"/>
    <w:rsid w:val="00702D9C"/>
    <w:rsid w:val="00702E98"/>
    <w:rsid w:val="00702FBC"/>
    <w:rsid w:val="00702FCD"/>
    <w:rsid w:val="0070328B"/>
    <w:rsid w:val="00703461"/>
    <w:rsid w:val="00703702"/>
    <w:rsid w:val="0070374B"/>
    <w:rsid w:val="007038DB"/>
    <w:rsid w:val="00703AED"/>
    <w:rsid w:val="00704128"/>
    <w:rsid w:val="0070428E"/>
    <w:rsid w:val="00704587"/>
    <w:rsid w:val="00704766"/>
    <w:rsid w:val="007047B8"/>
    <w:rsid w:val="00704924"/>
    <w:rsid w:val="00704B80"/>
    <w:rsid w:val="00704C50"/>
    <w:rsid w:val="00704E7A"/>
    <w:rsid w:val="007050FC"/>
    <w:rsid w:val="00705155"/>
    <w:rsid w:val="007052CB"/>
    <w:rsid w:val="00705386"/>
    <w:rsid w:val="007055DE"/>
    <w:rsid w:val="007059B8"/>
    <w:rsid w:val="00705C3C"/>
    <w:rsid w:val="00705CFA"/>
    <w:rsid w:val="00705D00"/>
    <w:rsid w:val="00706251"/>
    <w:rsid w:val="00706608"/>
    <w:rsid w:val="007068C9"/>
    <w:rsid w:val="007068F5"/>
    <w:rsid w:val="007069F0"/>
    <w:rsid w:val="00706AEB"/>
    <w:rsid w:val="00706C83"/>
    <w:rsid w:val="0070774C"/>
    <w:rsid w:val="007077E6"/>
    <w:rsid w:val="007079B7"/>
    <w:rsid w:val="00707C5C"/>
    <w:rsid w:val="00707D66"/>
    <w:rsid w:val="00707D73"/>
    <w:rsid w:val="00707DD0"/>
    <w:rsid w:val="00710065"/>
    <w:rsid w:val="00710604"/>
    <w:rsid w:val="0071072B"/>
    <w:rsid w:val="00710921"/>
    <w:rsid w:val="00710A1E"/>
    <w:rsid w:val="00710B0A"/>
    <w:rsid w:val="00710E03"/>
    <w:rsid w:val="00710EAC"/>
    <w:rsid w:val="007116FE"/>
    <w:rsid w:val="00711700"/>
    <w:rsid w:val="00711724"/>
    <w:rsid w:val="007118AD"/>
    <w:rsid w:val="00711BB6"/>
    <w:rsid w:val="00711BEA"/>
    <w:rsid w:val="00711CC5"/>
    <w:rsid w:val="00711D40"/>
    <w:rsid w:val="00711DEF"/>
    <w:rsid w:val="00711E3B"/>
    <w:rsid w:val="007120B7"/>
    <w:rsid w:val="007120EF"/>
    <w:rsid w:val="00712166"/>
    <w:rsid w:val="00712387"/>
    <w:rsid w:val="00712407"/>
    <w:rsid w:val="007124F1"/>
    <w:rsid w:val="00712538"/>
    <w:rsid w:val="00712919"/>
    <w:rsid w:val="007129D2"/>
    <w:rsid w:val="00712AD3"/>
    <w:rsid w:val="00712C17"/>
    <w:rsid w:val="00712CBF"/>
    <w:rsid w:val="00713034"/>
    <w:rsid w:val="00713260"/>
    <w:rsid w:val="0071328A"/>
    <w:rsid w:val="0071332B"/>
    <w:rsid w:val="00713773"/>
    <w:rsid w:val="00714024"/>
    <w:rsid w:val="007142C7"/>
    <w:rsid w:val="00714467"/>
    <w:rsid w:val="007144DB"/>
    <w:rsid w:val="00714B8D"/>
    <w:rsid w:val="00714E05"/>
    <w:rsid w:val="00714F69"/>
    <w:rsid w:val="007151AA"/>
    <w:rsid w:val="0071531D"/>
    <w:rsid w:val="0071532E"/>
    <w:rsid w:val="00715574"/>
    <w:rsid w:val="007156CC"/>
    <w:rsid w:val="0071594E"/>
    <w:rsid w:val="00715F79"/>
    <w:rsid w:val="00715F9C"/>
    <w:rsid w:val="00716484"/>
    <w:rsid w:val="007167DB"/>
    <w:rsid w:val="00716D4B"/>
    <w:rsid w:val="00716DBC"/>
    <w:rsid w:val="00716EC2"/>
    <w:rsid w:val="00716FFD"/>
    <w:rsid w:val="00717073"/>
    <w:rsid w:val="007170C9"/>
    <w:rsid w:val="0071756E"/>
    <w:rsid w:val="007175D3"/>
    <w:rsid w:val="00717862"/>
    <w:rsid w:val="00717977"/>
    <w:rsid w:val="007179A1"/>
    <w:rsid w:val="00717B58"/>
    <w:rsid w:val="007200EF"/>
    <w:rsid w:val="007205B4"/>
    <w:rsid w:val="007207F8"/>
    <w:rsid w:val="007208E4"/>
    <w:rsid w:val="00720A4A"/>
    <w:rsid w:val="00720E01"/>
    <w:rsid w:val="00720EA8"/>
    <w:rsid w:val="007210E7"/>
    <w:rsid w:val="007211D3"/>
    <w:rsid w:val="00721345"/>
    <w:rsid w:val="007216D6"/>
    <w:rsid w:val="0072190D"/>
    <w:rsid w:val="00721A59"/>
    <w:rsid w:val="00721AC5"/>
    <w:rsid w:val="00721BCE"/>
    <w:rsid w:val="00721DE5"/>
    <w:rsid w:val="00721FAE"/>
    <w:rsid w:val="0072200A"/>
    <w:rsid w:val="00722268"/>
    <w:rsid w:val="00722CD7"/>
    <w:rsid w:val="00722DA1"/>
    <w:rsid w:val="00722DDC"/>
    <w:rsid w:val="00722EE4"/>
    <w:rsid w:val="007233E1"/>
    <w:rsid w:val="007236D3"/>
    <w:rsid w:val="0072494D"/>
    <w:rsid w:val="00724B50"/>
    <w:rsid w:val="00724CE0"/>
    <w:rsid w:val="00724E68"/>
    <w:rsid w:val="00724EE0"/>
    <w:rsid w:val="00724FBE"/>
    <w:rsid w:val="0072505B"/>
    <w:rsid w:val="00725902"/>
    <w:rsid w:val="00725937"/>
    <w:rsid w:val="00725B62"/>
    <w:rsid w:val="00726159"/>
    <w:rsid w:val="00726212"/>
    <w:rsid w:val="007262F1"/>
    <w:rsid w:val="00726335"/>
    <w:rsid w:val="007263DF"/>
    <w:rsid w:val="0072680A"/>
    <w:rsid w:val="00726E9B"/>
    <w:rsid w:val="00726F0E"/>
    <w:rsid w:val="00727DB9"/>
    <w:rsid w:val="00727F88"/>
    <w:rsid w:val="007301F2"/>
    <w:rsid w:val="007303EB"/>
    <w:rsid w:val="007303F8"/>
    <w:rsid w:val="0073045A"/>
    <w:rsid w:val="007305BB"/>
    <w:rsid w:val="00730A93"/>
    <w:rsid w:val="00730E51"/>
    <w:rsid w:val="007312C1"/>
    <w:rsid w:val="00731303"/>
    <w:rsid w:val="00731339"/>
    <w:rsid w:val="00731A7D"/>
    <w:rsid w:val="00731AB1"/>
    <w:rsid w:val="00731D02"/>
    <w:rsid w:val="00731D37"/>
    <w:rsid w:val="00731EE2"/>
    <w:rsid w:val="00731F2C"/>
    <w:rsid w:val="0073229C"/>
    <w:rsid w:val="007324A7"/>
    <w:rsid w:val="007326BF"/>
    <w:rsid w:val="00732742"/>
    <w:rsid w:val="00732C79"/>
    <w:rsid w:val="00733326"/>
    <w:rsid w:val="00733594"/>
    <w:rsid w:val="00733A4E"/>
    <w:rsid w:val="00733AF1"/>
    <w:rsid w:val="00733C5E"/>
    <w:rsid w:val="00734920"/>
    <w:rsid w:val="00734A3B"/>
    <w:rsid w:val="00735105"/>
    <w:rsid w:val="007356A4"/>
    <w:rsid w:val="007356CC"/>
    <w:rsid w:val="00735875"/>
    <w:rsid w:val="007359AD"/>
    <w:rsid w:val="00735B12"/>
    <w:rsid w:val="00735B4B"/>
    <w:rsid w:val="00736024"/>
    <w:rsid w:val="007360FD"/>
    <w:rsid w:val="00736501"/>
    <w:rsid w:val="00736571"/>
    <w:rsid w:val="007365C1"/>
    <w:rsid w:val="007365EC"/>
    <w:rsid w:val="0073664B"/>
    <w:rsid w:val="00736BEC"/>
    <w:rsid w:val="00736D7A"/>
    <w:rsid w:val="00736FF0"/>
    <w:rsid w:val="00737150"/>
    <w:rsid w:val="00737165"/>
    <w:rsid w:val="007371CF"/>
    <w:rsid w:val="007373A1"/>
    <w:rsid w:val="00737788"/>
    <w:rsid w:val="007378DA"/>
    <w:rsid w:val="00737CBA"/>
    <w:rsid w:val="00737E1B"/>
    <w:rsid w:val="007400C5"/>
    <w:rsid w:val="007400D7"/>
    <w:rsid w:val="007400E6"/>
    <w:rsid w:val="0074040B"/>
    <w:rsid w:val="0074044F"/>
    <w:rsid w:val="00740477"/>
    <w:rsid w:val="007404D3"/>
    <w:rsid w:val="0074050E"/>
    <w:rsid w:val="007406CC"/>
    <w:rsid w:val="00740881"/>
    <w:rsid w:val="007409A1"/>
    <w:rsid w:val="00740CD6"/>
    <w:rsid w:val="00740E72"/>
    <w:rsid w:val="00741008"/>
    <w:rsid w:val="007410AB"/>
    <w:rsid w:val="00741507"/>
    <w:rsid w:val="0074181B"/>
    <w:rsid w:val="007418C5"/>
    <w:rsid w:val="007419E2"/>
    <w:rsid w:val="00741D39"/>
    <w:rsid w:val="00741D8C"/>
    <w:rsid w:val="00742078"/>
    <w:rsid w:val="007422E0"/>
    <w:rsid w:val="007425FD"/>
    <w:rsid w:val="0074290D"/>
    <w:rsid w:val="00742B6F"/>
    <w:rsid w:val="00742D74"/>
    <w:rsid w:val="0074305A"/>
    <w:rsid w:val="007431E4"/>
    <w:rsid w:val="00743373"/>
    <w:rsid w:val="0074375F"/>
    <w:rsid w:val="00743762"/>
    <w:rsid w:val="007439D4"/>
    <w:rsid w:val="00743CF1"/>
    <w:rsid w:val="00743E7F"/>
    <w:rsid w:val="00743FB7"/>
    <w:rsid w:val="0074401C"/>
    <w:rsid w:val="00744046"/>
    <w:rsid w:val="0074433A"/>
    <w:rsid w:val="007445B5"/>
    <w:rsid w:val="0074465F"/>
    <w:rsid w:val="00744B1D"/>
    <w:rsid w:val="00744B3F"/>
    <w:rsid w:val="00744B82"/>
    <w:rsid w:val="00744E88"/>
    <w:rsid w:val="007450B6"/>
    <w:rsid w:val="007455FA"/>
    <w:rsid w:val="0074562B"/>
    <w:rsid w:val="00745C8A"/>
    <w:rsid w:val="00745CCC"/>
    <w:rsid w:val="00745D39"/>
    <w:rsid w:val="00745EF4"/>
    <w:rsid w:val="0074602F"/>
    <w:rsid w:val="00746262"/>
    <w:rsid w:val="007463A1"/>
    <w:rsid w:val="00746489"/>
    <w:rsid w:val="007464E0"/>
    <w:rsid w:val="007466E0"/>
    <w:rsid w:val="007467B5"/>
    <w:rsid w:val="0074684B"/>
    <w:rsid w:val="00746860"/>
    <w:rsid w:val="00746A4C"/>
    <w:rsid w:val="00746B38"/>
    <w:rsid w:val="00746B61"/>
    <w:rsid w:val="00746FA9"/>
    <w:rsid w:val="00747298"/>
    <w:rsid w:val="00747473"/>
    <w:rsid w:val="007479F6"/>
    <w:rsid w:val="00747C52"/>
    <w:rsid w:val="00747F84"/>
    <w:rsid w:val="0075008F"/>
    <w:rsid w:val="0075042E"/>
    <w:rsid w:val="007508F2"/>
    <w:rsid w:val="00750990"/>
    <w:rsid w:val="00750B89"/>
    <w:rsid w:val="00750B90"/>
    <w:rsid w:val="00750F5A"/>
    <w:rsid w:val="0075101F"/>
    <w:rsid w:val="007519C0"/>
    <w:rsid w:val="00751D27"/>
    <w:rsid w:val="007520A0"/>
    <w:rsid w:val="007521C9"/>
    <w:rsid w:val="007521EB"/>
    <w:rsid w:val="00752213"/>
    <w:rsid w:val="007523FF"/>
    <w:rsid w:val="007526B1"/>
    <w:rsid w:val="007528E7"/>
    <w:rsid w:val="00752B53"/>
    <w:rsid w:val="00752E4D"/>
    <w:rsid w:val="00752E70"/>
    <w:rsid w:val="00752FC5"/>
    <w:rsid w:val="00752FFB"/>
    <w:rsid w:val="007534F0"/>
    <w:rsid w:val="007537D0"/>
    <w:rsid w:val="007538F5"/>
    <w:rsid w:val="00753A7B"/>
    <w:rsid w:val="00753F47"/>
    <w:rsid w:val="00754050"/>
    <w:rsid w:val="007542D6"/>
    <w:rsid w:val="00754399"/>
    <w:rsid w:val="00755090"/>
    <w:rsid w:val="00755543"/>
    <w:rsid w:val="00755755"/>
    <w:rsid w:val="007557A8"/>
    <w:rsid w:val="0075588B"/>
    <w:rsid w:val="00755954"/>
    <w:rsid w:val="00755B49"/>
    <w:rsid w:val="00755D06"/>
    <w:rsid w:val="00756003"/>
    <w:rsid w:val="007564EA"/>
    <w:rsid w:val="0075662F"/>
    <w:rsid w:val="0075680C"/>
    <w:rsid w:val="00756BB2"/>
    <w:rsid w:val="00756D1E"/>
    <w:rsid w:val="007571F9"/>
    <w:rsid w:val="00757431"/>
    <w:rsid w:val="007575B5"/>
    <w:rsid w:val="007575C2"/>
    <w:rsid w:val="00757696"/>
    <w:rsid w:val="007578BA"/>
    <w:rsid w:val="007600D6"/>
    <w:rsid w:val="00760361"/>
    <w:rsid w:val="0076051F"/>
    <w:rsid w:val="0076060F"/>
    <w:rsid w:val="00760793"/>
    <w:rsid w:val="00760849"/>
    <w:rsid w:val="00760AFF"/>
    <w:rsid w:val="00760BB5"/>
    <w:rsid w:val="00760E28"/>
    <w:rsid w:val="00760EA5"/>
    <w:rsid w:val="0076119E"/>
    <w:rsid w:val="007611F6"/>
    <w:rsid w:val="007612E6"/>
    <w:rsid w:val="00761389"/>
    <w:rsid w:val="00761418"/>
    <w:rsid w:val="007616BC"/>
    <w:rsid w:val="00761767"/>
    <w:rsid w:val="00761A34"/>
    <w:rsid w:val="00761C02"/>
    <w:rsid w:val="00761C7B"/>
    <w:rsid w:val="00761E10"/>
    <w:rsid w:val="007625F0"/>
    <w:rsid w:val="00762AED"/>
    <w:rsid w:val="00762B3F"/>
    <w:rsid w:val="00762BBA"/>
    <w:rsid w:val="00762D16"/>
    <w:rsid w:val="00762D74"/>
    <w:rsid w:val="00763000"/>
    <w:rsid w:val="00763093"/>
    <w:rsid w:val="0076309F"/>
    <w:rsid w:val="0076350A"/>
    <w:rsid w:val="00763586"/>
    <w:rsid w:val="0076376E"/>
    <w:rsid w:val="00763935"/>
    <w:rsid w:val="00763976"/>
    <w:rsid w:val="0076399F"/>
    <w:rsid w:val="00763A54"/>
    <w:rsid w:val="007642A3"/>
    <w:rsid w:val="007643C5"/>
    <w:rsid w:val="0076466A"/>
    <w:rsid w:val="00764BD9"/>
    <w:rsid w:val="00764BFD"/>
    <w:rsid w:val="00764D9A"/>
    <w:rsid w:val="00764F71"/>
    <w:rsid w:val="0076514A"/>
    <w:rsid w:val="00765256"/>
    <w:rsid w:val="007652B9"/>
    <w:rsid w:val="0076583F"/>
    <w:rsid w:val="00765941"/>
    <w:rsid w:val="00766508"/>
    <w:rsid w:val="0076664E"/>
    <w:rsid w:val="00766739"/>
    <w:rsid w:val="00766BFB"/>
    <w:rsid w:val="00766F97"/>
    <w:rsid w:val="007675A5"/>
    <w:rsid w:val="007675BC"/>
    <w:rsid w:val="00767A31"/>
    <w:rsid w:val="00767CA1"/>
    <w:rsid w:val="00767D6D"/>
    <w:rsid w:val="00767FEB"/>
    <w:rsid w:val="00770195"/>
    <w:rsid w:val="0077022C"/>
    <w:rsid w:val="00770777"/>
    <w:rsid w:val="00770BD9"/>
    <w:rsid w:val="00770D32"/>
    <w:rsid w:val="00770FDA"/>
    <w:rsid w:val="00771122"/>
    <w:rsid w:val="00771812"/>
    <w:rsid w:val="0077184B"/>
    <w:rsid w:val="00771C2C"/>
    <w:rsid w:val="00772357"/>
    <w:rsid w:val="007725BD"/>
    <w:rsid w:val="007726DC"/>
    <w:rsid w:val="00772DB1"/>
    <w:rsid w:val="00772EBA"/>
    <w:rsid w:val="00773024"/>
    <w:rsid w:val="0077351A"/>
    <w:rsid w:val="007735A6"/>
    <w:rsid w:val="007737B4"/>
    <w:rsid w:val="00773CFF"/>
    <w:rsid w:val="00773D01"/>
    <w:rsid w:val="00773DDE"/>
    <w:rsid w:val="00774176"/>
    <w:rsid w:val="007742A5"/>
    <w:rsid w:val="007746F5"/>
    <w:rsid w:val="00774C85"/>
    <w:rsid w:val="00774CCE"/>
    <w:rsid w:val="007755A5"/>
    <w:rsid w:val="00775A0F"/>
    <w:rsid w:val="00775AE6"/>
    <w:rsid w:val="00775BA3"/>
    <w:rsid w:val="00775DB9"/>
    <w:rsid w:val="00775E18"/>
    <w:rsid w:val="0077628C"/>
    <w:rsid w:val="0077637B"/>
    <w:rsid w:val="00776471"/>
    <w:rsid w:val="007764F2"/>
    <w:rsid w:val="0077661D"/>
    <w:rsid w:val="0077664F"/>
    <w:rsid w:val="007767EF"/>
    <w:rsid w:val="00776A8C"/>
    <w:rsid w:val="00776E79"/>
    <w:rsid w:val="00777025"/>
    <w:rsid w:val="00777352"/>
    <w:rsid w:val="007774E5"/>
    <w:rsid w:val="00777652"/>
    <w:rsid w:val="0077773C"/>
    <w:rsid w:val="007778E1"/>
    <w:rsid w:val="0078015C"/>
    <w:rsid w:val="00780334"/>
    <w:rsid w:val="007804B9"/>
    <w:rsid w:val="0078058C"/>
    <w:rsid w:val="007806D4"/>
    <w:rsid w:val="00780E33"/>
    <w:rsid w:val="00781074"/>
    <w:rsid w:val="00781382"/>
    <w:rsid w:val="0078155E"/>
    <w:rsid w:val="00781E43"/>
    <w:rsid w:val="00781F3D"/>
    <w:rsid w:val="007820D4"/>
    <w:rsid w:val="00782352"/>
    <w:rsid w:val="007824C5"/>
    <w:rsid w:val="0078252A"/>
    <w:rsid w:val="007825CE"/>
    <w:rsid w:val="00782781"/>
    <w:rsid w:val="00782817"/>
    <w:rsid w:val="007828BA"/>
    <w:rsid w:val="00782CBF"/>
    <w:rsid w:val="0078319D"/>
    <w:rsid w:val="0078366A"/>
    <w:rsid w:val="00783670"/>
    <w:rsid w:val="00783B05"/>
    <w:rsid w:val="00783DB0"/>
    <w:rsid w:val="0078423B"/>
    <w:rsid w:val="007842B9"/>
    <w:rsid w:val="00784403"/>
    <w:rsid w:val="007846AF"/>
    <w:rsid w:val="0078529B"/>
    <w:rsid w:val="007852FB"/>
    <w:rsid w:val="007856E5"/>
    <w:rsid w:val="00785958"/>
    <w:rsid w:val="00785A58"/>
    <w:rsid w:val="00785AA6"/>
    <w:rsid w:val="00785B25"/>
    <w:rsid w:val="00785F15"/>
    <w:rsid w:val="007862FD"/>
    <w:rsid w:val="007864B8"/>
    <w:rsid w:val="0078674E"/>
    <w:rsid w:val="00786928"/>
    <w:rsid w:val="00786ED3"/>
    <w:rsid w:val="00787088"/>
    <w:rsid w:val="007871D2"/>
    <w:rsid w:val="007871DE"/>
    <w:rsid w:val="007872DB"/>
    <w:rsid w:val="00787311"/>
    <w:rsid w:val="00787524"/>
    <w:rsid w:val="00787588"/>
    <w:rsid w:val="0078792A"/>
    <w:rsid w:val="00787937"/>
    <w:rsid w:val="007879BD"/>
    <w:rsid w:val="00787D35"/>
    <w:rsid w:val="007901BD"/>
    <w:rsid w:val="00790630"/>
    <w:rsid w:val="00790758"/>
    <w:rsid w:val="00790D3D"/>
    <w:rsid w:val="00790DBF"/>
    <w:rsid w:val="00790F55"/>
    <w:rsid w:val="0079107F"/>
    <w:rsid w:val="007913E5"/>
    <w:rsid w:val="007915C9"/>
    <w:rsid w:val="00791751"/>
    <w:rsid w:val="0079194D"/>
    <w:rsid w:val="00791A64"/>
    <w:rsid w:val="00791B11"/>
    <w:rsid w:val="00791BB5"/>
    <w:rsid w:val="007920A0"/>
    <w:rsid w:val="007924B9"/>
    <w:rsid w:val="00792A69"/>
    <w:rsid w:val="00792CD4"/>
    <w:rsid w:val="00792F48"/>
    <w:rsid w:val="00793342"/>
    <w:rsid w:val="007933E8"/>
    <w:rsid w:val="0079356A"/>
    <w:rsid w:val="007935E4"/>
    <w:rsid w:val="0079367E"/>
    <w:rsid w:val="007936F8"/>
    <w:rsid w:val="0079415A"/>
    <w:rsid w:val="00794694"/>
    <w:rsid w:val="00794BDB"/>
    <w:rsid w:val="007951FA"/>
    <w:rsid w:val="007959F9"/>
    <w:rsid w:val="00795D4C"/>
    <w:rsid w:val="00795E41"/>
    <w:rsid w:val="00796084"/>
    <w:rsid w:val="007960EB"/>
    <w:rsid w:val="00796209"/>
    <w:rsid w:val="0079652E"/>
    <w:rsid w:val="007966ED"/>
    <w:rsid w:val="00796785"/>
    <w:rsid w:val="00796796"/>
    <w:rsid w:val="007969A2"/>
    <w:rsid w:val="00796BCD"/>
    <w:rsid w:val="00796C17"/>
    <w:rsid w:val="00796CF9"/>
    <w:rsid w:val="007971BF"/>
    <w:rsid w:val="00797243"/>
    <w:rsid w:val="00797294"/>
    <w:rsid w:val="00797369"/>
    <w:rsid w:val="007974A2"/>
    <w:rsid w:val="0079764A"/>
    <w:rsid w:val="007976F6"/>
    <w:rsid w:val="00797840"/>
    <w:rsid w:val="00797AD6"/>
    <w:rsid w:val="00797AD7"/>
    <w:rsid w:val="00797ED2"/>
    <w:rsid w:val="00797FA8"/>
    <w:rsid w:val="007A0079"/>
    <w:rsid w:val="007A01CF"/>
    <w:rsid w:val="007A01DA"/>
    <w:rsid w:val="007A0212"/>
    <w:rsid w:val="007A0519"/>
    <w:rsid w:val="007A0825"/>
    <w:rsid w:val="007A0BEB"/>
    <w:rsid w:val="007A0E0B"/>
    <w:rsid w:val="007A1168"/>
    <w:rsid w:val="007A1567"/>
    <w:rsid w:val="007A174E"/>
    <w:rsid w:val="007A1851"/>
    <w:rsid w:val="007A18F2"/>
    <w:rsid w:val="007A1C61"/>
    <w:rsid w:val="007A1CC1"/>
    <w:rsid w:val="007A1CCD"/>
    <w:rsid w:val="007A1E49"/>
    <w:rsid w:val="007A1E5C"/>
    <w:rsid w:val="007A1EBE"/>
    <w:rsid w:val="007A1FA4"/>
    <w:rsid w:val="007A2070"/>
    <w:rsid w:val="007A21CB"/>
    <w:rsid w:val="007A237A"/>
    <w:rsid w:val="007A2B92"/>
    <w:rsid w:val="007A2B9A"/>
    <w:rsid w:val="007A3001"/>
    <w:rsid w:val="007A30D0"/>
    <w:rsid w:val="007A31F5"/>
    <w:rsid w:val="007A33DD"/>
    <w:rsid w:val="007A36BD"/>
    <w:rsid w:val="007A3757"/>
    <w:rsid w:val="007A39DE"/>
    <w:rsid w:val="007A3BD8"/>
    <w:rsid w:val="007A3BF4"/>
    <w:rsid w:val="007A3E53"/>
    <w:rsid w:val="007A3EAF"/>
    <w:rsid w:val="007A4086"/>
    <w:rsid w:val="007A464A"/>
    <w:rsid w:val="007A4704"/>
    <w:rsid w:val="007A4765"/>
    <w:rsid w:val="007A4882"/>
    <w:rsid w:val="007A48D3"/>
    <w:rsid w:val="007A4937"/>
    <w:rsid w:val="007A4A90"/>
    <w:rsid w:val="007A4B77"/>
    <w:rsid w:val="007A4CC6"/>
    <w:rsid w:val="007A4D27"/>
    <w:rsid w:val="007A4EFD"/>
    <w:rsid w:val="007A4FB7"/>
    <w:rsid w:val="007A50EB"/>
    <w:rsid w:val="007A5113"/>
    <w:rsid w:val="007A5453"/>
    <w:rsid w:val="007A57EE"/>
    <w:rsid w:val="007A5A30"/>
    <w:rsid w:val="007A5BF6"/>
    <w:rsid w:val="007A6288"/>
    <w:rsid w:val="007A6377"/>
    <w:rsid w:val="007A63B1"/>
    <w:rsid w:val="007A63E6"/>
    <w:rsid w:val="007A6495"/>
    <w:rsid w:val="007A67BE"/>
    <w:rsid w:val="007A6B9F"/>
    <w:rsid w:val="007A710A"/>
    <w:rsid w:val="007A7363"/>
    <w:rsid w:val="007A73AC"/>
    <w:rsid w:val="007A7556"/>
    <w:rsid w:val="007A7610"/>
    <w:rsid w:val="007A7633"/>
    <w:rsid w:val="007A7AFE"/>
    <w:rsid w:val="007A7B3B"/>
    <w:rsid w:val="007A7B43"/>
    <w:rsid w:val="007A7B4F"/>
    <w:rsid w:val="007A7C5E"/>
    <w:rsid w:val="007B00DA"/>
    <w:rsid w:val="007B06F2"/>
    <w:rsid w:val="007B09EE"/>
    <w:rsid w:val="007B0A9E"/>
    <w:rsid w:val="007B0B96"/>
    <w:rsid w:val="007B10F2"/>
    <w:rsid w:val="007B1693"/>
    <w:rsid w:val="007B1948"/>
    <w:rsid w:val="007B198D"/>
    <w:rsid w:val="007B19B1"/>
    <w:rsid w:val="007B206A"/>
    <w:rsid w:val="007B212B"/>
    <w:rsid w:val="007B22F6"/>
    <w:rsid w:val="007B2387"/>
    <w:rsid w:val="007B2489"/>
    <w:rsid w:val="007B29AA"/>
    <w:rsid w:val="007B29D5"/>
    <w:rsid w:val="007B2B9B"/>
    <w:rsid w:val="007B30AC"/>
    <w:rsid w:val="007B30EB"/>
    <w:rsid w:val="007B3215"/>
    <w:rsid w:val="007B32D4"/>
    <w:rsid w:val="007B363F"/>
    <w:rsid w:val="007B36C3"/>
    <w:rsid w:val="007B3B64"/>
    <w:rsid w:val="007B3D6F"/>
    <w:rsid w:val="007B3E6D"/>
    <w:rsid w:val="007B3EA9"/>
    <w:rsid w:val="007B41EC"/>
    <w:rsid w:val="007B432B"/>
    <w:rsid w:val="007B44CF"/>
    <w:rsid w:val="007B4600"/>
    <w:rsid w:val="007B4792"/>
    <w:rsid w:val="007B47D0"/>
    <w:rsid w:val="007B4B0F"/>
    <w:rsid w:val="007B4C41"/>
    <w:rsid w:val="007B4EE5"/>
    <w:rsid w:val="007B5133"/>
    <w:rsid w:val="007B5221"/>
    <w:rsid w:val="007B5749"/>
    <w:rsid w:val="007B5787"/>
    <w:rsid w:val="007B57CB"/>
    <w:rsid w:val="007B5840"/>
    <w:rsid w:val="007B5BAF"/>
    <w:rsid w:val="007B5D11"/>
    <w:rsid w:val="007B5EE2"/>
    <w:rsid w:val="007B6258"/>
    <w:rsid w:val="007B64EC"/>
    <w:rsid w:val="007B667B"/>
    <w:rsid w:val="007B6696"/>
    <w:rsid w:val="007B6B83"/>
    <w:rsid w:val="007B6FEA"/>
    <w:rsid w:val="007B724C"/>
    <w:rsid w:val="007B7291"/>
    <w:rsid w:val="007B7731"/>
    <w:rsid w:val="007B77DC"/>
    <w:rsid w:val="007C0029"/>
    <w:rsid w:val="007C0452"/>
    <w:rsid w:val="007C05D3"/>
    <w:rsid w:val="007C06E2"/>
    <w:rsid w:val="007C0736"/>
    <w:rsid w:val="007C089B"/>
    <w:rsid w:val="007C089C"/>
    <w:rsid w:val="007C0C53"/>
    <w:rsid w:val="007C0D85"/>
    <w:rsid w:val="007C0EEA"/>
    <w:rsid w:val="007C0EF9"/>
    <w:rsid w:val="007C1288"/>
    <w:rsid w:val="007C1A75"/>
    <w:rsid w:val="007C1FF5"/>
    <w:rsid w:val="007C2070"/>
    <w:rsid w:val="007C2635"/>
    <w:rsid w:val="007C26FE"/>
    <w:rsid w:val="007C29FD"/>
    <w:rsid w:val="007C2AB5"/>
    <w:rsid w:val="007C2DA2"/>
    <w:rsid w:val="007C332D"/>
    <w:rsid w:val="007C347B"/>
    <w:rsid w:val="007C37A7"/>
    <w:rsid w:val="007C3838"/>
    <w:rsid w:val="007C3A69"/>
    <w:rsid w:val="007C3EEB"/>
    <w:rsid w:val="007C4038"/>
    <w:rsid w:val="007C44D1"/>
    <w:rsid w:val="007C46E8"/>
    <w:rsid w:val="007C4932"/>
    <w:rsid w:val="007C4C62"/>
    <w:rsid w:val="007C4DBC"/>
    <w:rsid w:val="007C4DC6"/>
    <w:rsid w:val="007C4E62"/>
    <w:rsid w:val="007C536A"/>
    <w:rsid w:val="007C54C5"/>
    <w:rsid w:val="007C57C2"/>
    <w:rsid w:val="007C5C3F"/>
    <w:rsid w:val="007C62C2"/>
    <w:rsid w:val="007C637E"/>
    <w:rsid w:val="007C65EF"/>
    <w:rsid w:val="007C6736"/>
    <w:rsid w:val="007C6945"/>
    <w:rsid w:val="007C6D4F"/>
    <w:rsid w:val="007C6DE0"/>
    <w:rsid w:val="007C6F17"/>
    <w:rsid w:val="007C7575"/>
    <w:rsid w:val="007C77CA"/>
    <w:rsid w:val="007C790B"/>
    <w:rsid w:val="007C7E02"/>
    <w:rsid w:val="007D0066"/>
    <w:rsid w:val="007D014D"/>
    <w:rsid w:val="007D0724"/>
    <w:rsid w:val="007D078F"/>
    <w:rsid w:val="007D15E6"/>
    <w:rsid w:val="007D1726"/>
    <w:rsid w:val="007D1A27"/>
    <w:rsid w:val="007D1C5B"/>
    <w:rsid w:val="007D1E19"/>
    <w:rsid w:val="007D1FCB"/>
    <w:rsid w:val="007D2176"/>
    <w:rsid w:val="007D22A0"/>
    <w:rsid w:val="007D2392"/>
    <w:rsid w:val="007D267A"/>
    <w:rsid w:val="007D2B8B"/>
    <w:rsid w:val="007D2BC1"/>
    <w:rsid w:val="007D2D49"/>
    <w:rsid w:val="007D2EAF"/>
    <w:rsid w:val="007D30D4"/>
    <w:rsid w:val="007D3BAD"/>
    <w:rsid w:val="007D42DE"/>
    <w:rsid w:val="007D440F"/>
    <w:rsid w:val="007D467F"/>
    <w:rsid w:val="007D4872"/>
    <w:rsid w:val="007D489F"/>
    <w:rsid w:val="007D49F4"/>
    <w:rsid w:val="007D4A53"/>
    <w:rsid w:val="007D4BE4"/>
    <w:rsid w:val="007D4C16"/>
    <w:rsid w:val="007D4CB4"/>
    <w:rsid w:val="007D4D41"/>
    <w:rsid w:val="007D5516"/>
    <w:rsid w:val="007D566C"/>
    <w:rsid w:val="007D5689"/>
    <w:rsid w:val="007D57A8"/>
    <w:rsid w:val="007D5906"/>
    <w:rsid w:val="007D5926"/>
    <w:rsid w:val="007D6163"/>
    <w:rsid w:val="007D6236"/>
    <w:rsid w:val="007D62D8"/>
    <w:rsid w:val="007D67CA"/>
    <w:rsid w:val="007D6934"/>
    <w:rsid w:val="007D6CF3"/>
    <w:rsid w:val="007D6D6C"/>
    <w:rsid w:val="007D6DD6"/>
    <w:rsid w:val="007D6DFF"/>
    <w:rsid w:val="007D710C"/>
    <w:rsid w:val="007D7362"/>
    <w:rsid w:val="007D7677"/>
    <w:rsid w:val="007D7AD5"/>
    <w:rsid w:val="007E0331"/>
    <w:rsid w:val="007E0479"/>
    <w:rsid w:val="007E049C"/>
    <w:rsid w:val="007E08B4"/>
    <w:rsid w:val="007E0A4C"/>
    <w:rsid w:val="007E0CC2"/>
    <w:rsid w:val="007E0E94"/>
    <w:rsid w:val="007E17D9"/>
    <w:rsid w:val="007E1A8B"/>
    <w:rsid w:val="007E1F48"/>
    <w:rsid w:val="007E1F79"/>
    <w:rsid w:val="007E2284"/>
    <w:rsid w:val="007E2484"/>
    <w:rsid w:val="007E248E"/>
    <w:rsid w:val="007E2562"/>
    <w:rsid w:val="007E2C97"/>
    <w:rsid w:val="007E2DFB"/>
    <w:rsid w:val="007E2E62"/>
    <w:rsid w:val="007E2EA8"/>
    <w:rsid w:val="007E2FD1"/>
    <w:rsid w:val="007E32F2"/>
    <w:rsid w:val="007E357A"/>
    <w:rsid w:val="007E35AA"/>
    <w:rsid w:val="007E3727"/>
    <w:rsid w:val="007E37F6"/>
    <w:rsid w:val="007E3C48"/>
    <w:rsid w:val="007E3D30"/>
    <w:rsid w:val="007E3E0B"/>
    <w:rsid w:val="007E4232"/>
    <w:rsid w:val="007E46DC"/>
    <w:rsid w:val="007E4AA0"/>
    <w:rsid w:val="007E4B27"/>
    <w:rsid w:val="007E4C42"/>
    <w:rsid w:val="007E4D69"/>
    <w:rsid w:val="007E4E4E"/>
    <w:rsid w:val="007E5010"/>
    <w:rsid w:val="007E51B4"/>
    <w:rsid w:val="007E51ED"/>
    <w:rsid w:val="007E5226"/>
    <w:rsid w:val="007E537A"/>
    <w:rsid w:val="007E55FE"/>
    <w:rsid w:val="007E59F0"/>
    <w:rsid w:val="007E5F4B"/>
    <w:rsid w:val="007E5FA9"/>
    <w:rsid w:val="007E62AF"/>
    <w:rsid w:val="007E6793"/>
    <w:rsid w:val="007E6C55"/>
    <w:rsid w:val="007E6C84"/>
    <w:rsid w:val="007E6F8E"/>
    <w:rsid w:val="007E6F91"/>
    <w:rsid w:val="007E70C7"/>
    <w:rsid w:val="007E7162"/>
    <w:rsid w:val="007E721F"/>
    <w:rsid w:val="007E72BE"/>
    <w:rsid w:val="007E72E5"/>
    <w:rsid w:val="007E73D1"/>
    <w:rsid w:val="007E7CDF"/>
    <w:rsid w:val="007E7D98"/>
    <w:rsid w:val="007E7F40"/>
    <w:rsid w:val="007F004E"/>
    <w:rsid w:val="007F02BC"/>
    <w:rsid w:val="007F0390"/>
    <w:rsid w:val="007F042D"/>
    <w:rsid w:val="007F0536"/>
    <w:rsid w:val="007F0814"/>
    <w:rsid w:val="007F087E"/>
    <w:rsid w:val="007F09FF"/>
    <w:rsid w:val="007F0C0C"/>
    <w:rsid w:val="007F0FE9"/>
    <w:rsid w:val="007F0FEA"/>
    <w:rsid w:val="007F10B8"/>
    <w:rsid w:val="007F10D9"/>
    <w:rsid w:val="007F1384"/>
    <w:rsid w:val="007F19AB"/>
    <w:rsid w:val="007F20CE"/>
    <w:rsid w:val="007F219E"/>
    <w:rsid w:val="007F24B9"/>
    <w:rsid w:val="007F2D8E"/>
    <w:rsid w:val="007F2F8D"/>
    <w:rsid w:val="007F31CF"/>
    <w:rsid w:val="007F31DE"/>
    <w:rsid w:val="007F3615"/>
    <w:rsid w:val="007F366C"/>
    <w:rsid w:val="007F37A6"/>
    <w:rsid w:val="007F391C"/>
    <w:rsid w:val="007F39C1"/>
    <w:rsid w:val="007F3C1A"/>
    <w:rsid w:val="007F40FC"/>
    <w:rsid w:val="007F420F"/>
    <w:rsid w:val="007F42F8"/>
    <w:rsid w:val="007F44F4"/>
    <w:rsid w:val="007F46DF"/>
    <w:rsid w:val="007F47AA"/>
    <w:rsid w:val="007F493A"/>
    <w:rsid w:val="007F4989"/>
    <w:rsid w:val="007F4B70"/>
    <w:rsid w:val="007F4B80"/>
    <w:rsid w:val="007F4C08"/>
    <w:rsid w:val="007F4C0F"/>
    <w:rsid w:val="007F4D37"/>
    <w:rsid w:val="007F4EC8"/>
    <w:rsid w:val="007F4EEF"/>
    <w:rsid w:val="007F4F8E"/>
    <w:rsid w:val="007F4F91"/>
    <w:rsid w:val="007F4FE6"/>
    <w:rsid w:val="007F5100"/>
    <w:rsid w:val="007F519C"/>
    <w:rsid w:val="007F51D1"/>
    <w:rsid w:val="007F53CC"/>
    <w:rsid w:val="007F5793"/>
    <w:rsid w:val="007F586B"/>
    <w:rsid w:val="007F5A0F"/>
    <w:rsid w:val="007F5BF9"/>
    <w:rsid w:val="007F6173"/>
    <w:rsid w:val="007F6174"/>
    <w:rsid w:val="007F6244"/>
    <w:rsid w:val="007F6331"/>
    <w:rsid w:val="007F63D7"/>
    <w:rsid w:val="007F6468"/>
    <w:rsid w:val="007F66A5"/>
    <w:rsid w:val="007F68AD"/>
    <w:rsid w:val="007F6D41"/>
    <w:rsid w:val="007F6D62"/>
    <w:rsid w:val="007F6D7E"/>
    <w:rsid w:val="007F6EAB"/>
    <w:rsid w:val="007F7045"/>
    <w:rsid w:val="007F72BF"/>
    <w:rsid w:val="007F73F3"/>
    <w:rsid w:val="007F7549"/>
    <w:rsid w:val="008001AF"/>
    <w:rsid w:val="00800416"/>
    <w:rsid w:val="008009CB"/>
    <w:rsid w:val="00800F99"/>
    <w:rsid w:val="008011EC"/>
    <w:rsid w:val="008012EA"/>
    <w:rsid w:val="00801C34"/>
    <w:rsid w:val="00801E90"/>
    <w:rsid w:val="0080219D"/>
    <w:rsid w:val="008021A8"/>
    <w:rsid w:val="00802279"/>
    <w:rsid w:val="00802290"/>
    <w:rsid w:val="008023D2"/>
    <w:rsid w:val="00802734"/>
    <w:rsid w:val="00802896"/>
    <w:rsid w:val="008028C4"/>
    <w:rsid w:val="0080312A"/>
    <w:rsid w:val="00803507"/>
    <w:rsid w:val="008040B5"/>
    <w:rsid w:val="0080429C"/>
    <w:rsid w:val="00804B20"/>
    <w:rsid w:val="00804C6A"/>
    <w:rsid w:val="00804D42"/>
    <w:rsid w:val="00804D98"/>
    <w:rsid w:val="00805012"/>
    <w:rsid w:val="00805067"/>
    <w:rsid w:val="0080522B"/>
    <w:rsid w:val="00805302"/>
    <w:rsid w:val="008053F2"/>
    <w:rsid w:val="008055BB"/>
    <w:rsid w:val="0080575B"/>
    <w:rsid w:val="00805791"/>
    <w:rsid w:val="00805EBF"/>
    <w:rsid w:val="008060D7"/>
    <w:rsid w:val="00806467"/>
    <w:rsid w:val="0080678C"/>
    <w:rsid w:val="008069FB"/>
    <w:rsid w:val="00807345"/>
    <w:rsid w:val="0080739F"/>
    <w:rsid w:val="008075DC"/>
    <w:rsid w:val="008077ED"/>
    <w:rsid w:val="00807982"/>
    <w:rsid w:val="00807A9A"/>
    <w:rsid w:val="00807B59"/>
    <w:rsid w:val="00807C38"/>
    <w:rsid w:val="00807D0C"/>
    <w:rsid w:val="00807DB0"/>
    <w:rsid w:val="008102DF"/>
    <w:rsid w:val="008105B9"/>
    <w:rsid w:val="0081078C"/>
    <w:rsid w:val="00810A38"/>
    <w:rsid w:val="00810CBB"/>
    <w:rsid w:val="00810D9B"/>
    <w:rsid w:val="00810FD6"/>
    <w:rsid w:val="00811048"/>
    <w:rsid w:val="0081197D"/>
    <w:rsid w:val="008120D5"/>
    <w:rsid w:val="0081234F"/>
    <w:rsid w:val="008123C8"/>
    <w:rsid w:val="0081246B"/>
    <w:rsid w:val="008124C5"/>
    <w:rsid w:val="00812702"/>
    <w:rsid w:val="00812951"/>
    <w:rsid w:val="00812E6B"/>
    <w:rsid w:val="00812ECD"/>
    <w:rsid w:val="00812F57"/>
    <w:rsid w:val="00813030"/>
    <w:rsid w:val="00813D25"/>
    <w:rsid w:val="008141F2"/>
    <w:rsid w:val="008142DD"/>
    <w:rsid w:val="008142E1"/>
    <w:rsid w:val="008143FF"/>
    <w:rsid w:val="00814408"/>
    <w:rsid w:val="00814749"/>
    <w:rsid w:val="00814881"/>
    <w:rsid w:val="008148AF"/>
    <w:rsid w:val="00814B72"/>
    <w:rsid w:val="00814C77"/>
    <w:rsid w:val="00814E50"/>
    <w:rsid w:val="00815120"/>
    <w:rsid w:val="008151CA"/>
    <w:rsid w:val="008151FB"/>
    <w:rsid w:val="00815239"/>
    <w:rsid w:val="008154B6"/>
    <w:rsid w:val="008155A5"/>
    <w:rsid w:val="00815629"/>
    <w:rsid w:val="00815748"/>
    <w:rsid w:val="008157F1"/>
    <w:rsid w:val="008159E7"/>
    <w:rsid w:val="00815FF4"/>
    <w:rsid w:val="00816084"/>
    <w:rsid w:val="00816284"/>
    <w:rsid w:val="00816498"/>
    <w:rsid w:val="008168B8"/>
    <w:rsid w:val="00816995"/>
    <w:rsid w:val="00816A28"/>
    <w:rsid w:val="00816B63"/>
    <w:rsid w:val="00816D48"/>
    <w:rsid w:val="00816FCE"/>
    <w:rsid w:val="008176AD"/>
    <w:rsid w:val="00817823"/>
    <w:rsid w:val="00817885"/>
    <w:rsid w:val="00817C54"/>
    <w:rsid w:val="00817CE9"/>
    <w:rsid w:val="00820005"/>
    <w:rsid w:val="00820344"/>
    <w:rsid w:val="00820410"/>
    <w:rsid w:val="00820558"/>
    <w:rsid w:val="008206EB"/>
    <w:rsid w:val="00820A6D"/>
    <w:rsid w:val="00820F2F"/>
    <w:rsid w:val="00820FDD"/>
    <w:rsid w:val="00821276"/>
    <w:rsid w:val="008212F0"/>
    <w:rsid w:val="008215C9"/>
    <w:rsid w:val="00821AAC"/>
    <w:rsid w:val="00821AF4"/>
    <w:rsid w:val="00821C1C"/>
    <w:rsid w:val="00821ED1"/>
    <w:rsid w:val="00821F41"/>
    <w:rsid w:val="00821F5E"/>
    <w:rsid w:val="00821FF9"/>
    <w:rsid w:val="008220E6"/>
    <w:rsid w:val="008221FE"/>
    <w:rsid w:val="00822607"/>
    <w:rsid w:val="00822624"/>
    <w:rsid w:val="008227B7"/>
    <w:rsid w:val="00822809"/>
    <w:rsid w:val="0082284A"/>
    <w:rsid w:val="00822A78"/>
    <w:rsid w:val="00822B8C"/>
    <w:rsid w:val="00822C61"/>
    <w:rsid w:val="00822CAE"/>
    <w:rsid w:val="00822CEB"/>
    <w:rsid w:val="00822DB9"/>
    <w:rsid w:val="00822F22"/>
    <w:rsid w:val="00823BA1"/>
    <w:rsid w:val="008240CB"/>
    <w:rsid w:val="008242EF"/>
    <w:rsid w:val="008243EF"/>
    <w:rsid w:val="00824E70"/>
    <w:rsid w:val="00825056"/>
    <w:rsid w:val="0082519F"/>
    <w:rsid w:val="00825638"/>
    <w:rsid w:val="00825856"/>
    <w:rsid w:val="00825C08"/>
    <w:rsid w:val="00825CD2"/>
    <w:rsid w:val="00825D67"/>
    <w:rsid w:val="00826244"/>
    <w:rsid w:val="00826428"/>
    <w:rsid w:val="00826455"/>
    <w:rsid w:val="00826459"/>
    <w:rsid w:val="00826A16"/>
    <w:rsid w:val="00826B90"/>
    <w:rsid w:val="008270F3"/>
    <w:rsid w:val="008271B6"/>
    <w:rsid w:val="00827349"/>
    <w:rsid w:val="00827B1D"/>
    <w:rsid w:val="00827DBF"/>
    <w:rsid w:val="008300A4"/>
    <w:rsid w:val="008301BD"/>
    <w:rsid w:val="00830394"/>
    <w:rsid w:val="008303A2"/>
    <w:rsid w:val="0083042C"/>
    <w:rsid w:val="008305B1"/>
    <w:rsid w:val="00830668"/>
    <w:rsid w:val="008306C1"/>
    <w:rsid w:val="008307CB"/>
    <w:rsid w:val="00830A08"/>
    <w:rsid w:val="00830E89"/>
    <w:rsid w:val="00831061"/>
    <w:rsid w:val="0083121A"/>
    <w:rsid w:val="00831336"/>
    <w:rsid w:val="0083145C"/>
    <w:rsid w:val="00831512"/>
    <w:rsid w:val="00831636"/>
    <w:rsid w:val="0083165F"/>
    <w:rsid w:val="008318E8"/>
    <w:rsid w:val="00831C93"/>
    <w:rsid w:val="00831DC6"/>
    <w:rsid w:val="00831E33"/>
    <w:rsid w:val="00831FCA"/>
    <w:rsid w:val="00832A17"/>
    <w:rsid w:val="00832D57"/>
    <w:rsid w:val="00832E62"/>
    <w:rsid w:val="0083311C"/>
    <w:rsid w:val="00833424"/>
    <w:rsid w:val="00833454"/>
    <w:rsid w:val="00833598"/>
    <w:rsid w:val="008335F8"/>
    <w:rsid w:val="0083383E"/>
    <w:rsid w:val="008339CA"/>
    <w:rsid w:val="00833E7B"/>
    <w:rsid w:val="00833EFB"/>
    <w:rsid w:val="0083419D"/>
    <w:rsid w:val="00834205"/>
    <w:rsid w:val="008344E3"/>
    <w:rsid w:val="00834606"/>
    <w:rsid w:val="0083461B"/>
    <w:rsid w:val="00834A05"/>
    <w:rsid w:val="00834A14"/>
    <w:rsid w:val="00834BE9"/>
    <w:rsid w:val="00834CBA"/>
    <w:rsid w:val="00834CF3"/>
    <w:rsid w:val="0083515B"/>
    <w:rsid w:val="0083515F"/>
    <w:rsid w:val="008352DE"/>
    <w:rsid w:val="0083561C"/>
    <w:rsid w:val="0083583B"/>
    <w:rsid w:val="00835ACB"/>
    <w:rsid w:val="00835D3D"/>
    <w:rsid w:val="00835E93"/>
    <w:rsid w:val="0083608B"/>
    <w:rsid w:val="0083614A"/>
    <w:rsid w:val="00836164"/>
    <w:rsid w:val="008361F8"/>
    <w:rsid w:val="008362EA"/>
    <w:rsid w:val="0083647A"/>
    <w:rsid w:val="00836710"/>
    <w:rsid w:val="00836C21"/>
    <w:rsid w:val="008372E4"/>
    <w:rsid w:val="008372F4"/>
    <w:rsid w:val="00837353"/>
    <w:rsid w:val="00837595"/>
    <w:rsid w:val="008375D2"/>
    <w:rsid w:val="00837968"/>
    <w:rsid w:val="00837EB0"/>
    <w:rsid w:val="00837FBD"/>
    <w:rsid w:val="0084000C"/>
    <w:rsid w:val="008402E2"/>
    <w:rsid w:val="00840466"/>
    <w:rsid w:val="0084054F"/>
    <w:rsid w:val="008407AA"/>
    <w:rsid w:val="0084091C"/>
    <w:rsid w:val="00840AC8"/>
    <w:rsid w:val="00840F37"/>
    <w:rsid w:val="00840F7C"/>
    <w:rsid w:val="0084142E"/>
    <w:rsid w:val="008416B5"/>
    <w:rsid w:val="00841ADB"/>
    <w:rsid w:val="00841CD6"/>
    <w:rsid w:val="00841F16"/>
    <w:rsid w:val="00842167"/>
    <w:rsid w:val="0084224E"/>
    <w:rsid w:val="00842A9A"/>
    <w:rsid w:val="00842CE4"/>
    <w:rsid w:val="00842D32"/>
    <w:rsid w:val="00843333"/>
    <w:rsid w:val="008433D3"/>
    <w:rsid w:val="008434CA"/>
    <w:rsid w:val="00843724"/>
    <w:rsid w:val="008437C7"/>
    <w:rsid w:val="00843ACC"/>
    <w:rsid w:val="00843DE6"/>
    <w:rsid w:val="00843E94"/>
    <w:rsid w:val="0084429E"/>
    <w:rsid w:val="008443E2"/>
    <w:rsid w:val="00844426"/>
    <w:rsid w:val="00844595"/>
    <w:rsid w:val="008446D1"/>
    <w:rsid w:val="0084474B"/>
    <w:rsid w:val="0084483B"/>
    <w:rsid w:val="00844875"/>
    <w:rsid w:val="00844A4E"/>
    <w:rsid w:val="00844B43"/>
    <w:rsid w:val="00844CDC"/>
    <w:rsid w:val="00844D57"/>
    <w:rsid w:val="00844FE0"/>
    <w:rsid w:val="00845484"/>
    <w:rsid w:val="008454C9"/>
    <w:rsid w:val="008456FA"/>
    <w:rsid w:val="00845824"/>
    <w:rsid w:val="00845DD9"/>
    <w:rsid w:val="00846112"/>
    <w:rsid w:val="00846B4A"/>
    <w:rsid w:val="00846BE6"/>
    <w:rsid w:val="00846C26"/>
    <w:rsid w:val="00846C8A"/>
    <w:rsid w:val="00846CEB"/>
    <w:rsid w:val="00846ECF"/>
    <w:rsid w:val="00846F85"/>
    <w:rsid w:val="00846FB7"/>
    <w:rsid w:val="008473F2"/>
    <w:rsid w:val="008475AD"/>
    <w:rsid w:val="008476F2"/>
    <w:rsid w:val="00847867"/>
    <w:rsid w:val="0084787C"/>
    <w:rsid w:val="0084795A"/>
    <w:rsid w:val="00847B4D"/>
    <w:rsid w:val="00850565"/>
    <w:rsid w:val="0085089F"/>
    <w:rsid w:val="008508BF"/>
    <w:rsid w:val="008509E7"/>
    <w:rsid w:val="00850A09"/>
    <w:rsid w:val="00850B3E"/>
    <w:rsid w:val="00850DEE"/>
    <w:rsid w:val="00851561"/>
    <w:rsid w:val="008516C3"/>
    <w:rsid w:val="00851939"/>
    <w:rsid w:val="008519D7"/>
    <w:rsid w:val="00851B7E"/>
    <w:rsid w:val="00851BC2"/>
    <w:rsid w:val="00851DAD"/>
    <w:rsid w:val="00851E75"/>
    <w:rsid w:val="00851F32"/>
    <w:rsid w:val="00851F4B"/>
    <w:rsid w:val="00852118"/>
    <w:rsid w:val="00852237"/>
    <w:rsid w:val="008522C8"/>
    <w:rsid w:val="008522ED"/>
    <w:rsid w:val="00852586"/>
    <w:rsid w:val="008527EA"/>
    <w:rsid w:val="00852837"/>
    <w:rsid w:val="008528C2"/>
    <w:rsid w:val="00852A2E"/>
    <w:rsid w:val="00852B5D"/>
    <w:rsid w:val="00852F10"/>
    <w:rsid w:val="00853184"/>
    <w:rsid w:val="008532CC"/>
    <w:rsid w:val="0085366C"/>
    <w:rsid w:val="008536B1"/>
    <w:rsid w:val="00853B0A"/>
    <w:rsid w:val="00853D5F"/>
    <w:rsid w:val="00854543"/>
    <w:rsid w:val="0085460D"/>
    <w:rsid w:val="008546A0"/>
    <w:rsid w:val="00854925"/>
    <w:rsid w:val="008549DB"/>
    <w:rsid w:val="00854BD1"/>
    <w:rsid w:val="00854DD2"/>
    <w:rsid w:val="0085543D"/>
    <w:rsid w:val="008554E7"/>
    <w:rsid w:val="00855595"/>
    <w:rsid w:val="00855662"/>
    <w:rsid w:val="008557BE"/>
    <w:rsid w:val="008558FD"/>
    <w:rsid w:val="00855B1E"/>
    <w:rsid w:val="00855BA8"/>
    <w:rsid w:val="00855D90"/>
    <w:rsid w:val="00856196"/>
    <w:rsid w:val="008568B7"/>
    <w:rsid w:val="008569A9"/>
    <w:rsid w:val="008569D7"/>
    <w:rsid w:val="00856A54"/>
    <w:rsid w:val="00856B36"/>
    <w:rsid w:val="00856E3E"/>
    <w:rsid w:val="00856E75"/>
    <w:rsid w:val="008574BA"/>
    <w:rsid w:val="008575A7"/>
    <w:rsid w:val="00857767"/>
    <w:rsid w:val="00857B7A"/>
    <w:rsid w:val="00857CDD"/>
    <w:rsid w:val="00857D75"/>
    <w:rsid w:val="00857DFB"/>
    <w:rsid w:val="008608E2"/>
    <w:rsid w:val="0086092C"/>
    <w:rsid w:val="00860E45"/>
    <w:rsid w:val="00860F63"/>
    <w:rsid w:val="008611FF"/>
    <w:rsid w:val="00861417"/>
    <w:rsid w:val="00861430"/>
    <w:rsid w:val="00861553"/>
    <w:rsid w:val="0086160C"/>
    <w:rsid w:val="008616FC"/>
    <w:rsid w:val="00861DD4"/>
    <w:rsid w:val="00861F11"/>
    <w:rsid w:val="008623E1"/>
    <w:rsid w:val="00862429"/>
    <w:rsid w:val="0086248C"/>
    <w:rsid w:val="00862514"/>
    <w:rsid w:val="00862802"/>
    <w:rsid w:val="00862840"/>
    <w:rsid w:val="00862E3A"/>
    <w:rsid w:val="008630DF"/>
    <w:rsid w:val="008637AE"/>
    <w:rsid w:val="008637CE"/>
    <w:rsid w:val="008637D4"/>
    <w:rsid w:val="00863AD2"/>
    <w:rsid w:val="00863E79"/>
    <w:rsid w:val="00863E96"/>
    <w:rsid w:val="008640B3"/>
    <w:rsid w:val="00864127"/>
    <w:rsid w:val="00864130"/>
    <w:rsid w:val="0086450E"/>
    <w:rsid w:val="0086455D"/>
    <w:rsid w:val="008645F9"/>
    <w:rsid w:val="00864791"/>
    <w:rsid w:val="00864844"/>
    <w:rsid w:val="00864B71"/>
    <w:rsid w:val="00864CD2"/>
    <w:rsid w:val="00864DA0"/>
    <w:rsid w:val="0086504D"/>
    <w:rsid w:val="00865213"/>
    <w:rsid w:val="00865227"/>
    <w:rsid w:val="008655F9"/>
    <w:rsid w:val="00865816"/>
    <w:rsid w:val="00865A82"/>
    <w:rsid w:val="00865B92"/>
    <w:rsid w:val="00865CE6"/>
    <w:rsid w:val="00865D1D"/>
    <w:rsid w:val="00865DF8"/>
    <w:rsid w:val="00866283"/>
    <w:rsid w:val="0086637F"/>
    <w:rsid w:val="0086647A"/>
    <w:rsid w:val="008664EA"/>
    <w:rsid w:val="00866AE2"/>
    <w:rsid w:val="00866D3A"/>
    <w:rsid w:val="00867062"/>
    <w:rsid w:val="0086752D"/>
    <w:rsid w:val="00867654"/>
    <w:rsid w:val="00867B2C"/>
    <w:rsid w:val="00867C41"/>
    <w:rsid w:val="00867FDA"/>
    <w:rsid w:val="00870041"/>
    <w:rsid w:val="008703A0"/>
    <w:rsid w:val="008704F3"/>
    <w:rsid w:val="0087072E"/>
    <w:rsid w:val="0087086C"/>
    <w:rsid w:val="00870FC5"/>
    <w:rsid w:val="00871045"/>
    <w:rsid w:val="0087116F"/>
    <w:rsid w:val="00871341"/>
    <w:rsid w:val="00871348"/>
    <w:rsid w:val="008713D8"/>
    <w:rsid w:val="008715AB"/>
    <w:rsid w:val="00871668"/>
    <w:rsid w:val="008716D3"/>
    <w:rsid w:val="00871903"/>
    <w:rsid w:val="0087198D"/>
    <w:rsid w:val="00871B39"/>
    <w:rsid w:val="00871BF3"/>
    <w:rsid w:val="00871C5B"/>
    <w:rsid w:val="00872180"/>
    <w:rsid w:val="008721B0"/>
    <w:rsid w:val="008723B0"/>
    <w:rsid w:val="00872570"/>
    <w:rsid w:val="008726E0"/>
    <w:rsid w:val="008729BF"/>
    <w:rsid w:val="00872C89"/>
    <w:rsid w:val="00872EC1"/>
    <w:rsid w:val="0087315C"/>
    <w:rsid w:val="0087321C"/>
    <w:rsid w:val="0087378F"/>
    <w:rsid w:val="00873E60"/>
    <w:rsid w:val="00873E6B"/>
    <w:rsid w:val="00873F0A"/>
    <w:rsid w:val="00873F52"/>
    <w:rsid w:val="00874229"/>
    <w:rsid w:val="00874345"/>
    <w:rsid w:val="008745E3"/>
    <w:rsid w:val="00874837"/>
    <w:rsid w:val="00874872"/>
    <w:rsid w:val="008748DF"/>
    <w:rsid w:val="00874BE1"/>
    <w:rsid w:val="00874DF8"/>
    <w:rsid w:val="00874E3B"/>
    <w:rsid w:val="00874F7E"/>
    <w:rsid w:val="00874F92"/>
    <w:rsid w:val="00875122"/>
    <w:rsid w:val="008751E2"/>
    <w:rsid w:val="00875229"/>
    <w:rsid w:val="00875B8F"/>
    <w:rsid w:val="00875C45"/>
    <w:rsid w:val="008760E6"/>
    <w:rsid w:val="0087642E"/>
    <w:rsid w:val="008766FC"/>
    <w:rsid w:val="00877164"/>
    <w:rsid w:val="00877646"/>
    <w:rsid w:val="00877819"/>
    <w:rsid w:val="00877A08"/>
    <w:rsid w:val="00877A6F"/>
    <w:rsid w:val="00877ED3"/>
    <w:rsid w:val="00877F8C"/>
    <w:rsid w:val="00880014"/>
    <w:rsid w:val="0088001D"/>
    <w:rsid w:val="00880089"/>
    <w:rsid w:val="00880779"/>
    <w:rsid w:val="008807D4"/>
    <w:rsid w:val="008807D8"/>
    <w:rsid w:val="00880B59"/>
    <w:rsid w:val="00880DB1"/>
    <w:rsid w:val="00880E1A"/>
    <w:rsid w:val="00880EEF"/>
    <w:rsid w:val="00881037"/>
    <w:rsid w:val="008813C8"/>
    <w:rsid w:val="00881486"/>
    <w:rsid w:val="00881549"/>
    <w:rsid w:val="00881A13"/>
    <w:rsid w:val="00881A66"/>
    <w:rsid w:val="00881AC3"/>
    <w:rsid w:val="00881C2E"/>
    <w:rsid w:val="00881C7A"/>
    <w:rsid w:val="00881D76"/>
    <w:rsid w:val="008827AA"/>
    <w:rsid w:val="00882A70"/>
    <w:rsid w:val="00882B7E"/>
    <w:rsid w:val="00882BEE"/>
    <w:rsid w:val="00882DA9"/>
    <w:rsid w:val="0088306D"/>
    <w:rsid w:val="008831AE"/>
    <w:rsid w:val="00883860"/>
    <w:rsid w:val="008839C0"/>
    <w:rsid w:val="008839C6"/>
    <w:rsid w:val="00883A62"/>
    <w:rsid w:val="00883AED"/>
    <w:rsid w:val="00883FA0"/>
    <w:rsid w:val="00884072"/>
    <w:rsid w:val="00884077"/>
    <w:rsid w:val="008840CF"/>
    <w:rsid w:val="008841AC"/>
    <w:rsid w:val="008846E3"/>
    <w:rsid w:val="008847B4"/>
    <w:rsid w:val="008849FE"/>
    <w:rsid w:val="00884B97"/>
    <w:rsid w:val="00884D35"/>
    <w:rsid w:val="00884E5D"/>
    <w:rsid w:val="00884EA7"/>
    <w:rsid w:val="008855E2"/>
    <w:rsid w:val="0088588A"/>
    <w:rsid w:val="008859FF"/>
    <w:rsid w:val="00885CBC"/>
    <w:rsid w:val="00885CF5"/>
    <w:rsid w:val="008860A7"/>
    <w:rsid w:val="008861A5"/>
    <w:rsid w:val="008861A7"/>
    <w:rsid w:val="008863E6"/>
    <w:rsid w:val="008864E1"/>
    <w:rsid w:val="008867FC"/>
    <w:rsid w:val="00886A60"/>
    <w:rsid w:val="00886F23"/>
    <w:rsid w:val="00887345"/>
    <w:rsid w:val="00887656"/>
    <w:rsid w:val="008879EA"/>
    <w:rsid w:val="00887B1A"/>
    <w:rsid w:val="00887C0F"/>
    <w:rsid w:val="00887C91"/>
    <w:rsid w:val="00887CEE"/>
    <w:rsid w:val="00890028"/>
    <w:rsid w:val="008900F3"/>
    <w:rsid w:val="00890310"/>
    <w:rsid w:val="00890AA1"/>
    <w:rsid w:val="00890B08"/>
    <w:rsid w:val="00890F20"/>
    <w:rsid w:val="00890FB7"/>
    <w:rsid w:val="0089106E"/>
    <w:rsid w:val="00891147"/>
    <w:rsid w:val="0089117A"/>
    <w:rsid w:val="0089129A"/>
    <w:rsid w:val="0089141A"/>
    <w:rsid w:val="008915CB"/>
    <w:rsid w:val="008916A8"/>
    <w:rsid w:val="008916AF"/>
    <w:rsid w:val="00891B91"/>
    <w:rsid w:val="0089204F"/>
    <w:rsid w:val="00892468"/>
    <w:rsid w:val="0089263A"/>
    <w:rsid w:val="008926CF"/>
    <w:rsid w:val="00892775"/>
    <w:rsid w:val="00893059"/>
    <w:rsid w:val="0089322C"/>
    <w:rsid w:val="0089355C"/>
    <w:rsid w:val="008936F0"/>
    <w:rsid w:val="00893D6A"/>
    <w:rsid w:val="008942E7"/>
    <w:rsid w:val="00894405"/>
    <w:rsid w:val="00894485"/>
    <w:rsid w:val="00894721"/>
    <w:rsid w:val="008947FA"/>
    <w:rsid w:val="008949B4"/>
    <w:rsid w:val="00894AD1"/>
    <w:rsid w:val="00894AE5"/>
    <w:rsid w:val="00894E5E"/>
    <w:rsid w:val="008951C1"/>
    <w:rsid w:val="008952DB"/>
    <w:rsid w:val="008953CB"/>
    <w:rsid w:val="008953E5"/>
    <w:rsid w:val="008955C7"/>
    <w:rsid w:val="008957F9"/>
    <w:rsid w:val="00895B5B"/>
    <w:rsid w:val="00895BDE"/>
    <w:rsid w:val="00895DBA"/>
    <w:rsid w:val="00896184"/>
    <w:rsid w:val="00896379"/>
    <w:rsid w:val="00897375"/>
    <w:rsid w:val="00897473"/>
    <w:rsid w:val="00897561"/>
    <w:rsid w:val="00897777"/>
    <w:rsid w:val="00897921"/>
    <w:rsid w:val="008979C6"/>
    <w:rsid w:val="00897C33"/>
    <w:rsid w:val="00897E0A"/>
    <w:rsid w:val="008A006C"/>
    <w:rsid w:val="008A0115"/>
    <w:rsid w:val="008A038B"/>
    <w:rsid w:val="008A06C6"/>
    <w:rsid w:val="008A098E"/>
    <w:rsid w:val="008A0F8D"/>
    <w:rsid w:val="008A110F"/>
    <w:rsid w:val="008A13BF"/>
    <w:rsid w:val="008A14AC"/>
    <w:rsid w:val="008A1822"/>
    <w:rsid w:val="008A1E7A"/>
    <w:rsid w:val="008A2313"/>
    <w:rsid w:val="008A272B"/>
    <w:rsid w:val="008A2EFF"/>
    <w:rsid w:val="008A35D7"/>
    <w:rsid w:val="008A36BB"/>
    <w:rsid w:val="008A36ED"/>
    <w:rsid w:val="008A3BCD"/>
    <w:rsid w:val="008A3C6F"/>
    <w:rsid w:val="008A3FF3"/>
    <w:rsid w:val="008A406C"/>
    <w:rsid w:val="008A40DE"/>
    <w:rsid w:val="008A4229"/>
    <w:rsid w:val="008A423F"/>
    <w:rsid w:val="008A43FB"/>
    <w:rsid w:val="008A4624"/>
    <w:rsid w:val="008A4926"/>
    <w:rsid w:val="008A51AB"/>
    <w:rsid w:val="008A52B2"/>
    <w:rsid w:val="008A52B6"/>
    <w:rsid w:val="008A54B6"/>
    <w:rsid w:val="008A54D5"/>
    <w:rsid w:val="008A5796"/>
    <w:rsid w:val="008A58B9"/>
    <w:rsid w:val="008A58F2"/>
    <w:rsid w:val="008A59FD"/>
    <w:rsid w:val="008A5A6C"/>
    <w:rsid w:val="008A602A"/>
    <w:rsid w:val="008A6D26"/>
    <w:rsid w:val="008A7071"/>
    <w:rsid w:val="008A7121"/>
    <w:rsid w:val="008A72AA"/>
    <w:rsid w:val="008A735D"/>
    <w:rsid w:val="008A73FD"/>
    <w:rsid w:val="008A758A"/>
    <w:rsid w:val="008A78B6"/>
    <w:rsid w:val="008A7BD7"/>
    <w:rsid w:val="008A7C7A"/>
    <w:rsid w:val="008B00CC"/>
    <w:rsid w:val="008B040E"/>
    <w:rsid w:val="008B062C"/>
    <w:rsid w:val="008B06BA"/>
    <w:rsid w:val="008B07F7"/>
    <w:rsid w:val="008B0CBB"/>
    <w:rsid w:val="008B0DF7"/>
    <w:rsid w:val="008B0E82"/>
    <w:rsid w:val="008B14E9"/>
    <w:rsid w:val="008B15BA"/>
    <w:rsid w:val="008B17B1"/>
    <w:rsid w:val="008B17E3"/>
    <w:rsid w:val="008B1B01"/>
    <w:rsid w:val="008B1EA9"/>
    <w:rsid w:val="008B2010"/>
    <w:rsid w:val="008B20E3"/>
    <w:rsid w:val="008B2134"/>
    <w:rsid w:val="008B224A"/>
    <w:rsid w:val="008B25FA"/>
    <w:rsid w:val="008B292E"/>
    <w:rsid w:val="008B2971"/>
    <w:rsid w:val="008B2D2B"/>
    <w:rsid w:val="008B3110"/>
    <w:rsid w:val="008B3189"/>
    <w:rsid w:val="008B370C"/>
    <w:rsid w:val="008B3753"/>
    <w:rsid w:val="008B3A9E"/>
    <w:rsid w:val="008B3D58"/>
    <w:rsid w:val="008B3DFA"/>
    <w:rsid w:val="008B40A9"/>
    <w:rsid w:val="008B40C0"/>
    <w:rsid w:val="008B43E8"/>
    <w:rsid w:val="008B444C"/>
    <w:rsid w:val="008B45E0"/>
    <w:rsid w:val="008B48B9"/>
    <w:rsid w:val="008B48EE"/>
    <w:rsid w:val="008B4944"/>
    <w:rsid w:val="008B4CAE"/>
    <w:rsid w:val="008B4E65"/>
    <w:rsid w:val="008B5301"/>
    <w:rsid w:val="008B545E"/>
    <w:rsid w:val="008B563F"/>
    <w:rsid w:val="008B568C"/>
    <w:rsid w:val="008B56E1"/>
    <w:rsid w:val="008B5984"/>
    <w:rsid w:val="008B59AC"/>
    <w:rsid w:val="008B5A50"/>
    <w:rsid w:val="008B5DD0"/>
    <w:rsid w:val="008B5FD5"/>
    <w:rsid w:val="008B6489"/>
    <w:rsid w:val="008B65E0"/>
    <w:rsid w:val="008B67AD"/>
    <w:rsid w:val="008B6980"/>
    <w:rsid w:val="008B6A62"/>
    <w:rsid w:val="008B6A7A"/>
    <w:rsid w:val="008B6A97"/>
    <w:rsid w:val="008B6CC1"/>
    <w:rsid w:val="008B6CFC"/>
    <w:rsid w:val="008B6E98"/>
    <w:rsid w:val="008B71D3"/>
    <w:rsid w:val="008B72DD"/>
    <w:rsid w:val="008B7362"/>
    <w:rsid w:val="008B7363"/>
    <w:rsid w:val="008B7523"/>
    <w:rsid w:val="008B757E"/>
    <w:rsid w:val="008B7851"/>
    <w:rsid w:val="008B7D27"/>
    <w:rsid w:val="008B7EA4"/>
    <w:rsid w:val="008B7FCA"/>
    <w:rsid w:val="008C0098"/>
    <w:rsid w:val="008C06E7"/>
    <w:rsid w:val="008C081A"/>
    <w:rsid w:val="008C0AC2"/>
    <w:rsid w:val="008C0B56"/>
    <w:rsid w:val="008C0BBC"/>
    <w:rsid w:val="008C0C40"/>
    <w:rsid w:val="008C0CC7"/>
    <w:rsid w:val="008C0E0B"/>
    <w:rsid w:val="008C0E1B"/>
    <w:rsid w:val="008C0F99"/>
    <w:rsid w:val="008C14F6"/>
    <w:rsid w:val="008C15E2"/>
    <w:rsid w:val="008C1643"/>
    <w:rsid w:val="008C1956"/>
    <w:rsid w:val="008C1AEF"/>
    <w:rsid w:val="008C1BDD"/>
    <w:rsid w:val="008C1CCC"/>
    <w:rsid w:val="008C1E5F"/>
    <w:rsid w:val="008C1EE0"/>
    <w:rsid w:val="008C1F0A"/>
    <w:rsid w:val="008C2350"/>
    <w:rsid w:val="008C290C"/>
    <w:rsid w:val="008C294E"/>
    <w:rsid w:val="008C2E65"/>
    <w:rsid w:val="008C2F02"/>
    <w:rsid w:val="008C3ACE"/>
    <w:rsid w:val="008C4986"/>
    <w:rsid w:val="008C4BC9"/>
    <w:rsid w:val="008C4D78"/>
    <w:rsid w:val="008C4FD4"/>
    <w:rsid w:val="008C52A8"/>
    <w:rsid w:val="008C53D8"/>
    <w:rsid w:val="008C5598"/>
    <w:rsid w:val="008C5A16"/>
    <w:rsid w:val="008C6234"/>
    <w:rsid w:val="008C67D5"/>
    <w:rsid w:val="008C6880"/>
    <w:rsid w:val="008C6964"/>
    <w:rsid w:val="008C69C0"/>
    <w:rsid w:val="008C6BAC"/>
    <w:rsid w:val="008C6CB1"/>
    <w:rsid w:val="008C6E4E"/>
    <w:rsid w:val="008C700D"/>
    <w:rsid w:val="008C7135"/>
    <w:rsid w:val="008C76B2"/>
    <w:rsid w:val="008C7ACE"/>
    <w:rsid w:val="008C7BE8"/>
    <w:rsid w:val="008D00A7"/>
    <w:rsid w:val="008D00E5"/>
    <w:rsid w:val="008D01D2"/>
    <w:rsid w:val="008D02B8"/>
    <w:rsid w:val="008D05FF"/>
    <w:rsid w:val="008D0C9C"/>
    <w:rsid w:val="008D0D60"/>
    <w:rsid w:val="008D102A"/>
    <w:rsid w:val="008D12E9"/>
    <w:rsid w:val="008D145F"/>
    <w:rsid w:val="008D1659"/>
    <w:rsid w:val="008D166F"/>
    <w:rsid w:val="008D16B5"/>
    <w:rsid w:val="008D1778"/>
    <w:rsid w:val="008D17A5"/>
    <w:rsid w:val="008D1CA9"/>
    <w:rsid w:val="008D1F89"/>
    <w:rsid w:val="008D1FF5"/>
    <w:rsid w:val="008D2091"/>
    <w:rsid w:val="008D258C"/>
    <w:rsid w:val="008D2762"/>
    <w:rsid w:val="008D2AFD"/>
    <w:rsid w:val="008D2F7C"/>
    <w:rsid w:val="008D31F9"/>
    <w:rsid w:val="008D3333"/>
    <w:rsid w:val="008D33B8"/>
    <w:rsid w:val="008D340B"/>
    <w:rsid w:val="008D3502"/>
    <w:rsid w:val="008D3692"/>
    <w:rsid w:val="008D3720"/>
    <w:rsid w:val="008D3778"/>
    <w:rsid w:val="008D3A7A"/>
    <w:rsid w:val="008D3BB9"/>
    <w:rsid w:val="008D3BF4"/>
    <w:rsid w:val="008D3D1F"/>
    <w:rsid w:val="008D3E4A"/>
    <w:rsid w:val="008D407E"/>
    <w:rsid w:val="008D4377"/>
    <w:rsid w:val="008D4443"/>
    <w:rsid w:val="008D445E"/>
    <w:rsid w:val="008D48DE"/>
    <w:rsid w:val="008D4AAD"/>
    <w:rsid w:val="008D4ACA"/>
    <w:rsid w:val="008D4B61"/>
    <w:rsid w:val="008D4BCF"/>
    <w:rsid w:val="008D4CB6"/>
    <w:rsid w:val="008D5119"/>
    <w:rsid w:val="008D51FA"/>
    <w:rsid w:val="008D52A0"/>
    <w:rsid w:val="008D5453"/>
    <w:rsid w:val="008D54C3"/>
    <w:rsid w:val="008D5643"/>
    <w:rsid w:val="008D58EC"/>
    <w:rsid w:val="008D5C10"/>
    <w:rsid w:val="008D5C15"/>
    <w:rsid w:val="008D5CED"/>
    <w:rsid w:val="008D5E8A"/>
    <w:rsid w:val="008D614A"/>
    <w:rsid w:val="008D6242"/>
    <w:rsid w:val="008D66AC"/>
    <w:rsid w:val="008D6DD1"/>
    <w:rsid w:val="008D6E7F"/>
    <w:rsid w:val="008D706E"/>
    <w:rsid w:val="008D7430"/>
    <w:rsid w:val="008D75B7"/>
    <w:rsid w:val="008D75FB"/>
    <w:rsid w:val="008D7C9D"/>
    <w:rsid w:val="008E005A"/>
    <w:rsid w:val="008E0433"/>
    <w:rsid w:val="008E0974"/>
    <w:rsid w:val="008E0A48"/>
    <w:rsid w:val="008E0AAD"/>
    <w:rsid w:val="008E0DD0"/>
    <w:rsid w:val="008E0E39"/>
    <w:rsid w:val="008E0E98"/>
    <w:rsid w:val="008E0EC4"/>
    <w:rsid w:val="008E11FE"/>
    <w:rsid w:val="008E125D"/>
    <w:rsid w:val="008E1507"/>
    <w:rsid w:val="008E1592"/>
    <w:rsid w:val="008E1853"/>
    <w:rsid w:val="008E1C21"/>
    <w:rsid w:val="008E1C48"/>
    <w:rsid w:val="008E1D5C"/>
    <w:rsid w:val="008E1DA6"/>
    <w:rsid w:val="008E1DF8"/>
    <w:rsid w:val="008E1FE4"/>
    <w:rsid w:val="008E2448"/>
    <w:rsid w:val="008E250D"/>
    <w:rsid w:val="008E2581"/>
    <w:rsid w:val="008E2606"/>
    <w:rsid w:val="008E2640"/>
    <w:rsid w:val="008E27E9"/>
    <w:rsid w:val="008E2980"/>
    <w:rsid w:val="008E2A7A"/>
    <w:rsid w:val="008E2C32"/>
    <w:rsid w:val="008E2C84"/>
    <w:rsid w:val="008E2F13"/>
    <w:rsid w:val="008E32E4"/>
    <w:rsid w:val="008E3737"/>
    <w:rsid w:val="008E3878"/>
    <w:rsid w:val="008E389C"/>
    <w:rsid w:val="008E3932"/>
    <w:rsid w:val="008E3B76"/>
    <w:rsid w:val="008E4010"/>
    <w:rsid w:val="008E408F"/>
    <w:rsid w:val="008E418E"/>
    <w:rsid w:val="008E4190"/>
    <w:rsid w:val="008E43A1"/>
    <w:rsid w:val="008E4598"/>
    <w:rsid w:val="008E46A7"/>
    <w:rsid w:val="008E5053"/>
    <w:rsid w:val="008E5263"/>
    <w:rsid w:val="008E540B"/>
    <w:rsid w:val="008E5481"/>
    <w:rsid w:val="008E55A4"/>
    <w:rsid w:val="008E56B3"/>
    <w:rsid w:val="008E5730"/>
    <w:rsid w:val="008E5A82"/>
    <w:rsid w:val="008E5C37"/>
    <w:rsid w:val="008E5CE1"/>
    <w:rsid w:val="008E60AF"/>
    <w:rsid w:val="008E6790"/>
    <w:rsid w:val="008E6B5F"/>
    <w:rsid w:val="008E7659"/>
    <w:rsid w:val="008E7666"/>
    <w:rsid w:val="008E7BF7"/>
    <w:rsid w:val="008E7ED5"/>
    <w:rsid w:val="008E7F34"/>
    <w:rsid w:val="008F01EE"/>
    <w:rsid w:val="008F021C"/>
    <w:rsid w:val="008F02EB"/>
    <w:rsid w:val="008F0538"/>
    <w:rsid w:val="008F0830"/>
    <w:rsid w:val="008F0B71"/>
    <w:rsid w:val="008F0BF8"/>
    <w:rsid w:val="008F0CD5"/>
    <w:rsid w:val="008F0F29"/>
    <w:rsid w:val="008F0F5E"/>
    <w:rsid w:val="008F0FA5"/>
    <w:rsid w:val="008F1324"/>
    <w:rsid w:val="008F1526"/>
    <w:rsid w:val="008F166A"/>
    <w:rsid w:val="008F178D"/>
    <w:rsid w:val="008F2066"/>
    <w:rsid w:val="008F209D"/>
    <w:rsid w:val="008F216E"/>
    <w:rsid w:val="008F227C"/>
    <w:rsid w:val="008F22EE"/>
    <w:rsid w:val="008F235E"/>
    <w:rsid w:val="008F2511"/>
    <w:rsid w:val="008F2AF7"/>
    <w:rsid w:val="008F2B15"/>
    <w:rsid w:val="008F2C04"/>
    <w:rsid w:val="008F2C4A"/>
    <w:rsid w:val="008F2DCA"/>
    <w:rsid w:val="008F2EE8"/>
    <w:rsid w:val="008F3335"/>
    <w:rsid w:val="008F33A5"/>
    <w:rsid w:val="008F3FD9"/>
    <w:rsid w:val="008F4010"/>
    <w:rsid w:val="008F40C8"/>
    <w:rsid w:val="008F4190"/>
    <w:rsid w:val="008F4285"/>
    <w:rsid w:val="008F446C"/>
    <w:rsid w:val="008F4569"/>
    <w:rsid w:val="008F49EE"/>
    <w:rsid w:val="008F4E6B"/>
    <w:rsid w:val="008F4F29"/>
    <w:rsid w:val="008F4FBB"/>
    <w:rsid w:val="008F4FFB"/>
    <w:rsid w:val="008F50C8"/>
    <w:rsid w:val="008F523F"/>
    <w:rsid w:val="008F55E3"/>
    <w:rsid w:val="008F5811"/>
    <w:rsid w:val="008F5C6E"/>
    <w:rsid w:val="008F5EAB"/>
    <w:rsid w:val="008F616A"/>
    <w:rsid w:val="008F62D6"/>
    <w:rsid w:val="008F658C"/>
    <w:rsid w:val="008F665E"/>
    <w:rsid w:val="008F699F"/>
    <w:rsid w:val="008F708B"/>
    <w:rsid w:val="008F731A"/>
    <w:rsid w:val="008F749E"/>
    <w:rsid w:val="008F7639"/>
    <w:rsid w:val="008F77CF"/>
    <w:rsid w:val="008F78C9"/>
    <w:rsid w:val="008F7A34"/>
    <w:rsid w:val="008F7CB0"/>
    <w:rsid w:val="008F7E99"/>
    <w:rsid w:val="009001AC"/>
    <w:rsid w:val="00900507"/>
    <w:rsid w:val="00900909"/>
    <w:rsid w:val="00900AE8"/>
    <w:rsid w:val="00900BFA"/>
    <w:rsid w:val="00900D41"/>
    <w:rsid w:val="00900F86"/>
    <w:rsid w:val="009012C6"/>
    <w:rsid w:val="0090144B"/>
    <w:rsid w:val="00901574"/>
    <w:rsid w:val="009022B9"/>
    <w:rsid w:val="00902403"/>
    <w:rsid w:val="009024EB"/>
    <w:rsid w:val="00902890"/>
    <w:rsid w:val="009029E6"/>
    <w:rsid w:val="00902BD1"/>
    <w:rsid w:val="00902CF3"/>
    <w:rsid w:val="00902D9B"/>
    <w:rsid w:val="00902EFE"/>
    <w:rsid w:val="00903392"/>
    <w:rsid w:val="009034A5"/>
    <w:rsid w:val="009034B6"/>
    <w:rsid w:val="00903836"/>
    <w:rsid w:val="0090398F"/>
    <w:rsid w:val="00903FAE"/>
    <w:rsid w:val="0090423C"/>
    <w:rsid w:val="009043B2"/>
    <w:rsid w:val="0090447F"/>
    <w:rsid w:val="009046AC"/>
    <w:rsid w:val="0090470C"/>
    <w:rsid w:val="0090496D"/>
    <w:rsid w:val="00904A06"/>
    <w:rsid w:val="00904B36"/>
    <w:rsid w:val="00904D51"/>
    <w:rsid w:val="0090529F"/>
    <w:rsid w:val="00905330"/>
    <w:rsid w:val="00905357"/>
    <w:rsid w:val="0090538D"/>
    <w:rsid w:val="009054F4"/>
    <w:rsid w:val="009057B4"/>
    <w:rsid w:val="00905B3F"/>
    <w:rsid w:val="00905EEC"/>
    <w:rsid w:val="009060D5"/>
    <w:rsid w:val="00906400"/>
    <w:rsid w:val="0090655D"/>
    <w:rsid w:val="00906847"/>
    <w:rsid w:val="00906907"/>
    <w:rsid w:val="00906A51"/>
    <w:rsid w:val="00906DAA"/>
    <w:rsid w:val="00907185"/>
    <w:rsid w:val="009071CC"/>
    <w:rsid w:val="0090747F"/>
    <w:rsid w:val="00907511"/>
    <w:rsid w:val="00907857"/>
    <w:rsid w:val="00907886"/>
    <w:rsid w:val="00907D22"/>
    <w:rsid w:val="00910060"/>
    <w:rsid w:val="0091009B"/>
    <w:rsid w:val="009101B0"/>
    <w:rsid w:val="009102DC"/>
    <w:rsid w:val="00910566"/>
    <w:rsid w:val="009109FF"/>
    <w:rsid w:val="00910C02"/>
    <w:rsid w:val="00911008"/>
    <w:rsid w:val="00911063"/>
    <w:rsid w:val="00911292"/>
    <w:rsid w:val="00911313"/>
    <w:rsid w:val="009118A2"/>
    <w:rsid w:val="00911950"/>
    <w:rsid w:val="00911AB3"/>
    <w:rsid w:val="00911C8B"/>
    <w:rsid w:val="00911FAD"/>
    <w:rsid w:val="009123F4"/>
    <w:rsid w:val="00912447"/>
    <w:rsid w:val="00912870"/>
    <w:rsid w:val="0091296E"/>
    <w:rsid w:val="00912B1C"/>
    <w:rsid w:val="00912D4E"/>
    <w:rsid w:val="00912DFA"/>
    <w:rsid w:val="0091332B"/>
    <w:rsid w:val="00913342"/>
    <w:rsid w:val="0091367E"/>
    <w:rsid w:val="00913702"/>
    <w:rsid w:val="00913996"/>
    <w:rsid w:val="00913A18"/>
    <w:rsid w:val="00913A1C"/>
    <w:rsid w:val="00913DD4"/>
    <w:rsid w:val="00913F5C"/>
    <w:rsid w:val="009142A2"/>
    <w:rsid w:val="009142F7"/>
    <w:rsid w:val="0091480B"/>
    <w:rsid w:val="00914A96"/>
    <w:rsid w:val="00914B84"/>
    <w:rsid w:val="00914BB4"/>
    <w:rsid w:val="00914BDF"/>
    <w:rsid w:val="00914C4A"/>
    <w:rsid w:val="00914F0C"/>
    <w:rsid w:val="009151A2"/>
    <w:rsid w:val="009154C5"/>
    <w:rsid w:val="00915589"/>
    <w:rsid w:val="0091565F"/>
    <w:rsid w:val="00915770"/>
    <w:rsid w:val="00915A83"/>
    <w:rsid w:val="00915D8E"/>
    <w:rsid w:val="00915E07"/>
    <w:rsid w:val="00915F6F"/>
    <w:rsid w:val="0091603A"/>
    <w:rsid w:val="00916349"/>
    <w:rsid w:val="009163D0"/>
    <w:rsid w:val="009166DB"/>
    <w:rsid w:val="00916A92"/>
    <w:rsid w:val="00916AD4"/>
    <w:rsid w:val="00916B2E"/>
    <w:rsid w:val="00916EB5"/>
    <w:rsid w:val="00916EB8"/>
    <w:rsid w:val="00917004"/>
    <w:rsid w:val="00917527"/>
    <w:rsid w:val="0091775B"/>
    <w:rsid w:val="0091796A"/>
    <w:rsid w:val="00917E12"/>
    <w:rsid w:val="00917E14"/>
    <w:rsid w:val="0092018A"/>
    <w:rsid w:val="00920259"/>
    <w:rsid w:val="009202DD"/>
    <w:rsid w:val="009203BC"/>
    <w:rsid w:val="00920FA9"/>
    <w:rsid w:val="0092177F"/>
    <w:rsid w:val="00921894"/>
    <w:rsid w:val="0092193D"/>
    <w:rsid w:val="00921B60"/>
    <w:rsid w:val="00921C1F"/>
    <w:rsid w:val="009223EE"/>
    <w:rsid w:val="00922485"/>
    <w:rsid w:val="009224EE"/>
    <w:rsid w:val="0092283B"/>
    <w:rsid w:val="00922C2A"/>
    <w:rsid w:val="00922E45"/>
    <w:rsid w:val="00923452"/>
    <w:rsid w:val="009236C5"/>
    <w:rsid w:val="0092390E"/>
    <w:rsid w:val="00923A28"/>
    <w:rsid w:val="00923F51"/>
    <w:rsid w:val="0092412E"/>
    <w:rsid w:val="00924230"/>
    <w:rsid w:val="009242EF"/>
    <w:rsid w:val="00924518"/>
    <w:rsid w:val="009249B7"/>
    <w:rsid w:val="00924B33"/>
    <w:rsid w:val="00924B51"/>
    <w:rsid w:val="00924F83"/>
    <w:rsid w:val="009250A7"/>
    <w:rsid w:val="00925233"/>
    <w:rsid w:val="0092559F"/>
    <w:rsid w:val="00925747"/>
    <w:rsid w:val="0092579C"/>
    <w:rsid w:val="0092588E"/>
    <w:rsid w:val="00925B74"/>
    <w:rsid w:val="00925C29"/>
    <w:rsid w:val="00925C7D"/>
    <w:rsid w:val="00925DE6"/>
    <w:rsid w:val="00925F23"/>
    <w:rsid w:val="009261CB"/>
    <w:rsid w:val="00926226"/>
    <w:rsid w:val="00926279"/>
    <w:rsid w:val="00926AD1"/>
    <w:rsid w:val="00926B07"/>
    <w:rsid w:val="00926C6B"/>
    <w:rsid w:val="00926D66"/>
    <w:rsid w:val="00926FDE"/>
    <w:rsid w:val="009271D1"/>
    <w:rsid w:val="00927343"/>
    <w:rsid w:val="009273EA"/>
    <w:rsid w:val="009276CB"/>
    <w:rsid w:val="0092773A"/>
    <w:rsid w:val="0092777A"/>
    <w:rsid w:val="00927D20"/>
    <w:rsid w:val="00927DAF"/>
    <w:rsid w:val="0093063E"/>
    <w:rsid w:val="009306E0"/>
    <w:rsid w:val="009306E7"/>
    <w:rsid w:val="00930748"/>
    <w:rsid w:val="009307C9"/>
    <w:rsid w:val="009307DA"/>
    <w:rsid w:val="00930956"/>
    <w:rsid w:val="00930AC7"/>
    <w:rsid w:val="00930F07"/>
    <w:rsid w:val="00931096"/>
    <w:rsid w:val="0093128C"/>
    <w:rsid w:val="009312CD"/>
    <w:rsid w:val="009312EE"/>
    <w:rsid w:val="009314D1"/>
    <w:rsid w:val="0093183F"/>
    <w:rsid w:val="00931A15"/>
    <w:rsid w:val="00931A72"/>
    <w:rsid w:val="00931AF3"/>
    <w:rsid w:val="00931E9D"/>
    <w:rsid w:val="009320D9"/>
    <w:rsid w:val="009321EB"/>
    <w:rsid w:val="00932579"/>
    <w:rsid w:val="0093286D"/>
    <w:rsid w:val="00932AAD"/>
    <w:rsid w:val="00932C66"/>
    <w:rsid w:val="00932C9B"/>
    <w:rsid w:val="00932CE6"/>
    <w:rsid w:val="00932D2A"/>
    <w:rsid w:val="00933087"/>
    <w:rsid w:val="00933288"/>
    <w:rsid w:val="0093335B"/>
    <w:rsid w:val="0093348B"/>
    <w:rsid w:val="0093369E"/>
    <w:rsid w:val="009336DE"/>
    <w:rsid w:val="009336E3"/>
    <w:rsid w:val="00933F1A"/>
    <w:rsid w:val="00934201"/>
    <w:rsid w:val="00934355"/>
    <w:rsid w:val="0093436C"/>
    <w:rsid w:val="009347FA"/>
    <w:rsid w:val="00934FF6"/>
    <w:rsid w:val="00935073"/>
    <w:rsid w:val="00935104"/>
    <w:rsid w:val="0093519D"/>
    <w:rsid w:val="00935278"/>
    <w:rsid w:val="00935378"/>
    <w:rsid w:val="0093573D"/>
    <w:rsid w:val="009357E0"/>
    <w:rsid w:val="00935A2B"/>
    <w:rsid w:val="00935DE0"/>
    <w:rsid w:val="00935E1A"/>
    <w:rsid w:val="00936887"/>
    <w:rsid w:val="00936962"/>
    <w:rsid w:val="00936ECC"/>
    <w:rsid w:val="0093713F"/>
    <w:rsid w:val="0093745A"/>
    <w:rsid w:val="00937B05"/>
    <w:rsid w:val="00937DF5"/>
    <w:rsid w:val="009400B3"/>
    <w:rsid w:val="009403F7"/>
    <w:rsid w:val="0094067B"/>
    <w:rsid w:val="009407AA"/>
    <w:rsid w:val="00940A13"/>
    <w:rsid w:val="00940CC3"/>
    <w:rsid w:val="00941062"/>
    <w:rsid w:val="0094121F"/>
    <w:rsid w:val="00941429"/>
    <w:rsid w:val="009416CA"/>
    <w:rsid w:val="00941943"/>
    <w:rsid w:val="00941D7D"/>
    <w:rsid w:val="00941DA2"/>
    <w:rsid w:val="00941DE1"/>
    <w:rsid w:val="0094240B"/>
    <w:rsid w:val="0094251E"/>
    <w:rsid w:val="0094259E"/>
    <w:rsid w:val="009425FB"/>
    <w:rsid w:val="00942DC2"/>
    <w:rsid w:val="0094306B"/>
    <w:rsid w:val="00943287"/>
    <w:rsid w:val="009435C6"/>
    <w:rsid w:val="009436EA"/>
    <w:rsid w:val="009437E8"/>
    <w:rsid w:val="00943861"/>
    <w:rsid w:val="00943879"/>
    <w:rsid w:val="00943ABA"/>
    <w:rsid w:val="00943BEA"/>
    <w:rsid w:val="0094404E"/>
    <w:rsid w:val="009442C0"/>
    <w:rsid w:val="00944434"/>
    <w:rsid w:val="009444C8"/>
    <w:rsid w:val="009446A4"/>
    <w:rsid w:val="00944A8A"/>
    <w:rsid w:val="00944ECC"/>
    <w:rsid w:val="0094506A"/>
    <w:rsid w:val="0094551E"/>
    <w:rsid w:val="00945A77"/>
    <w:rsid w:val="00945F44"/>
    <w:rsid w:val="00946000"/>
    <w:rsid w:val="0094608D"/>
    <w:rsid w:val="009466B0"/>
    <w:rsid w:val="0094672C"/>
    <w:rsid w:val="00946C39"/>
    <w:rsid w:val="00946F1C"/>
    <w:rsid w:val="00946FB2"/>
    <w:rsid w:val="0094702F"/>
    <w:rsid w:val="009471B4"/>
    <w:rsid w:val="009473E9"/>
    <w:rsid w:val="0094746D"/>
    <w:rsid w:val="00947682"/>
    <w:rsid w:val="009503FB"/>
    <w:rsid w:val="00950B84"/>
    <w:rsid w:val="00950F4C"/>
    <w:rsid w:val="009511BF"/>
    <w:rsid w:val="009513F8"/>
    <w:rsid w:val="009514D7"/>
    <w:rsid w:val="0095180B"/>
    <w:rsid w:val="00951B15"/>
    <w:rsid w:val="00951CB0"/>
    <w:rsid w:val="00951EC2"/>
    <w:rsid w:val="00951F4D"/>
    <w:rsid w:val="009521A7"/>
    <w:rsid w:val="009522CD"/>
    <w:rsid w:val="009522E1"/>
    <w:rsid w:val="00952303"/>
    <w:rsid w:val="009523A2"/>
    <w:rsid w:val="00952538"/>
    <w:rsid w:val="0095282E"/>
    <w:rsid w:val="00952933"/>
    <w:rsid w:val="00952F7D"/>
    <w:rsid w:val="009530F4"/>
    <w:rsid w:val="00953146"/>
    <w:rsid w:val="00953712"/>
    <w:rsid w:val="00953816"/>
    <w:rsid w:val="009539C8"/>
    <w:rsid w:val="00953D24"/>
    <w:rsid w:val="00954812"/>
    <w:rsid w:val="00954AB5"/>
    <w:rsid w:val="00954ED6"/>
    <w:rsid w:val="009554AC"/>
    <w:rsid w:val="009556EC"/>
    <w:rsid w:val="00955A62"/>
    <w:rsid w:val="00955B81"/>
    <w:rsid w:val="00955E51"/>
    <w:rsid w:val="009560CF"/>
    <w:rsid w:val="00956437"/>
    <w:rsid w:val="009564ED"/>
    <w:rsid w:val="00956543"/>
    <w:rsid w:val="0095666C"/>
    <w:rsid w:val="00956746"/>
    <w:rsid w:val="00956BD5"/>
    <w:rsid w:val="00956D42"/>
    <w:rsid w:val="00957064"/>
    <w:rsid w:val="009571C2"/>
    <w:rsid w:val="009571DD"/>
    <w:rsid w:val="009572C0"/>
    <w:rsid w:val="009573F4"/>
    <w:rsid w:val="009574B4"/>
    <w:rsid w:val="00957717"/>
    <w:rsid w:val="009579AA"/>
    <w:rsid w:val="009579DB"/>
    <w:rsid w:val="00957BBA"/>
    <w:rsid w:val="00957C2A"/>
    <w:rsid w:val="00957D15"/>
    <w:rsid w:val="0096067D"/>
    <w:rsid w:val="00960740"/>
    <w:rsid w:val="009607EB"/>
    <w:rsid w:val="00960913"/>
    <w:rsid w:val="00960B90"/>
    <w:rsid w:val="00960E2F"/>
    <w:rsid w:val="00961136"/>
    <w:rsid w:val="0096124D"/>
    <w:rsid w:val="0096131E"/>
    <w:rsid w:val="0096158E"/>
    <w:rsid w:val="00961880"/>
    <w:rsid w:val="00961D52"/>
    <w:rsid w:val="00961EAD"/>
    <w:rsid w:val="00961FDA"/>
    <w:rsid w:val="00962186"/>
    <w:rsid w:val="00962408"/>
    <w:rsid w:val="00962877"/>
    <w:rsid w:val="0096287F"/>
    <w:rsid w:val="00962DC7"/>
    <w:rsid w:val="0096304D"/>
    <w:rsid w:val="0096328D"/>
    <w:rsid w:val="009632B5"/>
    <w:rsid w:val="009633DB"/>
    <w:rsid w:val="009635D8"/>
    <w:rsid w:val="009636B1"/>
    <w:rsid w:val="0096393B"/>
    <w:rsid w:val="00963961"/>
    <w:rsid w:val="00963A1F"/>
    <w:rsid w:val="00963DAD"/>
    <w:rsid w:val="00963E8A"/>
    <w:rsid w:val="00963F7E"/>
    <w:rsid w:val="009640F8"/>
    <w:rsid w:val="0096451C"/>
    <w:rsid w:val="00964580"/>
    <w:rsid w:val="00964860"/>
    <w:rsid w:val="00965238"/>
    <w:rsid w:val="00965562"/>
    <w:rsid w:val="009656EA"/>
    <w:rsid w:val="00965C8C"/>
    <w:rsid w:val="00965CC7"/>
    <w:rsid w:val="0096616D"/>
    <w:rsid w:val="009663E1"/>
    <w:rsid w:val="009666D4"/>
    <w:rsid w:val="00966B07"/>
    <w:rsid w:val="00966BFF"/>
    <w:rsid w:val="00966C00"/>
    <w:rsid w:val="00966DC4"/>
    <w:rsid w:val="00966DEC"/>
    <w:rsid w:val="00967089"/>
    <w:rsid w:val="00967322"/>
    <w:rsid w:val="0096734B"/>
    <w:rsid w:val="00967488"/>
    <w:rsid w:val="00967506"/>
    <w:rsid w:val="00967565"/>
    <w:rsid w:val="009675F5"/>
    <w:rsid w:val="00967701"/>
    <w:rsid w:val="009679E2"/>
    <w:rsid w:val="00967B6A"/>
    <w:rsid w:val="00967DF3"/>
    <w:rsid w:val="00970635"/>
    <w:rsid w:val="009707EE"/>
    <w:rsid w:val="009708A6"/>
    <w:rsid w:val="00970A6E"/>
    <w:rsid w:val="00970BAE"/>
    <w:rsid w:val="00970D36"/>
    <w:rsid w:val="00970EE3"/>
    <w:rsid w:val="0097144B"/>
    <w:rsid w:val="00971585"/>
    <w:rsid w:val="00971E00"/>
    <w:rsid w:val="0097223A"/>
    <w:rsid w:val="00972409"/>
    <w:rsid w:val="0097254A"/>
    <w:rsid w:val="00972BC9"/>
    <w:rsid w:val="00972D61"/>
    <w:rsid w:val="00972EEF"/>
    <w:rsid w:val="009731A2"/>
    <w:rsid w:val="00973216"/>
    <w:rsid w:val="009736F5"/>
    <w:rsid w:val="00973728"/>
    <w:rsid w:val="0097376C"/>
    <w:rsid w:val="0097384E"/>
    <w:rsid w:val="00973A09"/>
    <w:rsid w:val="00973BE6"/>
    <w:rsid w:val="00973CBD"/>
    <w:rsid w:val="00973CDE"/>
    <w:rsid w:val="00974001"/>
    <w:rsid w:val="00974155"/>
    <w:rsid w:val="00974696"/>
    <w:rsid w:val="00974C2B"/>
    <w:rsid w:val="00974DAA"/>
    <w:rsid w:val="00974E6A"/>
    <w:rsid w:val="00974FC5"/>
    <w:rsid w:val="00975143"/>
    <w:rsid w:val="00975481"/>
    <w:rsid w:val="009754AB"/>
    <w:rsid w:val="0097563A"/>
    <w:rsid w:val="009757B2"/>
    <w:rsid w:val="00975F3F"/>
    <w:rsid w:val="0097638D"/>
    <w:rsid w:val="009764E1"/>
    <w:rsid w:val="009764EA"/>
    <w:rsid w:val="0097662E"/>
    <w:rsid w:val="00976DF0"/>
    <w:rsid w:val="00976E1C"/>
    <w:rsid w:val="00976F4C"/>
    <w:rsid w:val="009770E0"/>
    <w:rsid w:val="00977446"/>
    <w:rsid w:val="00977718"/>
    <w:rsid w:val="00977A1B"/>
    <w:rsid w:val="00977B61"/>
    <w:rsid w:val="00977D3B"/>
    <w:rsid w:val="009800EA"/>
    <w:rsid w:val="00980281"/>
    <w:rsid w:val="009804C6"/>
    <w:rsid w:val="009805FB"/>
    <w:rsid w:val="009806FB"/>
    <w:rsid w:val="0098084D"/>
    <w:rsid w:val="0098094B"/>
    <w:rsid w:val="00980CAB"/>
    <w:rsid w:val="0098109C"/>
    <w:rsid w:val="009814A1"/>
    <w:rsid w:val="00981755"/>
    <w:rsid w:val="00981E5A"/>
    <w:rsid w:val="00981E9D"/>
    <w:rsid w:val="00981EDC"/>
    <w:rsid w:val="00981F02"/>
    <w:rsid w:val="0098209B"/>
    <w:rsid w:val="009821A0"/>
    <w:rsid w:val="00982438"/>
    <w:rsid w:val="0098247B"/>
    <w:rsid w:val="0098260C"/>
    <w:rsid w:val="009827CC"/>
    <w:rsid w:val="00982877"/>
    <w:rsid w:val="0098288F"/>
    <w:rsid w:val="00982A95"/>
    <w:rsid w:val="00982AD0"/>
    <w:rsid w:val="00982B46"/>
    <w:rsid w:val="00982B5B"/>
    <w:rsid w:val="00982B74"/>
    <w:rsid w:val="009832D7"/>
    <w:rsid w:val="0098342E"/>
    <w:rsid w:val="00983434"/>
    <w:rsid w:val="00983445"/>
    <w:rsid w:val="00983D1E"/>
    <w:rsid w:val="00983ED9"/>
    <w:rsid w:val="009841DD"/>
    <w:rsid w:val="0098425A"/>
    <w:rsid w:val="0098434D"/>
    <w:rsid w:val="0098458F"/>
    <w:rsid w:val="009845CA"/>
    <w:rsid w:val="009847D7"/>
    <w:rsid w:val="00984A2D"/>
    <w:rsid w:val="00984B74"/>
    <w:rsid w:val="0098508C"/>
    <w:rsid w:val="00985148"/>
    <w:rsid w:val="00985221"/>
    <w:rsid w:val="0098540E"/>
    <w:rsid w:val="009858FC"/>
    <w:rsid w:val="009859F5"/>
    <w:rsid w:val="00985C25"/>
    <w:rsid w:val="00985C9B"/>
    <w:rsid w:val="00985DBA"/>
    <w:rsid w:val="00986B26"/>
    <w:rsid w:val="00986EC0"/>
    <w:rsid w:val="009870F3"/>
    <w:rsid w:val="009872E6"/>
    <w:rsid w:val="0098739F"/>
    <w:rsid w:val="009874C0"/>
    <w:rsid w:val="00987833"/>
    <w:rsid w:val="00987B6A"/>
    <w:rsid w:val="00987C51"/>
    <w:rsid w:val="0099012F"/>
    <w:rsid w:val="009901D9"/>
    <w:rsid w:val="009903A1"/>
    <w:rsid w:val="009904C9"/>
    <w:rsid w:val="009906E9"/>
    <w:rsid w:val="0099070E"/>
    <w:rsid w:val="00990E8B"/>
    <w:rsid w:val="00990F4B"/>
    <w:rsid w:val="009910E7"/>
    <w:rsid w:val="009915F2"/>
    <w:rsid w:val="009929C9"/>
    <w:rsid w:val="00992AFF"/>
    <w:rsid w:val="00992C67"/>
    <w:rsid w:val="00992DFE"/>
    <w:rsid w:val="00992EFD"/>
    <w:rsid w:val="009932D5"/>
    <w:rsid w:val="00993527"/>
    <w:rsid w:val="009935AE"/>
    <w:rsid w:val="009937C9"/>
    <w:rsid w:val="00993854"/>
    <w:rsid w:val="0099394C"/>
    <w:rsid w:val="00993A57"/>
    <w:rsid w:val="00993E38"/>
    <w:rsid w:val="00993FF3"/>
    <w:rsid w:val="00994264"/>
    <w:rsid w:val="0099434A"/>
    <w:rsid w:val="009945A6"/>
    <w:rsid w:val="00994662"/>
    <w:rsid w:val="0099494B"/>
    <w:rsid w:val="009949C4"/>
    <w:rsid w:val="0099504D"/>
    <w:rsid w:val="00995373"/>
    <w:rsid w:val="00995615"/>
    <w:rsid w:val="0099583A"/>
    <w:rsid w:val="009958C8"/>
    <w:rsid w:val="0099594C"/>
    <w:rsid w:val="00995A53"/>
    <w:rsid w:val="00995A9D"/>
    <w:rsid w:val="00996006"/>
    <w:rsid w:val="0099608F"/>
    <w:rsid w:val="00996343"/>
    <w:rsid w:val="0099636C"/>
    <w:rsid w:val="00996484"/>
    <w:rsid w:val="00996864"/>
    <w:rsid w:val="0099689C"/>
    <w:rsid w:val="00996925"/>
    <w:rsid w:val="009969A8"/>
    <w:rsid w:val="009969B2"/>
    <w:rsid w:val="00996DBF"/>
    <w:rsid w:val="00996F5A"/>
    <w:rsid w:val="00997006"/>
    <w:rsid w:val="00997349"/>
    <w:rsid w:val="009973C3"/>
    <w:rsid w:val="00997859"/>
    <w:rsid w:val="00997CAF"/>
    <w:rsid w:val="00997FBD"/>
    <w:rsid w:val="009A00ED"/>
    <w:rsid w:val="009A0165"/>
    <w:rsid w:val="009A0459"/>
    <w:rsid w:val="009A0568"/>
    <w:rsid w:val="009A058C"/>
    <w:rsid w:val="009A08C6"/>
    <w:rsid w:val="009A0D64"/>
    <w:rsid w:val="009A11BA"/>
    <w:rsid w:val="009A11E2"/>
    <w:rsid w:val="009A12AF"/>
    <w:rsid w:val="009A131A"/>
    <w:rsid w:val="009A14B5"/>
    <w:rsid w:val="009A1AEA"/>
    <w:rsid w:val="009A1C40"/>
    <w:rsid w:val="009A1D75"/>
    <w:rsid w:val="009A1ED0"/>
    <w:rsid w:val="009A1EF9"/>
    <w:rsid w:val="009A2067"/>
    <w:rsid w:val="009A232C"/>
    <w:rsid w:val="009A24A7"/>
    <w:rsid w:val="009A2622"/>
    <w:rsid w:val="009A2777"/>
    <w:rsid w:val="009A27CC"/>
    <w:rsid w:val="009A2C89"/>
    <w:rsid w:val="009A3048"/>
    <w:rsid w:val="009A31DC"/>
    <w:rsid w:val="009A3543"/>
    <w:rsid w:val="009A3794"/>
    <w:rsid w:val="009A37EA"/>
    <w:rsid w:val="009A3A1B"/>
    <w:rsid w:val="009A3C4F"/>
    <w:rsid w:val="009A3EB9"/>
    <w:rsid w:val="009A3F35"/>
    <w:rsid w:val="009A3F61"/>
    <w:rsid w:val="009A4592"/>
    <w:rsid w:val="009A4936"/>
    <w:rsid w:val="009A49D8"/>
    <w:rsid w:val="009A4A60"/>
    <w:rsid w:val="009A4B17"/>
    <w:rsid w:val="009A4E21"/>
    <w:rsid w:val="009A501B"/>
    <w:rsid w:val="009A5302"/>
    <w:rsid w:val="009A5390"/>
    <w:rsid w:val="009A57B9"/>
    <w:rsid w:val="009A59C1"/>
    <w:rsid w:val="009A5CC1"/>
    <w:rsid w:val="009A5CE4"/>
    <w:rsid w:val="009A5EF3"/>
    <w:rsid w:val="009A636F"/>
    <w:rsid w:val="009A676F"/>
    <w:rsid w:val="009A6F84"/>
    <w:rsid w:val="009A6FE4"/>
    <w:rsid w:val="009A7036"/>
    <w:rsid w:val="009A72B0"/>
    <w:rsid w:val="009A7926"/>
    <w:rsid w:val="009A7BE0"/>
    <w:rsid w:val="009A7F91"/>
    <w:rsid w:val="009B054B"/>
    <w:rsid w:val="009B062F"/>
    <w:rsid w:val="009B0BB8"/>
    <w:rsid w:val="009B0CC8"/>
    <w:rsid w:val="009B0EFE"/>
    <w:rsid w:val="009B111E"/>
    <w:rsid w:val="009B12C7"/>
    <w:rsid w:val="009B15AE"/>
    <w:rsid w:val="009B1A48"/>
    <w:rsid w:val="009B1BB7"/>
    <w:rsid w:val="009B1D6D"/>
    <w:rsid w:val="009B1F0F"/>
    <w:rsid w:val="009B20EB"/>
    <w:rsid w:val="009B2177"/>
    <w:rsid w:val="009B22A7"/>
    <w:rsid w:val="009B235B"/>
    <w:rsid w:val="009B2528"/>
    <w:rsid w:val="009B272E"/>
    <w:rsid w:val="009B27EF"/>
    <w:rsid w:val="009B2B90"/>
    <w:rsid w:val="009B3468"/>
    <w:rsid w:val="009B34D7"/>
    <w:rsid w:val="009B3821"/>
    <w:rsid w:val="009B4228"/>
    <w:rsid w:val="009B43C9"/>
    <w:rsid w:val="009B4544"/>
    <w:rsid w:val="009B471B"/>
    <w:rsid w:val="009B4940"/>
    <w:rsid w:val="009B4E5D"/>
    <w:rsid w:val="009B4F5C"/>
    <w:rsid w:val="009B506D"/>
    <w:rsid w:val="009B506E"/>
    <w:rsid w:val="009B5303"/>
    <w:rsid w:val="009B530B"/>
    <w:rsid w:val="009B5386"/>
    <w:rsid w:val="009B53A7"/>
    <w:rsid w:val="009B55C0"/>
    <w:rsid w:val="009B55C7"/>
    <w:rsid w:val="009B55FE"/>
    <w:rsid w:val="009B587D"/>
    <w:rsid w:val="009B58DA"/>
    <w:rsid w:val="009B5994"/>
    <w:rsid w:val="009B5C9C"/>
    <w:rsid w:val="009B5D4F"/>
    <w:rsid w:val="009B5DD7"/>
    <w:rsid w:val="009B6344"/>
    <w:rsid w:val="009B66FE"/>
    <w:rsid w:val="009B6748"/>
    <w:rsid w:val="009B6764"/>
    <w:rsid w:val="009B67F4"/>
    <w:rsid w:val="009B6AB8"/>
    <w:rsid w:val="009B6B0D"/>
    <w:rsid w:val="009B6C7D"/>
    <w:rsid w:val="009B714A"/>
    <w:rsid w:val="009B7180"/>
    <w:rsid w:val="009B7183"/>
    <w:rsid w:val="009B726D"/>
    <w:rsid w:val="009B72AD"/>
    <w:rsid w:val="009B73B6"/>
    <w:rsid w:val="009B75B5"/>
    <w:rsid w:val="009B776E"/>
    <w:rsid w:val="009B7F6D"/>
    <w:rsid w:val="009B7F72"/>
    <w:rsid w:val="009B7FC7"/>
    <w:rsid w:val="009C0008"/>
    <w:rsid w:val="009C0261"/>
    <w:rsid w:val="009C02E7"/>
    <w:rsid w:val="009C0419"/>
    <w:rsid w:val="009C08F7"/>
    <w:rsid w:val="009C0AFA"/>
    <w:rsid w:val="009C0B12"/>
    <w:rsid w:val="009C0BAB"/>
    <w:rsid w:val="009C0FF1"/>
    <w:rsid w:val="009C10CD"/>
    <w:rsid w:val="009C1331"/>
    <w:rsid w:val="009C1571"/>
    <w:rsid w:val="009C187E"/>
    <w:rsid w:val="009C192F"/>
    <w:rsid w:val="009C1933"/>
    <w:rsid w:val="009C1A29"/>
    <w:rsid w:val="009C1B92"/>
    <w:rsid w:val="009C205D"/>
    <w:rsid w:val="009C20AF"/>
    <w:rsid w:val="009C2210"/>
    <w:rsid w:val="009C267A"/>
    <w:rsid w:val="009C2A84"/>
    <w:rsid w:val="009C2C5A"/>
    <w:rsid w:val="009C2FD1"/>
    <w:rsid w:val="009C330D"/>
    <w:rsid w:val="009C34AB"/>
    <w:rsid w:val="009C359F"/>
    <w:rsid w:val="009C35C9"/>
    <w:rsid w:val="009C3603"/>
    <w:rsid w:val="009C36E4"/>
    <w:rsid w:val="009C3AF9"/>
    <w:rsid w:val="009C406B"/>
    <w:rsid w:val="009C40DC"/>
    <w:rsid w:val="009C42F5"/>
    <w:rsid w:val="009C4565"/>
    <w:rsid w:val="009C45D6"/>
    <w:rsid w:val="009C45DC"/>
    <w:rsid w:val="009C48D0"/>
    <w:rsid w:val="009C49A6"/>
    <w:rsid w:val="009C4ADF"/>
    <w:rsid w:val="009C4CD1"/>
    <w:rsid w:val="009C4D91"/>
    <w:rsid w:val="009C500B"/>
    <w:rsid w:val="009C5031"/>
    <w:rsid w:val="009C5510"/>
    <w:rsid w:val="009C574C"/>
    <w:rsid w:val="009C665E"/>
    <w:rsid w:val="009C6874"/>
    <w:rsid w:val="009C68C7"/>
    <w:rsid w:val="009C6C19"/>
    <w:rsid w:val="009C6C73"/>
    <w:rsid w:val="009C707E"/>
    <w:rsid w:val="009C728F"/>
    <w:rsid w:val="009C7674"/>
    <w:rsid w:val="009C7817"/>
    <w:rsid w:val="009C7AB3"/>
    <w:rsid w:val="009C7B02"/>
    <w:rsid w:val="009C7B82"/>
    <w:rsid w:val="009C7C61"/>
    <w:rsid w:val="009C7C9D"/>
    <w:rsid w:val="009C7D53"/>
    <w:rsid w:val="009D08C8"/>
    <w:rsid w:val="009D0B5B"/>
    <w:rsid w:val="009D0C15"/>
    <w:rsid w:val="009D0CA3"/>
    <w:rsid w:val="009D0D49"/>
    <w:rsid w:val="009D116E"/>
    <w:rsid w:val="009D1B57"/>
    <w:rsid w:val="009D1DE1"/>
    <w:rsid w:val="009D21E9"/>
    <w:rsid w:val="009D2232"/>
    <w:rsid w:val="009D260C"/>
    <w:rsid w:val="009D26A6"/>
    <w:rsid w:val="009D28A1"/>
    <w:rsid w:val="009D2957"/>
    <w:rsid w:val="009D2EF0"/>
    <w:rsid w:val="009D2FC2"/>
    <w:rsid w:val="009D3333"/>
    <w:rsid w:val="009D35FB"/>
    <w:rsid w:val="009D368D"/>
    <w:rsid w:val="009D3883"/>
    <w:rsid w:val="009D3CE6"/>
    <w:rsid w:val="009D403B"/>
    <w:rsid w:val="009D41F9"/>
    <w:rsid w:val="009D45CE"/>
    <w:rsid w:val="009D4D66"/>
    <w:rsid w:val="009D51CC"/>
    <w:rsid w:val="009D5230"/>
    <w:rsid w:val="009D54B8"/>
    <w:rsid w:val="009D57E8"/>
    <w:rsid w:val="009D591C"/>
    <w:rsid w:val="009D5989"/>
    <w:rsid w:val="009D664D"/>
    <w:rsid w:val="009D6697"/>
    <w:rsid w:val="009D676E"/>
    <w:rsid w:val="009D67DB"/>
    <w:rsid w:val="009D68BA"/>
    <w:rsid w:val="009D6904"/>
    <w:rsid w:val="009D6997"/>
    <w:rsid w:val="009D6BF2"/>
    <w:rsid w:val="009D6C5F"/>
    <w:rsid w:val="009D6E6B"/>
    <w:rsid w:val="009D6EC6"/>
    <w:rsid w:val="009D75BF"/>
    <w:rsid w:val="009D7633"/>
    <w:rsid w:val="009D765C"/>
    <w:rsid w:val="009D779C"/>
    <w:rsid w:val="009D7C11"/>
    <w:rsid w:val="009D7EA9"/>
    <w:rsid w:val="009E008F"/>
    <w:rsid w:val="009E06CB"/>
    <w:rsid w:val="009E06D6"/>
    <w:rsid w:val="009E0780"/>
    <w:rsid w:val="009E08E5"/>
    <w:rsid w:val="009E0C76"/>
    <w:rsid w:val="009E114B"/>
    <w:rsid w:val="009E123E"/>
    <w:rsid w:val="009E15DB"/>
    <w:rsid w:val="009E1BF3"/>
    <w:rsid w:val="009E1CD6"/>
    <w:rsid w:val="009E1E30"/>
    <w:rsid w:val="009E2239"/>
    <w:rsid w:val="009E2498"/>
    <w:rsid w:val="009E257B"/>
    <w:rsid w:val="009E285A"/>
    <w:rsid w:val="009E29FB"/>
    <w:rsid w:val="009E2AA3"/>
    <w:rsid w:val="009E2BCC"/>
    <w:rsid w:val="009E2C5A"/>
    <w:rsid w:val="009E2D98"/>
    <w:rsid w:val="009E3462"/>
    <w:rsid w:val="009E370E"/>
    <w:rsid w:val="009E372F"/>
    <w:rsid w:val="009E3B79"/>
    <w:rsid w:val="009E3FA8"/>
    <w:rsid w:val="009E413B"/>
    <w:rsid w:val="009E4400"/>
    <w:rsid w:val="009E4BC7"/>
    <w:rsid w:val="009E4BFC"/>
    <w:rsid w:val="009E4DC1"/>
    <w:rsid w:val="009E572B"/>
    <w:rsid w:val="009E5F31"/>
    <w:rsid w:val="009E606C"/>
    <w:rsid w:val="009E69F4"/>
    <w:rsid w:val="009E6D9D"/>
    <w:rsid w:val="009E704C"/>
    <w:rsid w:val="009E73CD"/>
    <w:rsid w:val="009E7490"/>
    <w:rsid w:val="009E791C"/>
    <w:rsid w:val="009F0021"/>
    <w:rsid w:val="009F00A8"/>
    <w:rsid w:val="009F0346"/>
    <w:rsid w:val="009F069E"/>
    <w:rsid w:val="009F07BD"/>
    <w:rsid w:val="009F0883"/>
    <w:rsid w:val="009F08DA"/>
    <w:rsid w:val="009F099A"/>
    <w:rsid w:val="009F0B72"/>
    <w:rsid w:val="009F0CCF"/>
    <w:rsid w:val="009F0EB9"/>
    <w:rsid w:val="009F0FF1"/>
    <w:rsid w:val="009F1365"/>
    <w:rsid w:val="009F1409"/>
    <w:rsid w:val="009F1793"/>
    <w:rsid w:val="009F1897"/>
    <w:rsid w:val="009F1F04"/>
    <w:rsid w:val="009F249E"/>
    <w:rsid w:val="009F280E"/>
    <w:rsid w:val="009F290E"/>
    <w:rsid w:val="009F2A92"/>
    <w:rsid w:val="009F2AB0"/>
    <w:rsid w:val="009F2ACE"/>
    <w:rsid w:val="009F2B3A"/>
    <w:rsid w:val="009F2BB5"/>
    <w:rsid w:val="009F317C"/>
    <w:rsid w:val="009F36A3"/>
    <w:rsid w:val="009F3794"/>
    <w:rsid w:val="009F3815"/>
    <w:rsid w:val="009F3962"/>
    <w:rsid w:val="009F3D7A"/>
    <w:rsid w:val="009F3DE1"/>
    <w:rsid w:val="009F3F8E"/>
    <w:rsid w:val="009F4524"/>
    <w:rsid w:val="009F45CD"/>
    <w:rsid w:val="009F491D"/>
    <w:rsid w:val="009F4BFF"/>
    <w:rsid w:val="009F4C24"/>
    <w:rsid w:val="009F4E69"/>
    <w:rsid w:val="009F5123"/>
    <w:rsid w:val="009F557F"/>
    <w:rsid w:val="009F5739"/>
    <w:rsid w:val="009F5874"/>
    <w:rsid w:val="009F5957"/>
    <w:rsid w:val="009F5A0B"/>
    <w:rsid w:val="009F5AEC"/>
    <w:rsid w:val="009F5B93"/>
    <w:rsid w:val="009F62DF"/>
    <w:rsid w:val="009F633E"/>
    <w:rsid w:val="009F641C"/>
    <w:rsid w:val="009F677A"/>
    <w:rsid w:val="009F6CA3"/>
    <w:rsid w:val="009F6D4E"/>
    <w:rsid w:val="009F6EC8"/>
    <w:rsid w:val="009F75C6"/>
    <w:rsid w:val="009F7BC0"/>
    <w:rsid w:val="009F7D9C"/>
    <w:rsid w:val="00A0011B"/>
    <w:rsid w:val="00A001A3"/>
    <w:rsid w:val="00A002E1"/>
    <w:rsid w:val="00A00321"/>
    <w:rsid w:val="00A00364"/>
    <w:rsid w:val="00A00780"/>
    <w:rsid w:val="00A008E3"/>
    <w:rsid w:val="00A008ED"/>
    <w:rsid w:val="00A00B13"/>
    <w:rsid w:val="00A00DF2"/>
    <w:rsid w:val="00A00E0F"/>
    <w:rsid w:val="00A00EAF"/>
    <w:rsid w:val="00A00ED8"/>
    <w:rsid w:val="00A010FD"/>
    <w:rsid w:val="00A011B0"/>
    <w:rsid w:val="00A01218"/>
    <w:rsid w:val="00A0157B"/>
    <w:rsid w:val="00A015A1"/>
    <w:rsid w:val="00A0166D"/>
    <w:rsid w:val="00A016F8"/>
    <w:rsid w:val="00A0197C"/>
    <w:rsid w:val="00A01B81"/>
    <w:rsid w:val="00A01CA8"/>
    <w:rsid w:val="00A01D5E"/>
    <w:rsid w:val="00A0228B"/>
    <w:rsid w:val="00A025A7"/>
    <w:rsid w:val="00A025E6"/>
    <w:rsid w:val="00A02A62"/>
    <w:rsid w:val="00A02C97"/>
    <w:rsid w:val="00A02D8C"/>
    <w:rsid w:val="00A03123"/>
    <w:rsid w:val="00A032F8"/>
    <w:rsid w:val="00A0330F"/>
    <w:rsid w:val="00A033CE"/>
    <w:rsid w:val="00A033DD"/>
    <w:rsid w:val="00A0341A"/>
    <w:rsid w:val="00A0343D"/>
    <w:rsid w:val="00A034B4"/>
    <w:rsid w:val="00A03573"/>
    <w:rsid w:val="00A03576"/>
    <w:rsid w:val="00A03F58"/>
    <w:rsid w:val="00A042A9"/>
    <w:rsid w:val="00A04465"/>
    <w:rsid w:val="00A046EC"/>
    <w:rsid w:val="00A04918"/>
    <w:rsid w:val="00A0498B"/>
    <w:rsid w:val="00A04BC4"/>
    <w:rsid w:val="00A04C3E"/>
    <w:rsid w:val="00A04DF5"/>
    <w:rsid w:val="00A0533E"/>
    <w:rsid w:val="00A0542A"/>
    <w:rsid w:val="00A054B8"/>
    <w:rsid w:val="00A05D58"/>
    <w:rsid w:val="00A05DFA"/>
    <w:rsid w:val="00A06065"/>
    <w:rsid w:val="00A06096"/>
    <w:rsid w:val="00A0617B"/>
    <w:rsid w:val="00A061BD"/>
    <w:rsid w:val="00A06237"/>
    <w:rsid w:val="00A06626"/>
    <w:rsid w:val="00A0662C"/>
    <w:rsid w:val="00A06711"/>
    <w:rsid w:val="00A067DE"/>
    <w:rsid w:val="00A068E2"/>
    <w:rsid w:val="00A06A6A"/>
    <w:rsid w:val="00A06DCE"/>
    <w:rsid w:val="00A0723E"/>
    <w:rsid w:val="00A07469"/>
    <w:rsid w:val="00A074BB"/>
    <w:rsid w:val="00A076C6"/>
    <w:rsid w:val="00A076CD"/>
    <w:rsid w:val="00A0791A"/>
    <w:rsid w:val="00A07AA3"/>
    <w:rsid w:val="00A07B33"/>
    <w:rsid w:val="00A102E9"/>
    <w:rsid w:val="00A104DA"/>
    <w:rsid w:val="00A10734"/>
    <w:rsid w:val="00A109E6"/>
    <w:rsid w:val="00A10CA5"/>
    <w:rsid w:val="00A10D55"/>
    <w:rsid w:val="00A10F9B"/>
    <w:rsid w:val="00A10FA9"/>
    <w:rsid w:val="00A1132F"/>
    <w:rsid w:val="00A113FE"/>
    <w:rsid w:val="00A11507"/>
    <w:rsid w:val="00A115F5"/>
    <w:rsid w:val="00A11639"/>
    <w:rsid w:val="00A11C21"/>
    <w:rsid w:val="00A12068"/>
    <w:rsid w:val="00A120BA"/>
    <w:rsid w:val="00A12133"/>
    <w:rsid w:val="00A1227F"/>
    <w:rsid w:val="00A12398"/>
    <w:rsid w:val="00A123A0"/>
    <w:rsid w:val="00A123CE"/>
    <w:rsid w:val="00A12688"/>
    <w:rsid w:val="00A129FE"/>
    <w:rsid w:val="00A12AB4"/>
    <w:rsid w:val="00A12BF1"/>
    <w:rsid w:val="00A12C30"/>
    <w:rsid w:val="00A12CEB"/>
    <w:rsid w:val="00A12D09"/>
    <w:rsid w:val="00A12DCD"/>
    <w:rsid w:val="00A12E2D"/>
    <w:rsid w:val="00A12FBB"/>
    <w:rsid w:val="00A13169"/>
    <w:rsid w:val="00A13495"/>
    <w:rsid w:val="00A139DD"/>
    <w:rsid w:val="00A13AC0"/>
    <w:rsid w:val="00A13B24"/>
    <w:rsid w:val="00A13CC8"/>
    <w:rsid w:val="00A13D4D"/>
    <w:rsid w:val="00A13DBC"/>
    <w:rsid w:val="00A13F6A"/>
    <w:rsid w:val="00A1414B"/>
    <w:rsid w:val="00A14172"/>
    <w:rsid w:val="00A142C4"/>
    <w:rsid w:val="00A143BC"/>
    <w:rsid w:val="00A14880"/>
    <w:rsid w:val="00A148DA"/>
    <w:rsid w:val="00A14A3A"/>
    <w:rsid w:val="00A14B73"/>
    <w:rsid w:val="00A14D94"/>
    <w:rsid w:val="00A153D1"/>
    <w:rsid w:val="00A15961"/>
    <w:rsid w:val="00A15AB2"/>
    <w:rsid w:val="00A15AE4"/>
    <w:rsid w:val="00A15E17"/>
    <w:rsid w:val="00A15E8F"/>
    <w:rsid w:val="00A15EDA"/>
    <w:rsid w:val="00A162A2"/>
    <w:rsid w:val="00A16D34"/>
    <w:rsid w:val="00A16D51"/>
    <w:rsid w:val="00A16D89"/>
    <w:rsid w:val="00A16FA7"/>
    <w:rsid w:val="00A170FE"/>
    <w:rsid w:val="00A17415"/>
    <w:rsid w:val="00A17458"/>
    <w:rsid w:val="00A17506"/>
    <w:rsid w:val="00A1779A"/>
    <w:rsid w:val="00A17994"/>
    <w:rsid w:val="00A179A1"/>
    <w:rsid w:val="00A17B62"/>
    <w:rsid w:val="00A17C99"/>
    <w:rsid w:val="00A17E6E"/>
    <w:rsid w:val="00A17E98"/>
    <w:rsid w:val="00A20338"/>
    <w:rsid w:val="00A20360"/>
    <w:rsid w:val="00A206F4"/>
    <w:rsid w:val="00A20B96"/>
    <w:rsid w:val="00A20C51"/>
    <w:rsid w:val="00A20E05"/>
    <w:rsid w:val="00A20ED0"/>
    <w:rsid w:val="00A214C4"/>
    <w:rsid w:val="00A21862"/>
    <w:rsid w:val="00A2191D"/>
    <w:rsid w:val="00A21ABB"/>
    <w:rsid w:val="00A21DC3"/>
    <w:rsid w:val="00A222F1"/>
    <w:rsid w:val="00A222F9"/>
    <w:rsid w:val="00A22340"/>
    <w:rsid w:val="00A22929"/>
    <w:rsid w:val="00A2297F"/>
    <w:rsid w:val="00A22AA8"/>
    <w:rsid w:val="00A22D50"/>
    <w:rsid w:val="00A22D61"/>
    <w:rsid w:val="00A22DAF"/>
    <w:rsid w:val="00A22F3E"/>
    <w:rsid w:val="00A23156"/>
    <w:rsid w:val="00A23518"/>
    <w:rsid w:val="00A2382A"/>
    <w:rsid w:val="00A2382E"/>
    <w:rsid w:val="00A23DAB"/>
    <w:rsid w:val="00A23DF0"/>
    <w:rsid w:val="00A23E76"/>
    <w:rsid w:val="00A2425A"/>
    <w:rsid w:val="00A242BC"/>
    <w:rsid w:val="00A24319"/>
    <w:rsid w:val="00A2445C"/>
    <w:rsid w:val="00A24560"/>
    <w:rsid w:val="00A24634"/>
    <w:rsid w:val="00A2477D"/>
    <w:rsid w:val="00A24A90"/>
    <w:rsid w:val="00A24A9C"/>
    <w:rsid w:val="00A24B6B"/>
    <w:rsid w:val="00A25041"/>
    <w:rsid w:val="00A253F0"/>
    <w:rsid w:val="00A25454"/>
    <w:rsid w:val="00A254AC"/>
    <w:rsid w:val="00A25D54"/>
    <w:rsid w:val="00A25E6D"/>
    <w:rsid w:val="00A26089"/>
    <w:rsid w:val="00A26197"/>
    <w:rsid w:val="00A26365"/>
    <w:rsid w:val="00A2644D"/>
    <w:rsid w:val="00A26AF0"/>
    <w:rsid w:val="00A26B59"/>
    <w:rsid w:val="00A26C1F"/>
    <w:rsid w:val="00A26DD5"/>
    <w:rsid w:val="00A26E86"/>
    <w:rsid w:val="00A2734A"/>
    <w:rsid w:val="00A273A2"/>
    <w:rsid w:val="00A275E1"/>
    <w:rsid w:val="00A27781"/>
    <w:rsid w:val="00A27D46"/>
    <w:rsid w:val="00A27DCA"/>
    <w:rsid w:val="00A27F15"/>
    <w:rsid w:val="00A27F63"/>
    <w:rsid w:val="00A305A4"/>
    <w:rsid w:val="00A305BF"/>
    <w:rsid w:val="00A30991"/>
    <w:rsid w:val="00A30C16"/>
    <w:rsid w:val="00A30E2B"/>
    <w:rsid w:val="00A30FDA"/>
    <w:rsid w:val="00A3109B"/>
    <w:rsid w:val="00A312B2"/>
    <w:rsid w:val="00A31402"/>
    <w:rsid w:val="00A3187A"/>
    <w:rsid w:val="00A31B1A"/>
    <w:rsid w:val="00A31BED"/>
    <w:rsid w:val="00A31FC1"/>
    <w:rsid w:val="00A31FC4"/>
    <w:rsid w:val="00A3209E"/>
    <w:rsid w:val="00A3210D"/>
    <w:rsid w:val="00A32111"/>
    <w:rsid w:val="00A32150"/>
    <w:rsid w:val="00A323F5"/>
    <w:rsid w:val="00A3263E"/>
    <w:rsid w:val="00A326FB"/>
    <w:rsid w:val="00A32708"/>
    <w:rsid w:val="00A327C6"/>
    <w:rsid w:val="00A32822"/>
    <w:rsid w:val="00A32828"/>
    <w:rsid w:val="00A32CF3"/>
    <w:rsid w:val="00A32D38"/>
    <w:rsid w:val="00A32E8A"/>
    <w:rsid w:val="00A32FF5"/>
    <w:rsid w:val="00A334ED"/>
    <w:rsid w:val="00A334FD"/>
    <w:rsid w:val="00A336D1"/>
    <w:rsid w:val="00A336E7"/>
    <w:rsid w:val="00A337FF"/>
    <w:rsid w:val="00A33851"/>
    <w:rsid w:val="00A33CA3"/>
    <w:rsid w:val="00A33DEA"/>
    <w:rsid w:val="00A34112"/>
    <w:rsid w:val="00A341D7"/>
    <w:rsid w:val="00A341DD"/>
    <w:rsid w:val="00A34319"/>
    <w:rsid w:val="00A34A01"/>
    <w:rsid w:val="00A34BEE"/>
    <w:rsid w:val="00A34C46"/>
    <w:rsid w:val="00A34CEB"/>
    <w:rsid w:val="00A34CF7"/>
    <w:rsid w:val="00A35083"/>
    <w:rsid w:val="00A353A7"/>
    <w:rsid w:val="00A353BD"/>
    <w:rsid w:val="00A35707"/>
    <w:rsid w:val="00A3583C"/>
    <w:rsid w:val="00A35A51"/>
    <w:rsid w:val="00A35CCE"/>
    <w:rsid w:val="00A35DA6"/>
    <w:rsid w:val="00A35F3D"/>
    <w:rsid w:val="00A36005"/>
    <w:rsid w:val="00A36050"/>
    <w:rsid w:val="00A3620D"/>
    <w:rsid w:val="00A362BB"/>
    <w:rsid w:val="00A3634D"/>
    <w:rsid w:val="00A363DF"/>
    <w:rsid w:val="00A369FB"/>
    <w:rsid w:val="00A36B83"/>
    <w:rsid w:val="00A36C55"/>
    <w:rsid w:val="00A36E20"/>
    <w:rsid w:val="00A370BF"/>
    <w:rsid w:val="00A370DE"/>
    <w:rsid w:val="00A37A72"/>
    <w:rsid w:val="00A37D0D"/>
    <w:rsid w:val="00A40274"/>
    <w:rsid w:val="00A40501"/>
    <w:rsid w:val="00A40577"/>
    <w:rsid w:val="00A406FF"/>
    <w:rsid w:val="00A4071E"/>
    <w:rsid w:val="00A408D6"/>
    <w:rsid w:val="00A40B45"/>
    <w:rsid w:val="00A40CDC"/>
    <w:rsid w:val="00A410C9"/>
    <w:rsid w:val="00A41637"/>
    <w:rsid w:val="00A418A3"/>
    <w:rsid w:val="00A418C2"/>
    <w:rsid w:val="00A41EDC"/>
    <w:rsid w:val="00A420FB"/>
    <w:rsid w:val="00A4216D"/>
    <w:rsid w:val="00A42348"/>
    <w:rsid w:val="00A42464"/>
    <w:rsid w:val="00A42505"/>
    <w:rsid w:val="00A42774"/>
    <w:rsid w:val="00A42B44"/>
    <w:rsid w:val="00A42B7F"/>
    <w:rsid w:val="00A43405"/>
    <w:rsid w:val="00A43571"/>
    <w:rsid w:val="00A43719"/>
    <w:rsid w:val="00A43731"/>
    <w:rsid w:val="00A43AC1"/>
    <w:rsid w:val="00A43C33"/>
    <w:rsid w:val="00A43EB9"/>
    <w:rsid w:val="00A43EC4"/>
    <w:rsid w:val="00A440C9"/>
    <w:rsid w:val="00A44281"/>
    <w:rsid w:val="00A44582"/>
    <w:rsid w:val="00A445B8"/>
    <w:rsid w:val="00A44A5D"/>
    <w:rsid w:val="00A44C30"/>
    <w:rsid w:val="00A44CB5"/>
    <w:rsid w:val="00A44F0B"/>
    <w:rsid w:val="00A450F9"/>
    <w:rsid w:val="00A452E5"/>
    <w:rsid w:val="00A452EF"/>
    <w:rsid w:val="00A4540A"/>
    <w:rsid w:val="00A454C9"/>
    <w:rsid w:val="00A454D9"/>
    <w:rsid w:val="00A45518"/>
    <w:rsid w:val="00A455BA"/>
    <w:rsid w:val="00A4591E"/>
    <w:rsid w:val="00A459D9"/>
    <w:rsid w:val="00A45A52"/>
    <w:rsid w:val="00A45C6D"/>
    <w:rsid w:val="00A4662D"/>
    <w:rsid w:val="00A46853"/>
    <w:rsid w:val="00A4698C"/>
    <w:rsid w:val="00A46A38"/>
    <w:rsid w:val="00A46C5D"/>
    <w:rsid w:val="00A46F98"/>
    <w:rsid w:val="00A474EA"/>
    <w:rsid w:val="00A4774D"/>
    <w:rsid w:val="00A478B6"/>
    <w:rsid w:val="00A47F4C"/>
    <w:rsid w:val="00A501E8"/>
    <w:rsid w:val="00A503BF"/>
    <w:rsid w:val="00A50500"/>
    <w:rsid w:val="00A507FF"/>
    <w:rsid w:val="00A50BE3"/>
    <w:rsid w:val="00A50CF2"/>
    <w:rsid w:val="00A50D0E"/>
    <w:rsid w:val="00A50D2E"/>
    <w:rsid w:val="00A50E42"/>
    <w:rsid w:val="00A515AA"/>
    <w:rsid w:val="00A518B1"/>
    <w:rsid w:val="00A51A2C"/>
    <w:rsid w:val="00A51B91"/>
    <w:rsid w:val="00A51BB3"/>
    <w:rsid w:val="00A51ECB"/>
    <w:rsid w:val="00A51F54"/>
    <w:rsid w:val="00A5233D"/>
    <w:rsid w:val="00A52647"/>
    <w:rsid w:val="00A526C3"/>
    <w:rsid w:val="00A52B3E"/>
    <w:rsid w:val="00A53210"/>
    <w:rsid w:val="00A5322A"/>
    <w:rsid w:val="00A5338F"/>
    <w:rsid w:val="00A533A3"/>
    <w:rsid w:val="00A53575"/>
    <w:rsid w:val="00A5358F"/>
    <w:rsid w:val="00A53692"/>
    <w:rsid w:val="00A53A1F"/>
    <w:rsid w:val="00A541B2"/>
    <w:rsid w:val="00A54540"/>
    <w:rsid w:val="00A54B02"/>
    <w:rsid w:val="00A54BB9"/>
    <w:rsid w:val="00A55301"/>
    <w:rsid w:val="00A5543D"/>
    <w:rsid w:val="00A55511"/>
    <w:rsid w:val="00A556A9"/>
    <w:rsid w:val="00A5570E"/>
    <w:rsid w:val="00A55947"/>
    <w:rsid w:val="00A559CF"/>
    <w:rsid w:val="00A55A2D"/>
    <w:rsid w:val="00A55BF2"/>
    <w:rsid w:val="00A55D03"/>
    <w:rsid w:val="00A5615E"/>
    <w:rsid w:val="00A56212"/>
    <w:rsid w:val="00A56644"/>
    <w:rsid w:val="00A5668A"/>
    <w:rsid w:val="00A56759"/>
    <w:rsid w:val="00A56CC8"/>
    <w:rsid w:val="00A56ED9"/>
    <w:rsid w:val="00A57050"/>
    <w:rsid w:val="00A57070"/>
    <w:rsid w:val="00A577A0"/>
    <w:rsid w:val="00A578DB"/>
    <w:rsid w:val="00A57B12"/>
    <w:rsid w:val="00A57E75"/>
    <w:rsid w:val="00A600BE"/>
    <w:rsid w:val="00A60114"/>
    <w:rsid w:val="00A6047D"/>
    <w:rsid w:val="00A606DB"/>
    <w:rsid w:val="00A60854"/>
    <w:rsid w:val="00A6085B"/>
    <w:rsid w:val="00A60C8B"/>
    <w:rsid w:val="00A60E8A"/>
    <w:rsid w:val="00A60F73"/>
    <w:rsid w:val="00A61335"/>
    <w:rsid w:val="00A6136E"/>
    <w:rsid w:val="00A613B1"/>
    <w:rsid w:val="00A61420"/>
    <w:rsid w:val="00A6143A"/>
    <w:rsid w:val="00A6170C"/>
    <w:rsid w:val="00A6171C"/>
    <w:rsid w:val="00A6194A"/>
    <w:rsid w:val="00A61AEF"/>
    <w:rsid w:val="00A61B95"/>
    <w:rsid w:val="00A61C01"/>
    <w:rsid w:val="00A61F04"/>
    <w:rsid w:val="00A620D7"/>
    <w:rsid w:val="00A62200"/>
    <w:rsid w:val="00A623FB"/>
    <w:rsid w:val="00A62644"/>
    <w:rsid w:val="00A62656"/>
    <w:rsid w:val="00A628EE"/>
    <w:rsid w:val="00A62A33"/>
    <w:rsid w:val="00A62A54"/>
    <w:rsid w:val="00A62BE6"/>
    <w:rsid w:val="00A62D0A"/>
    <w:rsid w:val="00A62F8E"/>
    <w:rsid w:val="00A6304C"/>
    <w:rsid w:val="00A63403"/>
    <w:rsid w:val="00A637B9"/>
    <w:rsid w:val="00A638EB"/>
    <w:rsid w:val="00A63F6B"/>
    <w:rsid w:val="00A63F7F"/>
    <w:rsid w:val="00A6423C"/>
    <w:rsid w:val="00A64813"/>
    <w:rsid w:val="00A64AD9"/>
    <w:rsid w:val="00A65105"/>
    <w:rsid w:val="00A65841"/>
    <w:rsid w:val="00A65895"/>
    <w:rsid w:val="00A65975"/>
    <w:rsid w:val="00A65D87"/>
    <w:rsid w:val="00A6642E"/>
    <w:rsid w:val="00A66552"/>
    <w:rsid w:val="00A666EB"/>
    <w:rsid w:val="00A6676D"/>
    <w:rsid w:val="00A66AEF"/>
    <w:rsid w:val="00A66EE9"/>
    <w:rsid w:val="00A67177"/>
    <w:rsid w:val="00A672A7"/>
    <w:rsid w:val="00A6769A"/>
    <w:rsid w:val="00A67726"/>
    <w:rsid w:val="00A6788E"/>
    <w:rsid w:val="00A6789E"/>
    <w:rsid w:val="00A678F6"/>
    <w:rsid w:val="00A67908"/>
    <w:rsid w:val="00A67A20"/>
    <w:rsid w:val="00A67CAB"/>
    <w:rsid w:val="00A67D20"/>
    <w:rsid w:val="00A67D5F"/>
    <w:rsid w:val="00A67E60"/>
    <w:rsid w:val="00A67E98"/>
    <w:rsid w:val="00A7067F"/>
    <w:rsid w:val="00A70AF6"/>
    <w:rsid w:val="00A70C87"/>
    <w:rsid w:val="00A70F9D"/>
    <w:rsid w:val="00A71126"/>
    <w:rsid w:val="00A71228"/>
    <w:rsid w:val="00A713DB"/>
    <w:rsid w:val="00A71498"/>
    <w:rsid w:val="00A7170F"/>
    <w:rsid w:val="00A71A4A"/>
    <w:rsid w:val="00A72288"/>
    <w:rsid w:val="00A724FC"/>
    <w:rsid w:val="00A72795"/>
    <w:rsid w:val="00A727CD"/>
    <w:rsid w:val="00A72821"/>
    <w:rsid w:val="00A72BA3"/>
    <w:rsid w:val="00A73145"/>
    <w:rsid w:val="00A734C7"/>
    <w:rsid w:val="00A73600"/>
    <w:rsid w:val="00A7362D"/>
    <w:rsid w:val="00A73C4A"/>
    <w:rsid w:val="00A73DEF"/>
    <w:rsid w:val="00A73E86"/>
    <w:rsid w:val="00A73F79"/>
    <w:rsid w:val="00A74076"/>
    <w:rsid w:val="00A740D3"/>
    <w:rsid w:val="00A74598"/>
    <w:rsid w:val="00A7465D"/>
    <w:rsid w:val="00A746EC"/>
    <w:rsid w:val="00A748CD"/>
    <w:rsid w:val="00A74C19"/>
    <w:rsid w:val="00A7520C"/>
    <w:rsid w:val="00A75239"/>
    <w:rsid w:val="00A75393"/>
    <w:rsid w:val="00A75445"/>
    <w:rsid w:val="00A755E3"/>
    <w:rsid w:val="00A756BA"/>
    <w:rsid w:val="00A75714"/>
    <w:rsid w:val="00A76019"/>
    <w:rsid w:val="00A762CC"/>
    <w:rsid w:val="00A769D7"/>
    <w:rsid w:val="00A76BE7"/>
    <w:rsid w:val="00A77225"/>
    <w:rsid w:val="00A774CC"/>
    <w:rsid w:val="00A80016"/>
    <w:rsid w:val="00A800F6"/>
    <w:rsid w:val="00A801E2"/>
    <w:rsid w:val="00A8043D"/>
    <w:rsid w:val="00A80737"/>
    <w:rsid w:val="00A807D6"/>
    <w:rsid w:val="00A80906"/>
    <w:rsid w:val="00A8098F"/>
    <w:rsid w:val="00A80CF8"/>
    <w:rsid w:val="00A80D27"/>
    <w:rsid w:val="00A80E17"/>
    <w:rsid w:val="00A81342"/>
    <w:rsid w:val="00A81410"/>
    <w:rsid w:val="00A81434"/>
    <w:rsid w:val="00A81442"/>
    <w:rsid w:val="00A81967"/>
    <w:rsid w:val="00A819BA"/>
    <w:rsid w:val="00A82344"/>
    <w:rsid w:val="00A8244D"/>
    <w:rsid w:val="00A82778"/>
    <w:rsid w:val="00A82E6E"/>
    <w:rsid w:val="00A830CF"/>
    <w:rsid w:val="00A83308"/>
    <w:rsid w:val="00A83445"/>
    <w:rsid w:val="00A8382F"/>
    <w:rsid w:val="00A83DD5"/>
    <w:rsid w:val="00A84011"/>
    <w:rsid w:val="00A840A5"/>
    <w:rsid w:val="00A840D7"/>
    <w:rsid w:val="00A844CF"/>
    <w:rsid w:val="00A844E7"/>
    <w:rsid w:val="00A84934"/>
    <w:rsid w:val="00A8493D"/>
    <w:rsid w:val="00A84B87"/>
    <w:rsid w:val="00A84F89"/>
    <w:rsid w:val="00A854C8"/>
    <w:rsid w:val="00A855E9"/>
    <w:rsid w:val="00A85897"/>
    <w:rsid w:val="00A858C8"/>
    <w:rsid w:val="00A85901"/>
    <w:rsid w:val="00A85A07"/>
    <w:rsid w:val="00A85A10"/>
    <w:rsid w:val="00A85B85"/>
    <w:rsid w:val="00A85DD3"/>
    <w:rsid w:val="00A86092"/>
    <w:rsid w:val="00A863FC"/>
    <w:rsid w:val="00A86526"/>
    <w:rsid w:val="00A86733"/>
    <w:rsid w:val="00A868C7"/>
    <w:rsid w:val="00A86B14"/>
    <w:rsid w:val="00A86ED2"/>
    <w:rsid w:val="00A8718F"/>
    <w:rsid w:val="00A8732B"/>
    <w:rsid w:val="00A87594"/>
    <w:rsid w:val="00A87960"/>
    <w:rsid w:val="00A87D7C"/>
    <w:rsid w:val="00A87E48"/>
    <w:rsid w:val="00A87F50"/>
    <w:rsid w:val="00A90145"/>
    <w:rsid w:val="00A90E52"/>
    <w:rsid w:val="00A91118"/>
    <w:rsid w:val="00A9113C"/>
    <w:rsid w:val="00A916C6"/>
    <w:rsid w:val="00A917BF"/>
    <w:rsid w:val="00A91B53"/>
    <w:rsid w:val="00A91C4F"/>
    <w:rsid w:val="00A920A0"/>
    <w:rsid w:val="00A92326"/>
    <w:rsid w:val="00A9265A"/>
    <w:rsid w:val="00A92715"/>
    <w:rsid w:val="00A928AB"/>
    <w:rsid w:val="00A928E8"/>
    <w:rsid w:val="00A92A8E"/>
    <w:rsid w:val="00A92B2F"/>
    <w:rsid w:val="00A92DE7"/>
    <w:rsid w:val="00A92E6F"/>
    <w:rsid w:val="00A933A5"/>
    <w:rsid w:val="00A934C3"/>
    <w:rsid w:val="00A93553"/>
    <w:rsid w:val="00A935DF"/>
    <w:rsid w:val="00A935EB"/>
    <w:rsid w:val="00A93805"/>
    <w:rsid w:val="00A93BC7"/>
    <w:rsid w:val="00A93C5F"/>
    <w:rsid w:val="00A93C78"/>
    <w:rsid w:val="00A93CFD"/>
    <w:rsid w:val="00A93E31"/>
    <w:rsid w:val="00A9404B"/>
    <w:rsid w:val="00A9407F"/>
    <w:rsid w:val="00A942D5"/>
    <w:rsid w:val="00A943D2"/>
    <w:rsid w:val="00A948D6"/>
    <w:rsid w:val="00A94E56"/>
    <w:rsid w:val="00A94F33"/>
    <w:rsid w:val="00A94F95"/>
    <w:rsid w:val="00A95099"/>
    <w:rsid w:val="00A950F7"/>
    <w:rsid w:val="00A95432"/>
    <w:rsid w:val="00A9559E"/>
    <w:rsid w:val="00A956D9"/>
    <w:rsid w:val="00A95A16"/>
    <w:rsid w:val="00A95C56"/>
    <w:rsid w:val="00A95F01"/>
    <w:rsid w:val="00A960A4"/>
    <w:rsid w:val="00A961D4"/>
    <w:rsid w:val="00A96457"/>
    <w:rsid w:val="00A965EB"/>
    <w:rsid w:val="00A96619"/>
    <w:rsid w:val="00A966E8"/>
    <w:rsid w:val="00A96959"/>
    <w:rsid w:val="00A96B80"/>
    <w:rsid w:val="00A96E15"/>
    <w:rsid w:val="00A96EB7"/>
    <w:rsid w:val="00A970F6"/>
    <w:rsid w:val="00A971F1"/>
    <w:rsid w:val="00A972A9"/>
    <w:rsid w:val="00A9730F"/>
    <w:rsid w:val="00A97642"/>
    <w:rsid w:val="00A9784E"/>
    <w:rsid w:val="00A97EBA"/>
    <w:rsid w:val="00A97F1B"/>
    <w:rsid w:val="00AA04B5"/>
    <w:rsid w:val="00AA069E"/>
    <w:rsid w:val="00AA0A1D"/>
    <w:rsid w:val="00AA0B27"/>
    <w:rsid w:val="00AA0CA5"/>
    <w:rsid w:val="00AA0DC1"/>
    <w:rsid w:val="00AA12A3"/>
    <w:rsid w:val="00AA148F"/>
    <w:rsid w:val="00AA16B8"/>
    <w:rsid w:val="00AA1799"/>
    <w:rsid w:val="00AA1AAF"/>
    <w:rsid w:val="00AA1AC1"/>
    <w:rsid w:val="00AA1B1A"/>
    <w:rsid w:val="00AA1B67"/>
    <w:rsid w:val="00AA1B7F"/>
    <w:rsid w:val="00AA1B87"/>
    <w:rsid w:val="00AA1C55"/>
    <w:rsid w:val="00AA1FE9"/>
    <w:rsid w:val="00AA2175"/>
    <w:rsid w:val="00AA2548"/>
    <w:rsid w:val="00AA29B9"/>
    <w:rsid w:val="00AA2F7E"/>
    <w:rsid w:val="00AA3081"/>
    <w:rsid w:val="00AA30AE"/>
    <w:rsid w:val="00AA32BD"/>
    <w:rsid w:val="00AA338B"/>
    <w:rsid w:val="00AA391B"/>
    <w:rsid w:val="00AA3924"/>
    <w:rsid w:val="00AA3F2F"/>
    <w:rsid w:val="00AA42CC"/>
    <w:rsid w:val="00AA4741"/>
    <w:rsid w:val="00AA4973"/>
    <w:rsid w:val="00AA4AB1"/>
    <w:rsid w:val="00AA4D8C"/>
    <w:rsid w:val="00AA4E5C"/>
    <w:rsid w:val="00AA50DB"/>
    <w:rsid w:val="00AA5136"/>
    <w:rsid w:val="00AA5402"/>
    <w:rsid w:val="00AA5416"/>
    <w:rsid w:val="00AA548E"/>
    <w:rsid w:val="00AA54A0"/>
    <w:rsid w:val="00AA56E5"/>
    <w:rsid w:val="00AA59CA"/>
    <w:rsid w:val="00AA5D79"/>
    <w:rsid w:val="00AA60FD"/>
    <w:rsid w:val="00AA622C"/>
    <w:rsid w:val="00AA64FA"/>
    <w:rsid w:val="00AA6691"/>
    <w:rsid w:val="00AA6828"/>
    <w:rsid w:val="00AA69A4"/>
    <w:rsid w:val="00AA69BB"/>
    <w:rsid w:val="00AA7069"/>
    <w:rsid w:val="00AA70B2"/>
    <w:rsid w:val="00AA7126"/>
    <w:rsid w:val="00AA77F4"/>
    <w:rsid w:val="00AA7B42"/>
    <w:rsid w:val="00AA7C82"/>
    <w:rsid w:val="00AA7F02"/>
    <w:rsid w:val="00AA7FDB"/>
    <w:rsid w:val="00AB03B0"/>
    <w:rsid w:val="00AB0550"/>
    <w:rsid w:val="00AB0A57"/>
    <w:rsid w:val="00AB0DB8"/>
    <w:rsid w:val="00AB0F32"/>
    <w:rsid w:val="00AB10ED"/>
    <w:rsid w:val="00AB124B"/>
    <w:rsid w:val="00AB1323"/>
    <w:rsid w:val="00AB1970"/>
    <w:rsid w:val="00AB1A2A"/>
    <w:rsid w:val="00AB1C30"/>
    <w:rsid w:val="00AB1CC2"/>
    <w:rsid w:val="00AB1D4A"/>
    <w:rsid w:val="00AB2068"/>
    <w:rsid w:val="00AB2125"/>
    <w:rsid w:val="00AB2183"/>
    <w:rsid w:val="00AB22AE"/>
    <w:rsid w:val="00AB23C4"/>
    <w:rsid w:val="00AB23D9"/>
    <w:rsid w:val="00AB266D"/>
    <w:rsid w:val="00AB2741"/>
    <w:rsid w:val="00AB28F7"/>
    <w:rsid w:val="00AB2C84"/>
    <w:rsid w:val="00AB2E65"/>
    <w:rsid w:val="00AB3058"/>
    <w:rsid w:val="00AB307F"/>
    <w:rsid w:val="00AB3142"/>
    <w:rsid w:val="00AB34F1"/>
    <w:rsid w:val="00AB3770"/>
    <w:rsid w:val="00AB3856"/>
    <w:rsid w:val="00AB396F"/>
    <w:rsid w:val="00AB3D90"/>
    <w:rsid w:val="00AB3DE8"/>
    <w:rsid w:val="00AB3E19"/>
    <w:rsid w:val="00AB3E34"/>
    <w:rsid w:val="00AB41D5"/>
    <w:rsid w:val="00AB4514"/>
    <w:rsid w:val="00AB47EE"/>
    <w:rsid w:val="00AB4823"/>
    <w:rsid w:val="00AB4AC0"/>
    <w:rsid w:val="00AB4D32"/>
    <w:rsid w:val="00AB53BD"/>
    <w:rsid w:val="00AB5450"/>
    <w:rsid w:val="00AB5B01"/>
    <w:rsid w:val="00AB6044"/>
    <w:rsid w:val="00AB6171"/>
    <w:rsid w:val="00AB62DC"/>
    <w:rsid w:val="00AB663D"/>
    <w:rsid w:val="00AB668A"/>
    <w:rsid w:val="00AB66AE"/>
    <w:rsid w:val="00AB675E"/>
    <w:rsid w:val="00AB68AC"/>
    <w:rsid w:val="00AB6B9E"/>
    <w:rsid w:val="00AB6BEA"/>
    <w:rsid w:val="00AB6CAE"/>
    <w:rsid w:val="00AB6F42"/>
    <w:rsid w:val="00AB6FAA"/>
    <w:rsid w:val="00AB713D"/>
    <w:rsid w:val="00AB71A5"/>
    <w:rsid w:val="00AB71E3"/>
    <w:rsid w:val="00AB7271"/>
    <w:rsid w:val="00AB73A7"/>
    <w:rsid w:val="00AB757E"/>
    <w:rsid w:val="00AB7761"/>
    <w:rsid w:val="00AB7D27"/>
    <w:rsid w:val="00AB7EC5"/>
    <w:rsid w:val="00AC00F0"/>
    <w:rsid w:val="00AC0154"/>
    <w:rsid w:val="00AC0382"/>
    <w:rsid w:val="00AC1005"/>
    <w:rsid w:val="00AC153F"/>
    <w:rsid w:val="00AC155B"/>
    <w:rsid w:val="00AC1B19"/>
    <w:rsid w:val="00AC1FBE"/>
    <w:rsid w:val="00AC1FDF"/>
    <w:rsid w:val="00AC2B4F"/>
    <w:rsid w:val="00AC2E45"/>
    <w:rsid w:val="00AC3006"/>
    <w:rsid w:val="00AC30D6"/>
    <w:rsid w:val="00AC317E"/>
    <w:rsid w:val="00AC32F9"/>
    <w:rsid w:val="00AC352E"/>
    <w:rsid w:val="00AC362D"/>
    <w:rsid w:val="00AC36FD"/>
    <w:rsid w:val="00AC37A8"/>
    <w:rsid w:val="00AC38F7"/>
    <w:rsid w:val="00AC3A8C"/>
    <w:rsid w:val="00AC422D"/>
    <w:rsid w:val="00AC457B"/>
    <w:rsid w:val="00AC4620"/>
    <w:rsid w:val="00AC48DB"/>
    <w:rsid w:val="00AC49B5"/>
    <w:rsid w:val="00AC4A07"/>
    <w:rsid w:val="00AC4BD6"/>
    <w:rsid w:val="00AC4C6E"/>
    <w:rsid w:val="00AC51B6"/>
    <w:rsid w:val="00AC51E7"/>
    <w:rsid w:val="00AC5333"/>
    <w:rsid w:val="00AC5357"/>
    <w:rsid w:val="00AC55CC"/>
    <w:rsid w:val="00AC55FD"/>
    <w:rsid w:val="00AC570B"/>
    <w:rsid w:val="00AC5A1F"/>
    <w:rsid w:val="00AC5A7F"/>
    <w:rsid w:val="00AC5B51"/>
    <w:rsid w:val="00AC5D3B"/>
    <w:rsid w:val="00AC5FD1"/>
    <w:rsid w:val="00AC6065"/>
    <w:rsid w:val="00AC623A"/>
    <w:rsid w:val="00AC623C"/>
    <w:rsid w:val="00AC6502"/>
    <w:rsid w:val="00AC6660"/>
    <w:rsid w:val="00AC688E"/>
    <w:rsid w:val="00AC6ACD"/>
    <w:rsid w:val="00AC7069"/>
    <w:rsid w:val="00AC72F6"/>
    <w:rsid w:val="00AC78D5"/>
    <w:rsid w:val="00AC7933"/>
    <w:rsid w:val="00AC7A27"/>
    <w:rsid w:val="00AC7E34"/>
    <w:rsid w:val="00AC7E7C"/>
    <w:rsid w:val="00AD02E4"/>
    <w:rsid w:val="00AD0431"/>
    <w:rsid w:val="00AD043F"/>
    <w:rsid w:val="00AD04FF"/>
    <w:rsid w:val="00AD07C4"/>
    <w:rsid w:val="00AD0802"/>
    <w:rsid w:val="00AD0EFA"/>
    <w:rsid w:val="00AD1125"/>
    <w:rsid w:val="00AD1172"/>
    <w:rsid w:val="00AD17A9"/>
    <w:rsid w:val="00AD1996"/>
    <w:rsid w:val="00AD1CAD"/>
    <w:rsid w:val="00AD1D41"/>
    <w:rsid w:val="00AD1E1E"/>
    <w:rsid w:val="00AD2248"/>
    <w:rsid w:val="00AD23A1"/>
    <w:rsid w:val="00AD23E3"/>
    <w:rsid w:val="00AD24F4"/>
    <w:rsid w:val="00AD2665"/>
    <w:rsid w:val="00AD27D0"/>
    <w:rsid w:val="00AD28D1"/>
    <w:rsid w:val="00AD2966"/>
    <w:rsid w:val="00AD2AE2"/>
    <w:rsid w:val="00AD2EA6"/>
    <w:rsid w:val="00AD2EFD"/>
    <w:rsid w:val="00AD3324"/>
    <w:rsid w:val="00AD3402"/>
    <w:rsid w:val="00AD34BD"/>
    <w:rsid w:val="00AD376E"/>
    <w:rsid w:val="00AD3A7E"/>
    <w:rsid w:val="00AD3BC7"/>
    <w:rsid w:val="00AD3E77"/>
    <w:rsid w:val="00AD4091"/>
    <w:rsid w:val="00AD409C"/>
    <w:rsid w:val="00AD41E9"/>
    <w:rsid w:val="00AD4295"/>
    <w:rsid w:val="00AD456D"/>
    <w:rsid w:val="00AD46BB"/>
    <w:rsid w:val="00AD46D7"/>
    <w:rsid w:val="00AD48AD"/>
    <w:rsid w:val="00AD4C2A"/>
    <w:rsid w:val="00AD4DA0"/>
    <w:rsid w:val="00AD502F"/>
    <w:rsid w:val="00AD5064"/>
    <w:rsid w:val="00AD51F5"/>
    <w:rsid w:val="00AD526B"/>
    <w:rsid w:val="00AD55D3"/>
    <w:rsid w:val="00AD55F4"/>
    <w:rsid w:val="00AD5C0F"/>
    <w:rsid w:val="00AD5C99"/>
    <w:rsid w:val="00AD5DAF"/>
    <w:rsid w:val="00AD5F36"/>
    <w:rsid w:val="00AD634B"/>
    <w:rsid w:val="00AD6680"/>
    <w:rsid w:val="00AD66AD"/>
    <w:rsid w:val="00AD6732"/>
    <w:rsid w:val="00AD6780"/>
    <w:rsid w:val="00AD6791"/>
    <w:rsid w:val="00AD6A8F"/>
    <w:rsid w:val="00AD6E61"/>
    <w:rsid w:val="00AD719E"/>
    <w:rsid w:val="00AD73B3"/>
    <w:rsid w:val="00AD753F"/>
    <w:rsid w:val="00AD7699"/>
    <w:rsid w:val="00AD7B8C"/>
    <w:rsid w:val="00AD7F34"/>
    <w:rsid w:val="00AE00EA"/>
    <w:rsid w:val="00AE023C"/>
    <w:rsid w:val="00AE0327"/>
    <w:rsid w:val="00AE03DE"/>
    <w:rsid w:val="00AE04D9"/>
    <w:rsid w:val="00AE04E9"/>
    <w:rsid w:val="00AE0583"/>
    <w:rsid w:val="00AE09AC"/>
    <w:rsid w:val="00AE119D"/>
    <w:rsid w:val="00AE1758"/>
    <w:rsid w:val="00AE1822"/>
    <w:rsid w:val="00AE199A"/>
    <w:rsid w:val="00AE19D4"/>
    <w:rsid w:val="00AE19FD"/>
    <w:rsid w:val="00AE1C91"/>
    <w:rsid w:val="00AE1E5B"/>
    <w:rsid w:val="00AE2133"/>
    <w:rsid w:val="00AE2262"/>
    <w:rsid w:val="00AE2650"/>
    <w:rsid w:val="00AE26F9"/>
    <w:rsid w:val="00AE2794"/>
    <w:rsid w:val="00AE289D"/>
    <w:rsid w:val="00AE2D37"/>
    <w:rsid w:val="00AE2E18"/>
    <w:rsid w:val="00AE2F51"/>
    <w:rsid w:val="00AE3233"/>
    <w:rsid w:val="00AE3258"/>
    <w:rsid w:val="00AE33B0"/>
    <w:rsid w:val="00AE34F4"/>
    <w:rsid w:val="00AE350C"/>
    <w:rsid w:val="00AE35BA"/>
    <w:rsid w:val="00AE369E"/>
    <w:rsid w:val="00AE384F"/>
    <w:rsid w:val="00AE3875"/>
    <w:rsid w:val="00AE3B0C"/>
    <w:rsid w:val="00AE3FF7"/>
    <w:rsid w:val="00AE4128"/>
    <w:rsid w:val="00AE41CB"/>
    <w:rsid w:val="00AE4840"/>
    <w:rsid w:val="00AE4995"/>
    <w:rsid w:val="00AE4A4D"/>
    <w:rsid w:val="00AE4FB7"/>
    <w:rsid w:val="00AE5190"/>
    <w:rsid w:val="00AE54CF"/>
    <w:rsid w:val="00AE5593"/>
    <w:rsid w:val="00AE560F"/>
    <w:rsid w:val="00AE57F7"/>
    <w:rsid w:val="00AE58C7"/>
    <w:rsid w:val="00AE5956"/>
    <w:rsid w:val="00AE5A0B"/>
    <w:rsid w:val="00AE5D5F"/>
    <w:rsid w:val="00AE60A4"/>
    <w:rsid w:val="00AE60FD"/>
    <w:rsid w:val="00AE64B9"/>
    <w:rsid w:val="00AE6912"/>
    <w:rsid w:val="00AE6C15"/>
    <w:rsid w:val="00AE6CB5"/>
    <w:rsid w:val="00AE6CC7"/>
    <w:rsid w:val="00AE6D91"/>
    <w:rsid w:val="00AE6E69"/>
    <w:rsid w:val="00AE7168"/>
    <w:rsid w:val="00AE7623"/>
    <w:rsid w:val="00AE7993"/>
    <w:rsid w:val="00AE7C2E"/>
    <w:rsid w:val="00AE7E22"/>
    <w:rsid w:val="00AF005E"/>
    <w:rsid w:val="00AF0149"/>
    <w:rsid w:val="00AF01D0"/>
    <w:rsid w:val="00AF022B"/>
    <w:rsid w:val="00AF02C2"/>
    <w:rsid w:val="00AF0307"/>
    <w:rsid w:val="00AF0445"/>
    <w:rsid w:val="00AF05BB"/>
    <w:rsid w:val="00AF09BE"/>
    <w:rsid w:val="00AF0D31"/>
    <w:rsid w:val="00AF0E9A"/>
    <w:rsid w:val="00AF0EC4"/>
    <w:rsid w:val="00AF12F7"/>
    <w:rsid w:val="00AF15F7"/>
    <w:rsid w:val="00AF1677"/>
    <w:rsid w:val="00AF1ADF"/>
    <w:rsid w:val="00AF1B1D"/>
    <w:rsid w:val="00AF1E32"/>
    <w:rsid w:val="00AF2053"/>
    <w:rsid w:val="00AF2799"/>
    <w:rsid w:val="00AF2A50"/>
    <w:rsid w:val="00AF2A90"/>
    <w:rsid w:val="00AF2B6F"/>
    <w:rsid w:val="00AF2CCB"/>
    <w:rsid w:val="00AF3000"/>
    <w:rsid w:val="00AF32B0"/>
    <w:rsid w:val="00AF32CA"/>
    <w:rsid w:val="00AF351A"/>
    <w:rsid w:val="00AF35E4"/>
    <w:rsid w:val="00AF3724"/>
    <w:rsid w:val="00AF37BB"/>
    <w:rsid w:val="00AF3937"/>
    <w:rsid w:val="00AF3B22"/>
    <w:rsid w:val="00AF3E26"/>
    <w:rsid w:val="00AF4190"/>
    <w:rsid w:val="00AF4675"/>
    <w:rsid w:val="00AF4749"/>
    <w:rsid w:val="00AF4832"/>
    <w:rsid w:val="00AF4B12"/>
    <w:rsid w:val="00AF4B32"/>
    <w:rsid w:val="00AF4C46"/>
    <w:rsid w:val="00AF539E"/>
    <w:rsid w:val="00AF54E0"/>
    <w:rsid w:val="00AF5698"/>
    <w:rsid w:val="00AF595D"/>
    <w:rsid w:val="00AF5D75"/>
    <w:rsid w:val="00AF62D9"/>
    <w:rsid w:val="00AF6658"/>
    <w:rsid w:val="00AF6748"/>
    <w:rsid w:val="00AF6ABA"/>
    <w:rsid w:val="00AF6AE0"/>
    <w:rsid w:val="00AF6DE6"/>
    <w:rsid w:val="00AF6E44"/>
    <w:rsid w:val="00AF6EEE"/>
    <w:rsid w:val="00AF743D"/>
    <w:rsid w:val="00AF75F6"/>
    <w:rsid w:val="00AF767F"/>
    <w:rsid w:val="00B00637"/>
    <w:rsid w:val="00B00889"/>
    <w:rsid w:val="00B00969"/>
    <w:rsid w:val="00B00AB5"/>
    <w:rsid w:val="00B00E13"/>
    <w:rsid w:val="00B00EDF"/>
    <w:rsid w:val="00B00F7C"/>
    <w:rsid w:val="00B01B7B"/>
    <w:rsid w:val="00B01D5F"/>
    <w:rsid w:val="00B01D63"/>
    <w:rsid w:val="00B01D94"/>
    <w:rsid w:val="00B01ED0"/>
    <w:rsid w:val="00B0206B"/>
    <w:rsid w:val="00B02193"/>
    <w:rsid w:val="00B0264F"/>
    <w:rsid w:val="00B02A9C"/>
    <w:rsid w:val="00B02AE9"/>
    <w:rsid w:val="00B02D83"/>
    <w:rsid w:val="00B03387"/>
    <w:rsid w:val="00B03828"/>
    <w:rsid w:val="00B03927"/>
    <w:rsid w:val="00B03C82"/>
    <w:rsid w:val="00B03D93"/>
    <w:rsid w:val="00B03DCB"/>
    <w:rsid w:val="00B03E01"/>
    <w:rsid w:val="00B03FFA"/>
    <w:rsid w:val="00B0401F"/>
    <w:rsid w:val="00B04036"/>
    <w:rsid w:val="00B0410D"/>
    <w:rsid w:val="00B044D8"/>
    <w:rsid w:val="00B04659"/>
    <w:rsid w:val="00B0469A"/>
    <w:rsid w:val="00B04891"/>
    <w:rsid w:val="00B04B4F"/>
    <w:rsid w:val="00B04CF5"/>
    <w:rsid w:val="00B04D54"/>
    <w:rsid w:val="00B04E6D"/>
    <w:rsid w:val="00B04EAD"/>
    <w:rsid w:val="00B04FC0"/>
    <w:rsid w:val="00B0514A"/>
    <w:rsid w:val="00B05155"/>
    <w:rsid w:val="00B05165"/>
    <w:rsid w:val="00B051BA"/>
    <w:rsid w:val="00B051FF"/>
    <w:rsid w:val="00B0523C"/>
    <w:rsid w:val="00B055EB"/>
    <w:rsid w:val="00B05A29"/>
    <w:rsid w:val="00B05BFA"/>
    <w:rsid w:val="00B06152"/>
    <w:rsid w:val="00B062C2"/>
    <w:rsid w:val="00B06463"/>
    <w:rsid w:val="00B0649C"/>
    <w:rsid w:val="00B064CD"/>
    <w:rsid w:val="00B0684D"/>
    <w:rsid w:val="00B06928"/>
    <w:rsid w:val="00B06A10"/>
    <w:rsid w:val="00B06ACF"/>
    <w:rsid w:val="00B06B67"/>
    <w:rsid w:val="00B06F85"/>
    <w:rsid w:val="00B07044"/>
    <w:rsid w:val="00B0734E"/>
    <w:rsid w:val="00B0752B"/>
    <w:rsid w:val="00B07627"/>
    <w:rsid w:val="00B07629"/>
    <w:rsid w:val="00B077BB"/>
    <w:rsid w:val="00B07854"/>
    <w:rsid w:val="00B079A7"/>
    <w:rsid w:val="00B07A67"/>
    <w:rsid w:val="00B10384"/>
    <w:rsid w:val="00B103C5"/>
    <w:rsid w:val="00B104F6"/>
    <w:rsid w:val="00B10EDC"/>
    <w:rsid w:val="00B10F73"/>
    <w:rsid w:val="00B11341"/>
    <w:rsid w:val="00B113B5"/>
    <w:rsid w:val="00B115FB"/>
    <w:rsid w:val="00B1198E"/>
    <w:rsid w:val="00B11CA8"/>
    <w:rsid w:val="00B11DC5"/>
    <w:rsid w:val="00B121A3"/>
    <w:rsid w:val="00B1240D"/>
    <w:rsid w:val="00B12EC2"/>
    <w:rsid w:val="00B12FA3"/>
    <w:rsid w:val="00B131F9"/>
    <w:rsid w:val="00B139AA"/>
    <w:rsid w:val="00B13ADB"/>
    <w:rsid w:val="00B13D9B"/>
    <w:rsid w:val="00B1443F"/>
    <w:rsid w:val="00B14815"/>
    <w:rsid w:val="00B149AB"/>
    <w:rsid w:val="00B14E31"/>
    <w:rsid w:val="00B14FED"/>
    <w:rsid w:val="00B15094"/>
    <w:rsid w:val="00B151F8"/>
    <w:rsid w:val="00B152EE"/>
    <w:rsid w:val="00B1557E"/>
    <w:rsid w:val="00B155B9"/>
    <w:rsid w:val="00B15827"/>
    <w:rsid w:val="00B15869"/>
    <w:rsid w:val="00B15C49"/>
    <w:rsid w:val="00B15E55"/>
    <w:rsid w:val="00B16477"/>
    <w:rsid w:val="00B1700E"/>
    <w:rsid w:val="00B17182"/>
    <w:rsid w:val="00B1741D"/>
    <w:rsid w:val="00B17AB4"/>
    <w:rsid w:val="00B17EF2"/>
    <w:rsid w:val="00B17F48"/>
    <w:rsid w:val="00B17F72"/>
    <w:rsid w:val="00B20163"/>
    <w:rsid w:val="00B201FC"/>
    <w:rsid w:val="00B202B9"/>
    <w:rsid w:val="00B2052D"/>
    <w:rsid w:val="00B205B2"/>
    <w:rsid w:val="00B20658"/>
    <w:rsid w:val="00B206C0"/>
    <w:rsid w:val="00B206D8"/>
    <w:rsid w:val="00B2093C"/>
    <w:rsid w:val="00B20A1D"/>
    <w:rsid w:val="00B20BD3"/>
    <w:rsid w:val="00B20BDE"/>
    <w:rsid w:val="00B20C1F"/>
    <w:rsid w:val="00B20EBC"/>
    <w:rsid w:val="00B20F29"/>
    <w:rsid w:val="00B20FAA"/>
    <w:rsid w:val="00B2102D"/>
    <w:rsid w:val="00B21220"/>
    <w:rsid w:val="00B212B0"/>
    <w:rsid w:val="00B212E1"/>
    <w:rsid w:val="00B21373"/>
    <w:rsid w:val="00B2160F"/>
    <w:rsid w:val="00B2169F"/>
    <w:rsid w:val="00B2172E"/>
    <w:rsid w:val="00B217D4"/>
    <w:rsid w:val="00B21D5A"/>
    <w:rsid w:val="00B21E14"/>
    <w:rsid w:val="00B21E37"/>
    <w:rsid w:val="00B21E5F"/>
    <w:rsid w:val="00B21E9E"/>
    <w:rsid w:val="00B220DE"/>
    <w:rsid w:val="00B22178"/>
    <w:rsid w:val="00B22248"/>
    <w:rsid w:val="00B222F4"/>
    <w:rsid w:val="00B2249F"/>
    <w:rsid w:val="00B224FE"/>
    <w:rsid w:val="00B229C5"/>
    <w:rsid w:val="00B22AA3"/>
    <w:rsid w:val="00B22B58"/>
    <w:rsid w:val="00B22BA0"/>
    <w:rsid w:val="00B22E16"/>
    <w:rsid w:val="00B22F3D"/>
    <w:rsid w:val="00B232F5"/>
    <w:rsid w:val="00B235DA"/>
    <w:rsid w:val="00B237FF"/>
    <w:rsid w:val="00B23952"/>
    <w:rsid w:val="00B239D0"/>
    <w:rsid w:val="00B23AEF"/>
    <w:rsid w:val="00B23C6C"/>
    <w:rsid w:val="00B23CC5"/>
    <w:rsid w:val="00B24566"/>
    <w:rsid w:val="00B24ABC"/>
    <w:rsid w:val="00B24F32"/>
    <w:rsid w:val="00B252CA"/>
    <w:rsid w:val="00B2567D"/>
    <w:rsid w:val="00B257CE"/>
    <w:rsid w:val="00B25871"/>
    <w:rsid w:val="00B25952"/>
    <w:rsid w:val="00B25B02"/>
    <w:rsid w:val="00B25DAE"/>
    <w:rsid w:val="00B25F18"/>
    <w:rsid w:val="00B260E0"/>
    <w:rsid w:val="00B26203"/>
    <w:rsid w:val="00B26525"/>
    <w:rsid w:val="00B26A60"/>
    <w:rsid w:val="00B26B4F"/>
    <w:rsid w:val="00B26CAC"/>
    <w:rsid w:val="00B26CCC"/>
    <w:rsid w:val="00B26E14"/>
    <w:rsid w:val="00B26E85"/>
    <w:rsid w:val="00B27062"/>
    <w:rsid w:val="00B275CD"/>
    <w:rsid w:val="00B27A5B"/>
    <w:rsid w:val="00B27DA5"/>
    <w:rsid w:val="00B27FFA"/>
    <w:rsid w:val="00B3009E"/>
    <w:rsid w:val="00B301B6"/>
    <w:rsid w:val="00B301D9"/>
    <w:rsid w:val="00B30529"/>
    <w:rsid w:val="00B30636"/>
    <w:rsid w:val="00B30769"/>
    <w:rsid w:val="00B30870"/>
    <w:rsid w:val="00B309A4"/>
    <w:rsid w:val="00B30DD3"/>
    <w:rsid w:val="00B30F42"/>
    <w:rsid w:val="00B31226"/>
    <w:rsid w:val="00B31406"/>
    <w:rsid w:val="00B31996"/>
    <w:rsid w:val="00B31BAA"/>
    <w:rsid w:val="00B31E71"/>
    <w:rsid w:val="00B31E9F"/>
    <w:rsid w:val="00B31FDA"/>
    <w:rsid w:val="00B3210E"/>
    <w:rsid w:val="00B322AA"/>
    <w:rsid w:val="00B3284F"/>
    <w:rsid w:val="00B32A1A"/>
    <w:rsid w:val="00B32B68"/>
    <w:rsid w:val="00B32D72"/>
    <w:rsid w:val="00B32E48"/>
    <w:rsid w:val="00B32F2F"/>
    <w:rsid w:val="00B334DC"/>
    <w:rsid w:val="00B3366D"/>
    <w:rsid w:val="00B339D8"/>
    <w:rsid w:val="00B33B54"/>
    <w:rsid w:val="00B33E9E"/>
    <w:rsid w:val="00B33EA1"/>
    <w:rsid w:val="00B34105"/>
    <w:rsid w:val="00B3411E"/>
    <w:rsid w:val="00B348AE"/>
    <w:rsid w:val="00B34B24"/>
    <w:rsid w:val="00B34C48"/>
    <w:rsid w:val="00B34DCD"/>
    <w:rsid w:val="00B34DE8"/>
    <w:rsid w:val="00B34EA0"/>
    <w:rsid w:val="00B34EC7"/>
    <w:rsid w:val="00B34F59"/>
    <w:rsid w:val="00B34F9A"/>
    <w:rsid w:val="00B35079"/>
    <w:rsid w:val="00B3534C"/>
    <w:rsid w:val="00B35C54"/>
    <w:rsid w:val="00B35E1D"/>
    <w:rsid w:val="00B36081"/>
    <w:rsid w:val="00B361F3"/>
    <w:rsid w:val="00B362BD"/>
    <w:rsid w:val="00B366CA"/>
    <w:rsid w:val="00B36AE1"/>
    <w:rsid w:val="00B36CD6"/>
    <w:rsid w:val="00B3757C"/>
    <w:rsid w:val="00B377B0"/>
    <w:rsid w:val="00B37A64"/>
    <w:rsid w:val="00B37EF2"/>
    <w:rsid w:val="00B37F48"/>
    <w:rsid w:val="00B400F6"/>
    <w:rsid w:val="00B40450"/>
    <w:rsid w:val="00B40645"/>
    <w:rsid w:val="00B40766"/>
    <w:rsid w:val="00B40A11"/>
    <w:rsid w:val="00B40CF9"/>
    <w:rsid w:val="00B41036"/>
    <w:rsid w:val="00B41095"/>
    <w:rsid w:val="00B412FF"/>
    <w:rsid w:val="00B41412"/>
    <w:rsid w:val="00B41D40"/>
    <w:rsid w:val="00B4221B"/>
    <w:rsid w:val="00B422C4"/>
    <w:rsid w:val="00B42622"/>
    <w:rsid w:val="00B42BC9"/>
    <w:rsid w:val="00B42F20"/>
    <w:rsid w:val="00B4314B"/>
    <w:rsid w:val="00B432E6"/>
    <w:rsid w:val="00B4333A"/>
    <w:rsid w:val="00B437B7"/>
    <w:rsid w:val="00B437C5"/>
    <w:rsid w:val="00B43875"/>
    <w:rsid w:val="00B43A22"/>
    <w:rsid w:val="00B43AA0"/>
    <w:rsid w:val="00B43E51"/>
    <w:rsid w:val="00B44220"/>
    <w:rsid w:val="00B44388"/>
    <w:rsid w:val="00B444FC"/>
    <w:rsid w:val="00B447CD"/>
    <w:rsid w:val="00B44D53"/>
    <w:rsid w:val="00B44DBA"/>
    <w:rsid w:val="00B45083"/>
    <w:rsid w:val="00B45727"/>
    <w:rsid w:val="00B45C5D"/>
    <w:rsid w:val="00B46433"/>
    <w:rsid w:val="00B4668D"/>
    <w:rsid w:val="00B46740"/>
    <w:rsid w:val="00B46B98"/>
    <w:rsid w:val="00B46C90"/>
    <w:rsid w:val="00B46F1C"/>
    <w:rsid w:val="00B46F46"/>
    <w:rsid w:val="00B470FE"/>
    <w:rsid w:val="00B47305"/>
    <w:rsid w:val="00B47632"/>
    <w:rsid w:val="00B47B4B"/>
    <w:rsid w:val="00B47BF5"/>
    <w:rsid w:val="00B47C57"/>
    <w:rsid w:val="00B500AB"/>
    <w:rsid w:val="00B5027F"/>
    <w:rsid w:val="00B50D51"/>
    <w:rsid w:val="00B50F62"/>
    <w:rsid w:val="00B51041"/>
    <w:rsid w:val="00B51089"/>
    <w:rsid w:val="00B510DF"/>
    <w:rsid w:val="00B51265"/>
    <w:rsid w:val="00B5147E"/>
    <w:rsid w:val="00B5155D"/>
    <w:rsid w:val="00B519BA"/>
    <w:rsid w:val="00B51E32"/>
    <w:rsid w:val="00B51EA6"/>
    <w:rsid w:val="00B51F99"/>
    <w:rsid w:val="00B524BE"/>
    <w:rsid w:val="00B524E8"/>
    <w:rsid w:val="00B52598"/>
    <w:rsid w:val="00B527CD"/>
    <w:rsid w:val="00B52956"/>
    <w:rsid w:val="00B52C8A"/>
    <w:rsid w:val="00B536A1"/>
    <w:rsid w:val="00B54010"/>
    <w:rsid w:val="00B54039"/>
    <w:rsid w:val="00B540C0"/>
    <w:rsid w:val="00B543CF"/>
    <w:rsid w:val="00B54D3A"/>
    <w:rsid w:val="00B55185"/>
    <w:rsid w:val="00B551AC"/>
    <w:rsid w:val="00B5548E"/>
    <w:rsid w:val="00B5557C"/>
    <w:rsid w:val="00B5573E"/>
    <w:rsid w:val="00B5593C"/>
    <w:rsid w:val="00B55B7D"/>
    <w:rsid w:val="00B55CC0"/>
    <w:rsid w:val="00B55D33"/>
    <w:rsid w:val="00B55D48"/>
    <w:rsid w:val="00B56353"/>
    <w:rsid w:val="00B563C2"/>
    <w:rsid w:val="00B566BD"/>
    <w:rsid w:val="00B56BAF"/>
    <w:rsid w:val="00B56F3C"/>
    <w:rsid w:val="00B56F79"/>
    <w:rsid w:val="00B571AF"/>
    <w:rsid w:val="00B571F9"/>
    <w:rsid w:val="00B57555"/>
    <w:rsid w:val="00B579B8"/>
    <w:rsid w:val="00B57F9F"/>
    <w:rsid w:val="00B60029"/>
    <w:rsid w:val="00B6049F"/>
    <w:rsid w:val="00B604D5"/>
    <w:rsid w:val="00B606A0"/>
    <w:rsid w:val="00B60B0E"/>
    <w:rsid w:val="00B60BD8"/>
    <w:rsid w:val="00B6111C"/>
    <w:rsid w:val="00B61260"/>
    <w:rsid w:val="00B616C0"/>
    <w:rsid w:val="00B6173C"/>
    <w:rsid w:val="00B6183F"/>
    <w:rsid w:val="00B61AB8"/>
    <w:rsid w:val="00B61C94"/>
    <w:rsid w:val="00B6214D"/>
    <w:rsid w:val="00B624E7"/>
    <w:rsid w:val="00B62B1E"/>
    <w:rsid w:val="00B62DDF"/>
    <w:rsid w:val="00B63228"/>
    <w:rsid w:val="00B632BE"/>
    <w:rsid w:val="00B635A4"/>
    <w:rsid w:val="00B63730"/>
    <w:rsid w:val="00B63A1F"/>
    <w:rsid w:val="00B63A3C"/>
    <w:rsid w:val="00B63F60"/>
    <w:rsid w:val="00B641A2"/>
    <w:rsid w:val="00B6420F"/>
    <w:rsid w:val="00B642A4"/>
    <w:rsid w:val="00B64704"/>
    <w:rsid w:val="00B647B9"/>
    <w:rsid w:val="00B64A2C"/>
    <w:rsid w:val="00B64A96"/>
    <w:rsid w:val="00B65104"/>
    <w:rsid w:val="00B657CD"/>
    <w:rsid w:val="00B65AB3"/>
    <w:rsid w:val="00B65AC8"/>
    <w:rsid w:val="00B65E72"/>
    <w:rsid w:val="00B65FAB"/>
    <w:rsid w:val="00B65FF7"/>
    <w:rsid w:val="00B66127"/>
    <w:rsid w:val="00B66223"/>
    <w:rsid w:val="00B6640E"/>
    <w:rsid w:val="00B66479"/>
    <w:rsid w:val="00B666A5"/>
    <w:rsid w:val="00B66702"/>
    <w:rsid w:val="00B66743"/>
    <w:rsid w:val="00B66AB2"/>
    <w:rsid w:val="00B66DB2"/>
    <w:rsid w:val="00B66F63"/>
    <w:rsid w:val="00B66F80"/>
    <w:rsid w:val="00B6744A"/>
    <w:rsid w:val="00B67812"/>
    <w:rsid w:val="00B67932"/>
    <w:rsid w:val="00B679E9"/>
    <w:rsid w:val="00B67A66"/>
    <w:rsid w:val="00B67B4E"/>
    <w:rsid w:val="00B67D8D"/>
    <w:rsid w:val="00B67DE8"/>
    <w:rsid w:val="00B70190"/>
    <w:rsid w:val="00B7019F"/>
    <w:rsid w:val="00B701D3"/>
    <w:rsid w:val="00B70400"/>
    <w:rsid w:val="00B7060C"/>
    <w:rsid w:val="00B70966"/>
    <w:rsid w:val="00B709F6"/>
    <w:rsid w:val="00B70AC2"/>
    <w:rsid w:val="00B70B6C"/>
    <w:rsid w:val="00B70D5C"/>
    <w:rsid w:val="00B710B7"/>
    <w:rsid w:val="00B714D1"/>
    <w:rsid w:val="00B716BB"/>
    <w:rsid w:val="00B71794"/>
    <w:rsid w:val="00B7194B"/>
    <w:rsid w:val="00B71ABE"/>
    <w:rsid w:val="00B71C29"/>
    <w:rsid w:val="00B71D59"/>
    <w:rsid w:val="00B723CC"/>
    <w:rsid w:val="00B726D7"/>
    <w:rsid w:val="00B729D1"/>
    <w:rsid w:val="00B72BCE"/>
    <w:rsid w:val="00B72D1F"/>
    <w:rsid w:val="00B72F26"/>
    <w:rsid w:val="00B73026"/>
    <w:rsid w:val="00B73312"/>
    <w:rsid w:val="00B738AF"/>
    <w:rsid w:val="00B7395D"/>
    <w:rsid w:val="00B73D0F"/>
    <w:rsid w:val="00B73E86"/>
    <w:rsid w:val="00B7402B"/>
    <w:rsid w:val="00B7403B"/>
    <w:rsid w:val="00B74361"/>
    <w:rsid w:val="00B743D5"/>
    <w:rsid w:val="00B7441E"/>
    <w:rsid w:val="00B7448E"/>
    <w:rsid w:val="00B744FD"/>
    <w:rsid w:val="00B74A2C"/>
    <w:rsid w:val="00B74ABA"/>
    <w:rsid w:val="00B74D72"/>
    <w:rsid w:val="00B74E16"/>
    <w:rsid w:val="00B74E9A"/>
    <w:rsid w:val="00B74FF9"/>
    <w:rsid w:val="00B751F9"/>
    <w:rsid w:val="00B7536C"/>
    <w:rsid w:val="00B753BC"/>
    <w:rsid w:val="00B7541F"/>
    <w:rsid w:val="00B756C7"/>
    <w:rsid w:val="00B757BB"/>
    <w:rsid w:val="00B7581A"/>
    <w:rsid w:val="00B75E61"/>
    <w:rsid w:val="00B761AB"/>
    <w:rsid w:val="00B76211"/>
    <w:rsid w:val="00B76375"/>
    <w:rsid w:val="00B76480"/>
    <w:rsid w:val="00B76863"/>
    <w:rsid w:val="00B76969"/>
    <w:rsid w:val="00B769BD"/>
    <w:rsid w:val="00B76C3A"/>
    <w:rsid w:val="00B76DA9"/>
    <w:rsid w:val="00B7738F"/>
    <w:rsid w:val="00B773FE"/>
    <w:rsid w:val="00B7782B"/>
    <w:rsid w:val="00B77943"/>
    <w:rsid w:val="00B77A55"/>
    <w:rsid w:val="00B77A7F"/>
    <w:rsid w:val="00B77D90"/>
    <w:rsid w:val="00B77DCD"/>
    <w:rsid w:val="00B77DF4"/>
    <w:rsid w:val="00B77EF9"/>
    <w:rsid w:val="00B77F87"/>
    <w:rsid w:val="00B77FD4"/>
    <w:rsid w:val="00B80021"/>
    <w:rsid w:val="00B800BF"/>
    <w:rsid w:val="00B8016D"/>
    <w:rsid w:val="00B80269"/>
    <w:rsid w:val="00B802DE"/>
    <w:rsid w:val="00B8070F"/>
    <w:rsid w:val="00B80863"/>
    <w:rsid w:val="00B808A6"/>
    <w:rsid w:val="00B80CDC"/>
    <w:rsid w:val="00B80EDE"/>
    <w:rsid w:val="00B80FDB"/>
    <w:rsid w:val="00B81062"/>
    <w:rsid w:val="00B8111C"/>
    <w:rsid w:val="00B8128E"/>
    <w:rsid w:val="00B8132E"/>
    <w:rsid w:val="00B814F2"/>
    <w:rsid w:val="00B817A8"/>
    <w:rsid w:val="00B81A0E"/>
    <w:rsid w:val="00B81D25"/>
    <w:rsid w:val="00B81D58"/>
    <w:rsid w:val="00B821C1"/>
    <w:rsid w:val="00B8228F"/>
    <w:rsid w:val="00B822DE"/>
    <w:rsid w:val="00B822E0"/>
    <w:rsid w:val="00B8268D"/>
    <w:rsid w:val="00B82763"/>
    <w:rsid w:val="00B82990"/>
    <w:rsid w:val="00B82CC6"/>
    <w:rsid w:val="00B833CE"/>
    <w:rsid w:val="00B837A4"/>
    <w:rsid w:val="00B83831"/>
    <w:rsid w:val="00B8395F"/>
    <w:rsid w:val="00B83984"/>
    <w:rsid w:val="00B83C6E"/>
    <w:rsid w:val="00B8402C"/>
    <w:rsid w:val="00B840D1"/>
    <w:rsid w:val="00B84191"/>
    <w:rsid w:val="00B84898"/>
    <w:rsid w:val="00B84ABD"/>
    <w:rsid w:val="00B84B2E"/>
    <w:rsid w:val="00B84E6A"/>
    <w:rsid w:val="00B84FA3"/>
    <w:rsid w:val="00B850E8"/>
    <w:rsid w:val="00B8532A"/>
    <w:rsid w:val="00B85BA4"/>
    <w:rsid w:val="00B85FB2"/>
    <w:rsid w:val="00B86397"/>
    <w:rsid w:val="00B865EB"/>
    <w:rsid w:val="00B8678E"/>
    <w:rsid w:val="00B8681B"/>
    <w:rsid w:val="00B8689A"/>
    <w:rsid w:val="00B86BAC"/>
    <w:rsid w:val="00B86E0C"/>
    <w:rsid w:val="00B86EC1"/>
    <w:rsid w:val="00B86F8F"/>
    <w:rsid w:val="00B87082"/>
    <w:rsid w:val="00B870EE"/>
    <w:rsid w:val="00B87189"/>
    <w:rsid w:val="00B87B26"/>
    <w:rsid w:val="00B87DCA"/>
    <w:rsid w:val="00B87FB5"/>
    <w:rsid w:val="00B9029E"/>
    <w:rsid w:val="00B902BC"/>
    <w:rsid w:val="00B904B7"/>
    <w:rsid w:val="00B905CA"/>
    <w:rsid w:val="00B90771"/>
    <w:rsid w:val="00B90B60"/>
    <w:rsid w:val="00B90C49"/>
    <w:rsid w:val="00B90E6A"/>
    <w:rsid w:val="00B90F52"/>
    <w:rsid w:val="00B90FBF"/>
    <w:rsid w:val="00B90FEF"/>
    <w:rsid w:val="00B91851"/>
    <w:rsid w:val="00B9189E"/>
    <w:rsid w:val="00B91F87"/>
    <w:rsid w:val="00B92031"/>
    <w:rsid w:val="00B9224B"/>
    <w:rsid w:val="00B92556"/>
    <w:rsid w:val="00B9260E"/>
    <w:rsid w:val="00B9286D"/>
    <w:rsid w:val="00B92EFB"/>
    <w:rsid w:val="00B9308A"/>
    <w:rsid w:val="00B93397"/>
    <w:rsid w:val="00B93781"/>
    <w:rsid w:val="00B94599"/>
    <w:rsid w:val="00B94913"/>
    <w:rsid w:val="00B94A08"/>
    <w:rsid w:val="00B94E7E"/>
    <w:rsid w:val="00B94EC0"/>
    <w:rsid w:val="00B94F91"/>
    <w:rsid w:val="00B94FB4"/>
    <w:rsid w:val="00B952BC"/>
    <w:rsid w:val="00B9561A"/>
    <w:rsid w:val="00B95BA8"/>
    <w:rsid w:val="00B95C35"/>
    <w:rsid w:val="00B95DBB"/>
    <w:rsid w:val="00B95F26"/>
    <w:rsid w:val="00B95F40"/>
    <w:rsid w:val="00B95F89"/>
    <w:rsid w:val="00B95F99"/>
    <w:rsid w:val="00B9632A"/>
    <w:rsid w:val="00B96343"/>
    <w:rsid w:val="00B964E3"/>
    <w:rsid w:val="00B9651A"/>
    <w:rsid w:val="00B96524"/>
    <w:rsid w:val="00B967C7"/>
    <w:rsid w:val="00B968C7"/>
    <w:rsid w:val="00B96907"/>
    <w:rsid w:val="00B96D2C"/>
    <w:rsid w:val="00B96D45"/>
    <w:rsid w:val="00B96E4B"/>
    <w:rsid w:val="00B9720F"/>
    <w:rsid w:val="00B97422"/>
    <w:rsid w:val="00B97438"/>
    <w:rsid w:val="00B97660"/>
    <w:rsid w:val="00B97B44"/>
    <w:rsid w:val="00B97E01"/>
    <w:rsid w:val="00BA0051"/>
    <w:rsid w:val="00BA0964"/>
    <w:rsid w:val="00BA0C24"/>
    <w:rsid w:val="00BA101B"/>
    <w:rsid w:val="00BA13D9"/>
    <w:rsid w:val="00BA1599"/>
    <w:rsid w:val="00BA1874"/>
    <w:rsid w:val="00BA1F6D"/>
    <w:rsid w:val="00BA1F95"/>
    <w:rsid w:val="00BA225C"/>
    <w:rsid w:val="00BA2693"/>
    <w:rsid w:val="00BA2719"/>
    <w:rsid w:val="00BA2A42"/>
    <w:rsid w:val="00BA2F5D"/>
    <w:rsid w:val="00BA3212"/>
    <w:rsid w:val="00BA322A"/>
    <w:rsid w:val="00BA3A11"/>
    <w:rsid w:val="00BA418B"/>
    <w:rsid w:val="00BA44A6"/>
    <w:rsid w:val="00BA46D0"/>
    <w:rsid w:val="00BA480C"/>
    <w:rsid w:val="00BA54EA"/>
    <w:rsid w:val="00BA55E8"/>
    <w:rsid w:val="00BA5A58"/>
    <w:rsid w:val="00BA5D25"/>
    <w:rsid w:val="00BA5D5B"/>
    <w:rsid w:val="00BA62BF"/>
    <w:rsid w:val="00BA62F6"/>
    <w:rsid w:val="00BA6F6E"/>
    <w:rsid w:val="00BA7813"/>
    <w:rsid w:val="00BA7829"/>
    <w:rsid w:val="00BA7886"/>
    <w:rsid w:val="00BA7EB8"/>
    <w:rsid w:val="00BA7F8B"/>
    <w:rsid w:val="00BA7F98"/>
    <w:rsid w:val="00BB0262"/>
    <w:rsid w:val="00BB03A4"/>
    <w:rsid w:val="00BB0435"/>
    <w:rsid w:val="00BB06E4"/>
    <w:rsid w:val="00BB081B"/>
    <w:rsid w:val="00BB082B"/>
    <w:rsid w:val="00BB084D"/>
    <w:rsid w:val="00BB091C"/>
    <w:rsid w:val="00BB0BEC"/>
    <w:rsid w:val="00BB0C73"/>
    <w:rsid w:val="00BB0CED"/>
    <w:rsid w:val="00BB0D48"/>
    <w:rsid w:val="00BB100E"/>
    <w:rsid w:val="00BB19BB"/>
    <w:rsid w:val="00BB1BA5"/>
    <w:rsid w:val="00BB1CA4"/>
    <w:rsid w:val="00BB1DAF"/>
    <w:rsid w:val="00BB1DF0"/>
    <w:rsid w:val="00BB1E3E"/>
    <w:rsid w:val="00BB1E77"/>
    <w:rsid w:val="00BB20D6"/>
    <w:rsid w:val="00BB2979"/>
    <w:rsid w:val="00BB2A53"/>
    <w:rsid w:val="00BB2C7E"/>
    <w:rsid w:val="00BB3107"/>
    <w:rsid w:val="00BB3172"/>
    <w:rsid w:val="00BB343F"/>
    <w:rsid w:val="00BB34AC"/>
    <w:rsid w:val="00BB3501"/>
    <w:rsid w:val="00BB38DD"/>
    <w:rsid w:val="00BB39B4"/>
    <w:rsid w:val="00BB3A8D"/>
    <w:rsid w:val="00BB3CA5"/>
    <w:rsid w:val="00BB3DF2"/>
    <w:rsid w:val="00BB3FC4"/>
    <w:rsid w:val="00BB4278"/>
    <w:rsid w:val="00BB44AD"/>
    <w:rsid w:val="00BB456B"/>
    <w:rsid w:val="00BB4571"/>
    <w:rsid w:val="00BB460B"/>
    <w:rsid w:val="00BB4A56"/>
    <w:rsid w:val="00BB4C4A"/>
    <w:rsid w:val="00BB4CCC"/>
    <w:rsid w:val="00BB4DC2"/>
    <w:rsid w:val="00BB50D3"/>
    <w:rsid w:val="00BB5160"/>
    <w:rsid w:val="00BB53D6"/>
    <w:rsid w:val="00BB54D6"/>
    <w:rsid w:val="00BB58AD"/>
    <w:rsid w:val="00BB5987"/>
    <w:rsid w:val="00BB5CF0"/>
    <w:rsid w:val="00BB5D1B"/>
    <w:rsid w:val="00BB5E0E"/>
    <w:rsid w:val="00BB6058"/>
    <w:rsid w:val="00BB6222"/>
    <w:rsid w:val="00BB6359"/>
    <w:rsid w:val="00BB65F8"/>
    <w:rsid w:val="00BB691E"/>
    <w:rsid w:val="00BB69BA"/>
    <w:rsid w:val="00BB6FF8"/>
    <w:rsid w:val="00BB733C"/>
    <w:rsid w:val="00BB76C0"/>
    <w:rsid w:val="00BB790E"/>
    <w:rsid w:val="00BB7983"/>
    <w:rsid w:val="00BB7AC9"/>
    <w:rsid w:val="00BC01F5"/>
    <w:rsid w:val="00BC03B8"/>
    <w:rsid w:val="00BC0480"/>
    <w:rsid w:val="00BC04B4"/>
    <w:rsid w:val="00BC07B9"/>
    <w:rsid w:val="00BC0F52"/>
    <w:rsid w:val="00BC0FB7"/>
    <w:rsid w:val="00BC1177"/>
    <w:rsid w:val="00BC13D3"/>
    <w:rsid w:val="00BC13EE"/>
    <w:rsid w:val="00BC14D3"/>
    <w:rsid w:val="00BC1973"/>
    <w:rsid w:val="00BC19AB"/>
    <w:rsid w:val="00BC1E1B"/>
    <w:rsid w:val="00BC2251"/>
    <w:rsid w:val="00BC230B"/>
    <w:rsid w:val="00BC2521"/>
    <w:rsid w:val="00BC267E"/>
    <w:rsid w:val="00BC2ABA"/>
    <w:rsid w:val="00BC2CD8"/>
    <w:rsid w:val="00BC2DCD"/>
    <w:rsid w:val="00BC2E45"/>
    <w:rsid w:val="00BC2F16"/>
    <w:rsid w:val="00BC35B1"/>
    <w:rsid w:val="00BC37B7"/>
    <w:rsid w:val="00BC39A6"/>
    <w:rsid w:val="00BC3AE6"/>
    <w:rsid w:val="00BC3B42"/>
    <w:rsid w:val="00BC3BE7"/>
    <w:rsid w:val="00BC3BFB"/>
    <w:rsid w:val="00BC3D7B"/>
    <w:rsid w:val="00BC4162"/>
    <w:rsid w:val="00BC43FA"/>
    <w:rsid w:val="00BC46F8"/>
    <w:rsid w:val="00BC4802"/>
    <w:rsid w:val="00BC4A81"/>
    <w:rsid w:val="00BC4CE5"/>
    <w:rsid w:val="00BC4DFF"/>
    <w:rsid w:val="00BC514B"/>
    <w:rsid w:val="00BC5221"/>
    <w:rsid w:val="00BC5745"/>
    <w:rsid w:val="00BC5D68"/>
    <w:rsid w:val="00BC60D6"/>
    <w:rsid w:val="00BC67EA"/>
    <w:rsid w:val="00BC6949"/>
    <w:rsid w:val="00BC696B"/>
    <w:rsid w:val="00BC69D8"/>
    <w:rsid w:val="00BC6F68"/>
    <w:rsid w:val="00BC6F75"/>
    <w:rsid w:val="00BC6F8A"/>
    <w:rsid w:val="00BC743A"/>
    <w:rsid w:val="00BC749B"/>
    <w:rsid w:val="00BC77FB"/>
    <w:rsid w:val="00BC7823"/>
    <w:rsid w:val="00BC7AE1"/>
    <w:rsid w:val="00BC7B89"/>
    <w:rsid w:val="00BC7E19"/>
    <w:rsid w:val="00BD01CD"/>
    <w:rsid w:val="00BD02A9"/>
    <w:rsid w:val="00BD075C"/>
    <w:rsid w:val="00BD086F"/>
    <w:rsid w:val="00BD0F2B"/>
    <w:rsid w:val="00BD0F5E"/>
    <w:rsid w:val="00BD0F88"/>
    <w:rsid w:val="00BD10BF"/>
    <w:rsid w:val="00BD1183"/>
    <w:rsid w:val="00BD11D6"/>
    <w:rsid w:val="00BD12A7"/>
    <w:rsid w:val="00BD13F9"/>
    <w:rsid w:val="00BD17AD"/>
    <w:rsid w:val="00BD1990"/>
    <w:rsid w:val="00BD1B94"/>
    <w:rsid w:val="00BD2053"/>
    <w:rsid w:val="00BD2061"/>
    <w:rsid w:val="00BD280D"/>
    <w:rsid w:val="00BD29DE"/>
    <w:rsid w:val="00BD2D54"/>
    <w:rsid w:val="00BD32EF"/>
    <w:rsid w:val="00BD330B"/>
    <w:rsid w:val="00BD346E"/>
    <w:rsid w:val="00BD3A10"/>
    <w:rsid w:val="00BD3BA1"/>
    <w:rsid w:val="00BD3BBE"/>
    <w:rsid w:val="00BD3C39"/>
    <w:rsid w:val="00BD40EA"/>
    <w:rsid w:val="00BD438F"/>
    <w:rsid w:val="00BD43D6"/>
    <w:rsid w:val="00BD44E4"/>
    <w:rsid w:val="00BD456A"/>
    <w:rsid w:val="00BD4845"/>
    <w:rsid w:val="00BD4CB4"/>
    <w:rsid w:val="00BD4DFB"/>
    <w:rsid w:val="00BD4EC7"/>
    <w:rsid w:val="00BD52B4"/>
    <w:rsid w:val="00BD5369"/>
    <w:rsid w:val="00BD55E3"/>
    <w:rsid w:val="00BD5764"/>
    <w:rsid w:val="00BD5965"/>
    <w:rsid w:val="00BD5D6C"/>
    <w:rsid w:val="00BD5E88"/>
    <w:rsid w:val="00BD5EB7"/>
    <w:rsid w:val="00BD604A"/>
    <w:rsid w:val="00BD623F"/>
    <w:rsid w:val="00BD6670"/>
    <w:rsid w:val="00BD69AA"/>
    <w:rsid w:val="00BD6C53"/>
    <w:rsid w:val="00BD6E5E"/>
    <w:rsid w:val="00BD71C7"/>
    <w:rsid w:val="00BD746C"/>
    <w:rsid w:val="00BD7563"/>
    <w:rsid w:val="00BD765D"/>
    <w:rsid w:val="00BD7DC1"/>
    <w:rsid w:val="00BD7F68"/>
    <w:rsid w:val="00BE018D"/>
    <w:rsid w:val="00BE05A6"/>
    <w:rsid w:val="00BE0897"/>
    <w:rsid w:val="00BE10FC"/>
    <w:rsid w:val="00BE11D0"/>
    <w:rsid w:val="00BE12C6"/>
    <w:rsid w:val="00BE13C4"/>
    <w:rsid w:val="00BE147A"/>
    <w:rsid w:val="00BE1573"/>
    <w:rsid w:val="00BE160D"/>
    <w:rsid w:val="00BE164A"/>
    <w:rsid w:val="00BE175D"/>
    <w:rsid w:val="00BE1E1A"/>
    <w:rsid w:val="00BE1E6B"/>
    <w:rsid w:val="00BE2186"/>
    <w:rsid w:val="00BE2855"/>
    <w:rsid w:val="00BE2AF2"/>
    <w:rsid w:val="00BE2B00"/>
    <w:rsid w:val="00BE2B45"/>
    <w:rsid w:val="00BE2C04"/>
    <w:rsid w:val="00BE30EA"/>
    <w:rsid w:val="00BE31A6"/>
    <w:rsid w:val="00BE3300"/>
    <w:rsid w:val="00BE3393"/>
    <w:rsid w:val="00BE33C1"/>
    <w:rsid w:val="00BE33ED"/>
    <w:rsid w:val="00BE3441"/>
    <w:rsid w:val="00BE3549"/>
    <w:rsid w:val="00BE35F3"/>
    <w:rsid w:val="00BE3606"/>
    <w:rsid w:val="00BE369C"/>
    <w:rsid w:val="00BE373C"/>
    <w:rsid w:val="00BE38D7"/>
    <w:rsid w:val="00BE462C"/>
    <w:rsid w:val="00BE480B"/>
    <w:rsid w:val="00BE4C14"/>
    <w:rsid w:val="00BE4DB8"/>
    <w:rsid w:val="00BE4F10"/>
    <w:rsid w:val="00BE5026"/>
    <w:rsid w:val="00BE513E"/>
    <w:rsid w:val="00BE545B"/>
    <w:rsid w:val="00BE6069"/>
    <w:rsid w:val="00BE621F"/>
    <w:rsid w:val="00BE6274"/>
    <w:rsid w:val="00BE644D"/>
    <w:rsid w:val="00BE6D6A"/>
    <w:rsid w:val="00BE6DC7"/>
    <w:rsid w:val="00BE70CB"/>
    <w:rsid w:val="00BE7867"/>
    <w:rsid w:val="00BE78F9"/>
    <w:rsid w:val="00BE79DA"/>
    <w:rsid w:val="00BE7B21"/>
    <w:rsid w:val="00BF0258"/>
    <w:rsid w:val="00BF02C4"/>
    <w:rsid w:val="00BF064C"/>
    <w:rsid w:val="00BF075B"/>
    <w:rsid w:val="00BF07ED"/>
    <w:rsid w:val="00BF097C"/>
    <w:rsid w:val="00BF0BA0"/>
    <w:rsid w:val="00BF0CA1"/>
    <w:rsid w:val="00BF1055"/>
    <w:rsid w:val="00BF11F5"/>
    <w:rsid w:val="00BF13B8"/>
    <w:rsid w:val="00BF1572"/>
    <w:rsid w:val="00BF17DE"/>
    <w:rsid w:val="00BF237D"/>
    <w:rsid w:val="00BF250F"/>
    <w:rsid w:val="00BF253C"/>
    <w:rsid w:val="00BF25A9"/>
    <w:rsid w:val="00BF2A2A"/>
    <w:rsid w:val="00BF2A6C"/>
    <w:rsid w:val="00BF2B87"/>
    <w:rsid w:val="00BF2E26"/>
    <w:rsid w:val="00BF3263"/>
    <w:rsid w:val="00BF3652"/>
    <w:rsid w:val="00BF3720"/>
    <w:rsid w:val="00BF397C"/>
    <w:rsid w:val="00BF3B16"/>
    <w:rsid w:val="00BF3E2E"/>
    <w:rsid w:val="00BF4075"/>
    <w:rsid w:val="00BF40F2"/>
    <w:rsid w:val="00BF40FC"/>
    <w:rsid w:val="00BF4344"/>
    <w:rsid w:val="00BF4510"/>
    <w:rsid w:val="00BF4541"/>
    <w:rsid w:val="00BF4580"/>
    <w:rsid w:val="00BF4984"/>
    <w:rsid w:val="00BF4A0F"/>
    <w:rsid w:val="00BF4DE2"/>
    <w:rsid w:val="00BF4F9F"/>
    <w:rsid w:val="00BF504D"/>
    <w:rsid w:val="00BF5112"/>
    <w:rsid w:val="00BF513E"/>
    <w:rsid w:val="00BF51AB"/>
    <w:rsid w:val="00BF5202"/>
    <w:rsid w:val="00BF554B"/>
    <w:rsid w:val="00BF5720"/>
    <w:rsid w:val="00BF5AD0"/>
    <w:rsid w:val="00BF5DF2"/>
    <w:rsid w:val="00BF5F91"/>
    <w:rsid w:val="00BF60AA"/>
    <w:rsid w:val="00BF612B"/>
    <w:rsid w:val="00BF62FB"/>
    <w:rsid w:val="00BF6476"/>
    <w:rsid w:val="00BF666F"/>
    <w:rsid w:val="00BF66CF"/>
    <w:rsid w:val="00BF67B1"/>
    <w:rsid w:val="00BF6997"/>
    <w:rsid w:val="00BF6CB9"/>
    <w:rsid w:val="00BF6D08"/>
    <w:rsid w:val="00BF6F3F"/>
    <w:rsid w:val="00BF71E9"/>
    <w:rsid w:val="00BF727C"/>
    <w:rsid w:val="00BF72BE"/>
    <w:rsid w:val="00BF75EA"/>
    <w:rsid w:val="00BF7886"/>
    <w:rsid w:val="00BF7B6A"/>
    <w:rsid w:val="00C00829"/>
    <w:rsid w:val="00C00951"/>
    <w:rsid w:val="00C00A31"/>
    <w:rsid w:val="00C00A45"/>
    <w:rsid w:val="00C00C8C"/>
    <w:rsid w:val="00C00EF3"/>
    <w:rsid w:val="00C00F68"/>
    <w:rsid w:val="00C00F72"/>
    <w:rsid w:val="00C01231"/>
    <w:rsid w:val="00C01985"/>
    <w:rsid w:val="00C01B26"/>
    <w:rsid w:val="00C01D17"/>
    <w:rsid w:val="00C01F73"/>
    <w:rsid w:val="00C021F9"/>
    <w:rsid w:val="00C023F0"/>
    <w:rsid w:val="00C024DF"/>
    <w:rsid w:val="00C02941"/>
    <w:rsid w:val="00C02A74"/>
    <w:rsid w:val="00C02E0D"/>
    <w:rsid w:val="00C02F8E"/>
    <w:rsid w:val="00C0312B"/>
    <w:rsid w:val="00C03215"/>
    <w:rsid w:val="00C03354"/>
    <w:rsid w:val="00C03A3C"/>
    <w:rsid w:val="00C03E9D"/>
    <w:rsid w:val="00C03F76"/>
    <w:rsid w:val="00C04168"/>
    <w:rsid w:val="00C04340"/>
    <w:rsid w:val="00C04470"/>
    <w:rsid w:val="00C04587"/>
    <w:rsid w:val="00C04701"/>
    <w:rsid w:val="00C04916"/>
    <w:rsid w:val="00C04942"/>
    <w:rsid w:val="00C04A66"/>
    <w:rsid w:val="00C04C56"/>
    <w:rsid w:val="00C04F99"/>
    <w:rsid w:val="00C05631"/>
    <w:rsid w:val="00C05B04"/>
    <w:rsid w:val="00C05C7B"/>
    <w:rsid w:val="00C05D14"/>
    <w:rsid w:val="00C05F2A"/>
    <w:rsid w:val="00C06166"/>
    <w:rsid w:val="00C0695A"/>
    <w:rsid w:val="00C06E31"/>
    <w:rsid w:val="00C07332"/>
    <w:rsid w:val="00C07720"/>
    <w:rsid w:val="00C101C6"/>
    <w:rsid w:val="00C1023E"/>
    <w:rsid w:val="00C1058C"/>
    <w:rsid w:val="00C1091B"/>
    <w:rsid w:val="00C10A56"/>
    <w:rsid w:val="00C10E5A"/>
    <w:rsid w:val="00C113AE"/>
    <w:rsid w:val="00C1146A"/>
    <w:rsid w:val="00C114A2"/>
    <w:rsid w:val="00C11503"/>
    <w:rsid w:val="00C11573"/>
    <w:rsid w:val="00C11B45"/>
    <w:rsid w:val="00C11B48"/>
    <w:rsid w:val="00C11EFF"/>
    <w:rsid w:val="00C11F04"/>
    <w:rsid w:val="00C12018"/>
    <w:rsid w:val="00C12263"/>
    <w:rsid w:val="00C1242C"/>
    <w:rsid w:val="00C12731"/>
    <w:rsid w:val="00C12A2D"/>
    <w:rsid w:val="00C12C9C"/>
    <w:rsid w:val="00C12D03"/>
    <w:rsid w:val="00C12E59"/>
    <w:rsid w:val="00C12FED"/>
    <w:rsid w:val="00C13220"/>
    <w:rsid w:val="00C132AC"/>
    <w:rsid w:val="00C1346D"/>
    <w:rsid w:val="00C138FC"/>
    <w:rsid w:val="00C14065"/>
    <w:rsid w:val="00C142B3"/>
    <w:rsid w:val="00C142BF"/>
    <w:rsid w:val="00C14303"/>
    <w:rsid w:val="00C146E4"/>
    <w:rsid w:val="00C14B61"/>
    <w:rsid w:val="00C14D61"/>
    <w:rsid w:val="00C1507E"/>
    <w:rsid w:val="00C1551B"/>
    <w:rsid w:val="00C15959"/>
    <w:rsid w:val="00C15AF7"/>
    <w:rsid w:val="00C1620D"/>
    <w:rsid w:val="00C162DE"/>
    <w:rsid w:val="00C1679C"/>
    <w:rsid w:val="00C168B8"/>
    <w:rsid w:val="00C168F0"/>
    <w:rsid w:val="00C16BDD"/>
    <w:rsid w:val="00C16E53"/>
    <w:rsid w:val="00C17118"/>
    <w:rsid w:val="00C17188"/>
    <w:rsid w:val="00C1725D"/>
    <w:rsid w:val="00C173F3"/>
    <w:rsid w:val="00C1759E"/>
    <w:rsid w:val="00C17644"/>
    <w:rsid w:val="00C178B6"/>
    <w:rsid w:val="00C17958"/>
    <w:rsid w:val="00C17998"/>
    <w:rsid w:val="00C17B30"/>
    <w:rsid w:val="00C17B5D"/>
    <w:rsid w:val="00C17CC0"/>
    <w:rsid w:val="00C17EAB"/>
    <w:rsid w:val="00C20084"/>
    <w:rsid w:val="00C205EB"/>
    <w:rsid w:val="00C20779"/>
    <w:rsid w:val="00C20833"/>
    <w:rsid w:val="00C20AF3"/>
    <w:rsid w:val="00C21040"/>
    <w:rsid w:val="00C21157"/>
    <w:rsid w:val="00C21288"/>
    <w:rsid w:val="00C212C7"/>
    <w:rsid w:val="00C21884"/>
    <w:rsid w:val="00C21957"/>
    <w:rsid w:val="00C21AF7"/>
    <w:rsid w:val="00C21C60"/>
    <w:rsid w:val="00C21E16"/>
    <w:rsid w:val="00C21EE4"/>
    <w:rsid w:val="00C221E1"/>
    <w:rsid w:val="00C2286C"/>
    <w:rsid w:val="00C229B4"/>
    <w:rsid w:val="00C229DF"/>
    <w:rsid w:val="00C22B1C"/>
    <w:rsid w:val="00C22C5E"/>
    <w:rsid w:val="00C22DDB"/>
    <w:rsid w:val="00C22EFD"/>
    <w:rsid w:val="00C2315C"/>
    <w:rsid w:val="00C234F1"/>
    <w:rsid w:val="00C23763"/>
    <w:rsid w:val="00C23765"/>
    <w:rsid w:val="00C237CB"/>
    <w:rsid w:val="00C23814"/>
    <w:rsid w:val="00C238F9"/>
    <w:rsid w:val="00C23DEC"/>
    <w:rsid w:val="00C23E3F"/>
    <w:rsid w:val="00C2415E"/>
    <w:rsid w:val="00C24762"/>
    <w:rsid w:val="00C247B5"/>
    <w:rsid w:val="00C24E14"/>
    <w:rsid w:val="00C24E16"/>
    <w:rsid w:val="00C24E50"/>
    <w:rsid w:val="00C24F8A"/>
    <w:rsid w:val="00C2506A"/>
    <w:rsid w:val="00C25338"/>
    <w:rsid w:val="00C253DA"/>
    <w:rsid w:val="00C25AA1"/>
    <w:rsid w:val="00C25DCD"/>
    <w:rsid w:val="00C25EE1"/>
    <w:rsid w:val="00C25F54"/>
    <w:rsid w:val="00C2636E"/>
    <w:rsid w:val="00C267B0"/>
    <w:rsid w:val="00C2685E"/>
    <w:rsid w:val="00C26C97"/>
    <w:rsid w:val="00C26FC3"/>
    <w:rsid w:val="00C27048"/>
    <w:rsid w:val="00C270B1"/>
    <w:rsid w:val="00C273D9"/>
    <w:rsid w:val="00C276C4"/>
    <w:rsid w:val="00C27751"/>
    <w:rsid w:val="00C277A0"/>
    <w:rsid w:val="00C278F1"/>
    <w:rsid w:val="00C279A1"/>
    <w:rsid w:val="00C27C55"/>
    <w:rsid w:val="00C27E20"/>
    <w:rsid w:val="00C30075"/>
    <w:rsid w:val="00C308A6"/>
    <w:rsid w:val="00C30DEF"/>
    <w:rsid w:val="00C30E3F"/>
    <w:rsid w:val="00C310AE"/>
    <w:rsid w:val="00C3119F"/>
    <w:rsid w:val="00C3135F"/>
    <w:rsid w:val="00C31453"/>
    <w:rsid w:val="00C31745"/>
    <w:rsid w:val="00C31755"/>
    <w:rsid w:val="00C3257F"/>
    <w:rsid w:val="00C32670"/>
    <w:rsid w:val="00C326BF"/>
    <w:rsid w:val="00C32729"/>
    <w:rsid w:val="00C329D8"/>
    <w:rsid w:val="00C32B2E"/>
    <w:rsid w:val="00C3314B"/>
    <w:rsid w:val="00C3326A"/>
    <w:rsid w:val="00C332CE"/>
    <w:rsid w:val="00C33338"/>
    <w:rsid w:val="00C33402"/>
    <w:rsid w:val="00C33904"/>
    <w:rsid w:val="00C33B12"/>
    <w:rsid w:val="00C33DBC"/>
    <w:rsid w:val="00C33E73"/>
    <w:rsid w:val="00C33F9A"/>
    <w:rsid w:val="00C33FF9"/>
    <w:rsid w:val="00C34008"/>
    <w:rsid w:val="00C3405A"/>
    <w:rsid w:val="00C34078"/>
    <w:rsid w:val="00C34164"/>
    <w:rsid w:val="00C34497"/>
    <w:rsid w:val="00C345E6"/>
    <w:rsid w:val="00C3465E"/>
    <w:rsid w:val="00C34752"/>
    <w:rsid w:val="00C3487F"/>
    <w:rsid w:val="00C34A76"/>
    <w:rsid w:val="00C34BC0"/>
    <w:rsid w:val="00C34E85"/>
    <w:rsid w:val="00C35969"/>
    <w:rsid w:val="00C35993"/>
    <w:rsid w:val="00C35AF2"/>
    <w:rsid w:val="00C35C1E"/>
    <w:rsid w:val="00C35C4C"/>
    <w:rsid w:val="00C35CB7"/>
    <w:rsid w:val="00C35EC2"/>
    <w:rsid w:val="00C360E3"/>
    <w:rsid w:val="00C361CC"/>
    <w:rsid w:val="00C36255"/>
    <w:rsid w:val="00C3644F"/>
    <w:rsid w:val="00C36466"/>
    <w:rsid w:val="00C36CD4"/>
    <w:rsid w:val="00C36DCD"/>
    <w:rsid w:val="00C370E8"/>
    <w:rsid w:val="00C371B6"/>
    <w:rsid w:val="00C372ED"/>
    <w:rsid w:val="00C379A1"/>
    <w:rsid w:val="00C37CE7"/>
    <w:rsid w:val="00C4045F"/>
    <w:rsid w:val="00C40486"/>
    <w:rsid w:val="00C40520"/>
    <w:rsid w:val="00C40A05"/>
    <w:rsid w:val="00C40B4F"/>
    <w:rsid w:val="00C40C3C"/>
    <w:rsid w:val="00C40FF0"/>
    <w:rsid w:val="00C4106E"/>
    <w:rsid w:val="00C41774"/>
    <w:rsid w:val="00C418EF"/>
    <w:rsid w:val="00C421F3"/>
    <w:rsid w:val="00C4248C"/>
    <w:rsid w:val="00C425C2"/>
    <w:rsid w:val="00C425EC"/>
    <w:rsid w:val="00C42620"/>
    <w:rsid w:val="00C4265A"/>
    <w:rsid w:val="00C426D3"/>
    <w:rsid w:val="00C42879"/>
    <w:rsid w:val="00C42A9B"/>
    <w:rsid w:val="00C42B50"/>
    <w:rsid w:val="00C42C6F"/>
    <w:rsid w:val="00C42E51"/>
    <w:rsid w:val="00C4308B"/>
    <w:rsid w:val="00C43335"/>
    <w:rsid w:val="00C43391"/>
    <w:rsid w:val="00C43443"/>
    <w:rsid w:val="00C43683"/>
    <w:rsid w:val="00C43687"/>
    <w:rsid w:val="00C43701"/>
    <w:rsid w:val="00C4371B"/>
    <w:rsid w:val="00C43B0E"/>
    <w:rsid w:val="00C43B7F"/>
    <w:rsid w:val="00C43BC2"/>
    <w:rsid w:val="00C43E2A"/>
    <w:rsid w:val="00C43E8D"/>
    <w:rsid w:val="00C44011"/>
    <w:rsid w:val="00C44013"/>
    <w:rsid w:val="00C441EC"/>
    <w:rsid w:val="00C44349"/>
    <w:rsid w:val="00C4439E"/>
    <w:rsid w:val="00C443B2"/>
    <w:rsid w:val="00C445E6"/>
    <w:rsid w:val="00C4474E"/>
    <w:rsid w:val="00C45006"/>
    <w:rsid w:val="00C45021"/>
    <w:rsid w:val="00C45383"/>
    <w:rsid w:val="00C4540F"/>
    <w:rsid w:val="00C458DE"/>
    <w:rsid w:val="00C45998"/>
    <w:rsid w:val="00C45C68"/>
    <w:rsid w:val="00C45DC3"/>
    <w:rsid w:val="00C460AA"/>
    <w:rsid w:val="00C46107"/>
    <w:rsid w:val="00C46111"/>
    <w:rsid w:val="00C4615F"/>
    <w:rsid w:val="00C461C2"/>
    <w:rsid w:val="00C461E0"/>
    <w:rsid w:val="00C4661A"/>
    <w:rsid w:val="00C46ADE"/>
    <w:rsid w:val="00C46AEB"/>
    <w:rsid w:val="00C46BBD"/>
    <w:rsid w:val="00C46E98"/>
    <w:rsid w:val="00C46F93"/>
    <w:rsid w:val="00C47154"/>
    <w:rsid w:val="00C47298"/>
    <w:rsid w:val="00C472CA"/>
    <w:rsid w:val="00C47481"/>
    <w:rsid w:val="00C47573"/>
    <w:rsid w:val="00C476C9"/>
    <w:rsid w:val="00C47A67"/>
    <w:rsid w:val="00C47B25"/>
    <w:rsid w:val="00C47CBF"/>
    <w:rsid w:val="00C47D0A"/>
    <w:rsid w:val="00C47E38"/>
    <w:rsid w:val="00C50146"/>
    <w:rsid w:val="00C510F3"/>
    <w:rsid w:val="00C512CD"/>
    <w:rsid w:val="00C514C4"/>
    <w:rsid w:val="00C51670"/>
    <w:rsid w:val="00C51C98"/>
    <w:rsid w:val="00C51C9D"/>
    <w:rsid w:val="00C51D2D"/>
    <w:rsid w:val="00C51FDB"/>
    <w:rsid w:val="00C52329"/>
    <w:rsid w:val="00C5265F"/>
    <w:rsid w:val="00C52713"/>
    <w:rsid w:val="00C52775"/>
    <w:rsid w:val="00C5288E"/>
    <w:rsid w:val="00C528F4"/>
    <w:rsid w:val="00C52A1D"/>
    <w:rsid w:val="00C52BAB"/>
    <w:rsid w:val="00C52F58"/>
    <w:rsid w:val="00C52FE3"/>
    <w:rsid w:val="00C53475"/>
    <w:rsid w:val="00C535A8"/>
    <w:rsid w:val="00C5392D"/>
    <w:rsid w:val="00C53955"/>
    <w:rsid w:val="00C5398F"/>
    <w:rsid w:val="00C539E7"/>
    <w:rsid w:val="00C53D31"/>
    <w:rsid w:val="00C53DBE"/>
    <w:rsid w:val="00C53DED"/>
    <w:rsid w:val="00C53F13"/>
    <w:rsid w:val="00C54142"/>
    <w:rsid w:val="00C5435D"/>
    <w:rsid w:val="00C54869"/>
    <w:rsid w:val="00C54B12"/>
    <w:rsid w:val="00C54C2E"/>
    <w:rsid w:val="00C54FC4"/>
    <w:rsid w:val="00C5504E"/>
    <w:rsid w:val="00C550AB"/>
    <w:rsid w:val="00C55863"/>
    <w:rsid w:val="00C565B6"/>
    <w:rsid w:val="00C56635"/>
    <w:rsid w:val="00C56651"/>
    <w:rsid w:val="00C56A00"/>
    <w:rsid w:val="00C56C4F"/>
    <w:rsid w:val="00C56E5F"/>
    <w:rsid w:val="00C56FEF"/>
    <w:rsid w:val="00C570B5"/>
    <w:rsid w:val="00C570B9"/>
    <w:rsid w:val="00C57202"/>
    <w:rsid w:val="00C57326"/>
    <w:rsid w:val="00C5740C"/>
    <w:rsid w:val="00C57504"/>
    <w:rsid w:val="00C57575"/>
    <w:rsid w:val="00C578C6"/>
    <w:rsid w:val="00C5791F"/>
    <w:rsid w:val="00C57A51"/>
    <w:rsid w:val="00C57B17"/>
    <w:rsid w:val="00C57F77"/>
    <w:rsid w:val="00C6030A"/>
    <w:rsid w:val="00C60421"/>
    <w:rsid w:val="00C604E9"/>
    <w:rsid w:val="00C605E2"/>
    <w:rsid w:val="00C605E4"/>
    <w:rsid w:val="00C60791"/>
    <w:rsid w:val="00C60974"/>
    <w:rsid w:val="00C60D9A"/>
    <w:rsid w:val="00C610A0"/>
    <w:rsid w:val="00C61661"/>
    <w:rsid w:val="00C61680"/>
    <w:rsid w:val="00C61B84"/>
    <w:rsid w:val="00C61C89"/>
    <w:rsid w:val="00C61C9F"/>
    <w:rsid w:val="00C61F81"/>
    <w:rsid w:val="00C622D9"/>
    <w:rsid w:val="00C625FD"/>
    <w:rsid w:val="00C627EE"/>
    <w:rsid w:val="00C62CF2"/>
    <w:rsid w:val="00C62F94"/>
    <w:rsid w:val="00C63045"/>
    <w:rsid w:val="00C63197"/>
    <w:rsid w:val="00C633C5"/>
    <w:rsid w:val="00C6364C"/>
    <w:rsid w:val="00C636CE"/>
    <w:rsid w:val="00C638A7"/>
    <w:rsid w:val="00C638D2"/>
    <w:rsid w:val="00C639E1"/>
    <w:rsid w:val="00C63A90"/>
    <w:rsid w:val="00C63BE6"/>
    <w:rsid w:val="00C63BF9"/>
    <w:rsid w:val="00C63D49"/>
    <w:rsid w:val="00C63D7D"/>
    <w:rsid w:val="00C64268"/>
    <w:rsid w:val="00C64335"/>
    <w:rsid w:val="00C64490"/>
    <w:rsid w:val="00C646DE"/>
    <w:rsid w:val="00C64900"/>
    <w:rsid w:val="00C64961"/>
    <w:rsid w:val="00C64AB1"/>
    <w:rsid w:val="00C64B2F"/>
    <w:rsid w:val="00C64BB0"/>
    <w:rsid w:val="00C64DD4"/>
    <w:rsid w:val="00C65267"/>
    <w:rsid w:val="00C65411"/>
    <w:rsid w:val="00C65629"/>
    <w:rsid w:val="00C65E7E"/>
    <w:rsid w:val="00C6602E"/>
    <w:rsid w:val="00C66361"/>
    <w:rsid w:val="00C66449"/>
    <w:rsid w:val="00C66BFF"/>
    <w:rsid w:val="00C66CD6"/>
    <w:rsid w:val="00C66EA2"/>
    <w:rsid w:val="00C671BE"/>
    <w:rsid w:val="00C672C6"/>
    <w:rsid w:val="00C6758D"/>
    <w:rsid w:val="00C67881"/>
    <w:rsid w:val="00C6797A"/>
    <w:rsid w:val="00C67A47"/>
    <w:rsid w:val="00C67ACC"/>
    <w:rsid w:val="00C67B82"/>
    <w:rsid w:val="00C67BB6"/>
    <w:rsid w:val="00C67C39"/>
    <w:rsid w:val="00C67C65"/>
    <w:rsid w:val="00C67CFF"/>
    <w:rsid w:val="00C67D5B"/>
    <w:rsid w:val="00C67E11"/>
    <w:rsid w:val="00C67E9C"/>
    <w:rsid w:val="00C67ED2"/>
    <w:rsid w:val="00C7030D"/>
    <w:rsid w:val="00C70488"/>
    <w:rsid w:val="00C706AB"/>
    <w:rsid w:val="00C70BBE"/>
    <w:rsid w:val="00C70C8F"/>
    <w:rsid w:val="00C70CA5"/>
    <w:rsid w:val="00C70F73"/>
    <w:rsid w:val="00C714BF"/>
    <w:rsid w:val="00C71659"/>
    <w:rsid w:val="00C718C5"/>
    <w:rsid w:val="00C71A33"/>
    <w:rsid w:val="00C720CE"/>
    <w:rsid w:val="00C72125"/>
    <w:rsid w:val="00C7245A"/>
    <w:rsid w:val="00C72463"/>
    <w:rsid w:val="00C727D5"/>
    <w:rsid w:val="00C72EE5"/>
    <w:rsid w:val="00C73058"/>
    <w:rsid w:val="00C7336C"/>
    <w:rsid w:val="00C73A77"/>
    <w:rsid w:val="00C73E75"/>
    <w:rsid w:val="00C73E8F"/>
    <w:rsid w:val="00C74001"/>
    <w:rsid w:val="00C74058"/>
    <w:rsid w:val="00C7439D"/>
    <w:rsid w:val="00C74469"/>
    <w:rsid w:val="00C746B8"/>
    <w:rsid w:val="00C747A1"/>
    <w:rsid w:val="00C749F5"/>
    <w:rsid w:val="00C74AC8"/>
    <w:rsid w:val="00C752FB"/>
    <w:rsid w:val="00C75841"/>
    <w:rsid w:val="00C75913"/>
    <w:rsid w:val="00C7596B"/>
    <w:rsid w:val="00C75B14"/>
    <w:rsid w:val="00C75D3E"/>
    <w:rsid w:val="00C75EE5"/>
    <w:rsid w:val="00C76267"/>
    <w:rsid w:val="00C76872"/>
    <w:rsid w:val="00C76A0E"/>
    <w:rsid w:val="00C76ACA"/>
    <w:rsid w:val="00C76CFA"/>
    <w:rsid w:val="00C76D42"/>
    <w:rsid w:val="00C77203"/>
    <w:rsid w:val="00C776F8"/>
    <w:rsid w:val="00C77774"/>
    <w:rsid w:val="00C77A23"/>
    <w:rsid w:val="00C77BC2"/>
    <w:rsid w:val="00C77CAA"/>
    <w:rsid w:val="00C77D4A"/>
    <w:rsid w:val="00C802E5"/>
    <w:rsid w:val="00C806A0"/>
    <w:rsid w:val="00C80729"/>
    <w:rsid w:val="00C80946"/>
    <w:rsid w:val="00C80B0A"/>
    <w:rsid w:val="00C80C1D"/>
    <w:rsid w:val="00C8105C"/>
    <w:rsid w:val="00C81082"/>
    <w:rsid w:val="00C810A9"/>
    <w:rsid w:val="00C817B7"/>
    <w:rsid w:val="00C81CC1"/>
    <w:rsid w:val="00C82141"/>
    <w:rsid w:val="00C82582"/>
    <w:rsid w:val="00C825F0"/>
    <w:rsid w:val="00C827F6"/>
    <w:rsid w:val="00C8282E"/>
    <w:rsid w:val="00C82A5F"/>
    <w:rsid w:val="00C82A75"/>
    <w:rsid w:val="00C82C6E"/>
    <w:rsid w:val="00C82D16"/>
    <w:rsid w:val="00C82FA3"/>
    <w:rsid w:val="00C8308D"/>
    <w:rsid w:val="00C83201"/>
    <w:rsid w:val="00C832A1"/>
    <w:rsid w:val="00C83448"/>
    <w:rsid w:val="00C839B3"/>
    <w:rsid w:val="00C839EB"/>
    <w:rsid w:val="00C83E00"/>
    <w:rsid w:val="00C83FDD"/>
    <w:rsid w:val="00C840A1"/>
    <w:rsid w:val="00C84303"/>
    <w:rsid w:val="00C845F3"/>
    <w:rsid w:val="00C84638"/>
    <w:rsid w:val="00C84A95"/>
    <w:rsid w:val="00C84AE4"/>
    <w:rsid w:val="00C84F69"/>
    <w:rsid w:val="00C84FBB"/>
    <w:rsid w:val="00C85298"/>
    <w:rsid w:val="00C85572"/>
    <w:rsid w:val="00C855CD"/>
    <w:rsid w:val="00C856C9"/>
    <w:rsid w:val="00C85B18"/>
    <w:rsid w:val="00C85B70"/>
    <w:rsid w:val="00C85EBA"/>
    <w:rsid w:val="00C85ED2"/>
    <w:rsid w:val="00C86086"/>
    <w:rsid w:val="00C869BB"/>
    <w:rsid w:val="00C869F4"/>
    <w:rsid w:val="00C86C23"/>
    <w:rsid w:val="00C86DCF"/>
    <w:rsid w:val="00C8756C"/>
    <w:rsid w:val="00C87765"/>
    <w:rsid w:val="00C87AD4"/>
    <w:rsid w:val="00C87BC8"/>
    <w:rsid w:val="00C87CEB"/>
    <w:rsid w:val="00C90020"/>
    <w:rsid w:val="00C9003F"/>
    <w:rsid w:val="00C9014C"/>
    <w:rsid w:val="00C901CF"/>
    <w:rsid w:val="00C9058B"/>
    <w:rsid w:val="00C906DC"/>
    <w:rsid w:val="00C90829"/>
    <w:rsid w:val="00C90B75"/>
    <w:rsid w:val="00C90CD1"/>
    <w:rsid w:val="00C90CD8"/>
    <w:rsid w:val="00C90F6D"/>
    <w:rsid w:val="00C91395"/>
    <w:rsid w:val="00C91676"/>
    <w:rsid w:val="00C9199E"/>
    <w:rsid w:val="00C91AA8"/>
    <w:rsid w:val="00C91D65"/>
    <w:rsid w:val="00C91F15"/>
    <w:rsid w:val="00C91F72"/>
    <w:rsid w:val="00C91FA2"/>
    <w:rsid w:val="00C92189"/>
    <w:rsid w:val="00C92389"/>
    <w:rsid w:val="00C92420"/>
    <w:rsid w:val="00C9260F"/>
    <w:rsid w:val="00C926C4"/>
    <w:rsid w:val="00C926EE"/>
    <w:rsid w:val="00C9277A"/>
    <w:rsid w:val="00C9287F"/>
    <w:rsid w:val="00C92BBF"/>
    <w:rsid w:val="00C92C43"/>
    <w:rsid w:val="00C92CBD"/>
    <w:rsid w:val="00C92E3B"/>
    <w:rsid w:val="00C92FFD"/>
    <w:rsid w:val="00C9321B"/>
    <w:rsid w:val="00C93537"/>
    <w:rsid w:val="00C937D7"/>
    <w:rsid w:val="00C93BD8"/>
    <w:rsid w:val="00C93FB5"/>
    <w:rsid w:val="00C93FB6"/>
    <w:rsid w:val="00C93FF3"/>
    <w:rsid w:val="00C9402D"/>
    <w:rsid w:val="00C94645"/>
    <w:rsid w:val="00C9484D"/>
    <w:rsid w:val="00C94A0C"/>
    <w:rsid w:val="00C94ACE"/>
    <w:rsid w:val="00C94C4C"/>
    <w:rsid w:val="00C94D1A"/>
    <w:rsid w:val="00C94E55"/>
    <w:rsid w:val="00C95615"/>
    <w:rsid w:val="00C95B33"/>
    <w:rsid w:val="00C95CE3"/>
    <w:rsid w:val="00C95EF9"/>
    <w:rsid w:val="00C95FB2"/>
    <w:rsid w:val="00C95FB3"/>
    <w:rsid w:val="00C96431"/>
    <w:rsid w:val="00C9648C"/>
    <w:rsid w:val="00C96664"/>
    <w:rsid w:val="00C9690B"/>
    <w:rsid w:val="00C96DFD"/>
    <w:rsid w:val="00C9715C"/>
    <w:rsid w:val="00C9715E"/>
    <w:rsid w:val="00C97259"/>
    <w:rsid w:val="00C975AA"/>
    <w:rsid w:val="00C977EC"/>
    <w:rsid w:val="00C97D23"/>
    <w:rsid w:val="00C97F58"/>
    <w:rsid w:val="00CA01DE"/>
    <w:rsid w:val="00CA020D"/>
    <w:rsid w:val="00CA0299"/>
    <w:rsid w:val="00CA062C"/>
    <w:rsid w:val="00CA06CD"/>
    <w:rsid w:val="00CA0720"/>
    <w:rsid w:val="00CA07E8"/>
    <w:rsid w:val="00CA0EE4"/>
    <w:rsid w:val="00CA0FC0"/>
    <w:rsid w:val="00CA1315"/>
    <w:rsid w:val="00CA1414"/>
    <w:rsid w:val="00CA1501"/>
    <w:rsid w:val="00CA17D4"/>
    <w:rsid w:val="00CA1845"/>
    <w:rsid w:val="00CA1A60"/>
    <w:rsid w:val="00CA1AB2"/>
    <w:rsid w:val="00CA1C77"/>
    <w:rsid w:val="00CA1EB2"/>
    <w:rsid w:val="00CA1EC9"/>
    <w:rsid w:val="00CA214F"/>
    <w:rsid w:val="00CA22CC"/>
    <w:rsid w:val="00CA2554"/>
    <w:rsid w:val="00CA25A6"/>
    <w:rsid w:val="00CA2937"/>
    <w:rsid w:val="00CA2BAC"/>
    <w:rsid w:val="00CA2E4B"/>
    <w:rsid w:val="00CA2FE6"/>
    <w:rsid w:val="00CA3176"/>
    <w:rsid w:val="00CA3277"/>
    <w:rsid w:val="00CA33C8"/>
    <w:rsid w:val="00CA347E"/>
    <w:rsid w:val="00CA35AE"/>
    <w:rsid w:val="00CA3758"/>
    <w:rsid w:val="00CA3845"/>
    <w:rsid w:val="00CA3910"/>
    <w:rsid w:val="00CA39C7"/>
    <w:rsid w:val="00CA3AD9"/>
    <w:rsid w:val="00CA3B45"/>
    <w:rsid w:val="00CA3DBB"/>
    <w:rsid w:val="00CA3F94"/>
    <w:rsid w:val="00CA45A1"/>
    <w:rsid w:val="00CA466F"/>
    <w:rsid w:val="00CA4AE8"/>
    <w:rsid w:val="00CA4D37"/>
    <w:rsid w:val="00CA4D4E"/>
    <w:rsid w:val="00CA518D"/>
    <w:rsid w:val="00CA535A"/>
    <w:rsid w:val="00CA537F"/>
    <w:rsid w:val="00CA5489"/>
    <w:rsid w:val="00CA5512"/>
    <w:rsid w:val="00CA5638"/>
    <w:rsid w:val="00CA5741"/>
    <w:rsid w:val="00CA5AEB"/>
    <w:rsid w:val="00CA5F25"/>
    <w:rsid w:val="00CA623D"/>
    <w:rsid w:val="00CA639E"/>
    <w:rsid w:val="00CA6BBB"/>
    <w:rsid w:val="00CA6EA0"/>
    <w:rsid w:val="00CA6EFB"/>
    <w:rsid w:val="00CA71CA"/>
    <w:rsid w:val="00CA7281"/>
    <w:rsid w:val="00CA728B"/>
    <w:rsid w:val="00CA7583"/>
    <w:rsid w:val="00CA76FF"/>
    <w:rsid w:val="00CA7DE4"/>
    <w:rsid w:val="00CA7F5B"/>
    <w:rsid w:val="00CB0156"/>
    <w:rsid w:val="00CB01A0"/>
    <w:rsid w:val="00CB0783"/>
    <w:rsid w:val="00CB09E5"/>
    <w:rsid w:val="00CB0B47"/>
    <w:rsid w:val="00CB1042"/>
    <w:rsid w:val="00CB10BF"/>
    <w:rsid w:val="00CB1724"/>
    <w:rsid w:val="00CB1730"/>
    <w:rsid w:val="00CB1794"/>
    <w:rsid w:val="00CB252C"/>
    <w:rsid w:val="00CB2893"/>
    <w:rsid w:val="00CB298C"/>
    <w:rsid w:val="00CB2A0C"/>
    <w:rsid w:val="00CB2D2D"/>
    <w:rsid w:val="00CB2EC9"/>
    <w:rsid w:val="00CB3056"/>
    <w:rsid w:val="00CB3147"/>
    <w:rsid w:val="00CB3212"/>
    <w:rsid w:val="00CB32A0"/>
    <w:rsid w:val="00CB32DD"/>
    <w:rsid w:val="00CB34F2"/>
    <w:rsid w:val="00CB365A"/>
    <w:rsid w:val="00CB3702"/>
    <w:rsid w:val="00CB3761"/>
    <w:rsid w:val="00CB3A10"/>
    <w:rsid w:val="00CB3C29"/>
    <w:rsid w:val="00CB40D4"/>
    <w:rsid w:val="00CB42CD"/>
    <w:rsid w:val="00CB4618"/>
    <w:rsid w:val="00CB4764"/>
    <w:rsid w:val="00CB47DB"/>
    <w:rsid w:val="00CB490A"/>
    <w:rsid w:val="00CB4D3B"/>
    <w:rsid w:val="00CB4F2E"/>
    <w:rsid w:val="00CB5040"/>
    <w:rsid w:val="00CB509B"/>
    <w:rsid w:val="00CB51A6"/>
    <w:rsid w:val="00CB5340"/>
    <w:rsid w:val="00CB5AB2"/>
    <w:rsid w:val="00CB6350"/>
    <w:rsid w:val="00CB668E"/>
    <w:rsid w:val="00CB67B7"/>
    <w:rsid w:val="00CB6A57"/>
    <w:rsid w:val="00CB6DA1"/>
    <w:rsid w:val="00CB6FB4"/>
    <w:rsid w:val="00CB6FB5"/>
    <w:rsid w:val="00CB7079"/>
    <w:rsid w:val="00CB7131"/>
    <w:rsid w:val="00CB742F"/>
    <w:rsid w:val="00CB7730"/>
    <w:rsid w:val="00CB7D2F"/>
    <w:rsid w:val="00CC0252"/>
    <w:rsid w:val="00CC0254"/>
    <w:rsid w:val="00CC0431"/>
    <w:rsid w:val="00CC0487"/>
    <w:rsid w:val="00CC06DD"/>
    <w:rsid w:val="00CC0711"/>
    <w:rsid w:val="00CC07F3"/>
    <w:rsid w:val="00CC0D70"/>
    <w:rsid w:val="00CC0DB6"/>
    <w:rsid w:val="00CC103A"/>
    <w:rsid w:val="00CC11AE"/>
    <w:rsid w:val="00CC1602"/>
    <w:rsid w:val="00CC193D"/>
    <w:rsid w:val="00CC1B13"/>
    <w:rsid w:val="00CC1BFE"/>
    <w:rsid w:val="00CC1D40"/>
    <w:rsid w:val="00CC1E75"/>
    <w:rsid w:val="00CC1F9C"/>
    <w:rsid w:val="00CC1FD8"/>
    <w:rsid w:val="00CC2063"/>
    <w:rsid w:val="00CC24C4"/>
    <w:rsid w:val="00CC2539"/>
    <w:rsid w:val="00CC2B4C"/>
    <w:rsid w:val="00CC2F08"/>
    <w:rsid w:val="00CC319F"/>
    <w:rsid w:val="00CC31F0"/>
    <w:rsid w:val="00CC37F1"/>
    <w:rsid w:val="00CC3972"/>
    <w:rsid w:val="00CC397D"/>
    <w:rsid w:val="00CC3C31"/>
    <w:rsid w:val="00CC40D4"/>
    <w:rsid w:val="00CC46C3"/>
    <w:rsid w:val="00CC4713"/>
    <w:rsid w:val="00CC47C7"/>
    <w:rsid w:val="00CC48A4"/>
    <w:rsid w:val="00CC498F"/>
    <w:rsid w:val="00CC4B35"/>
    <w:rsid w:val="00CC4F98"/>
    <w:rsid w:val="00CC51E9"/>
    <w:rsid w:val="00CC5427"/>
    <w:rsid w:val="00CC5BA9"/>
    <w:rsid w:val="00CC5F81"/>
    <w:rsid w:val="00CC6065"/>
    <w:rsid w:val="00CC62C9"/>
    <w:rsid w:val="00CC6385"/>
    <w:rsid w:val="00CC63FD"/>
    <w:rsid w:val="00CC64F0"/>
    <w:rsid w:val="00CC65D3"/>
    <w:rsid w:val="00CC65DB"/>
    <w:rsid w:val="00CC674E"/>
    <w:rsid w:val="00CC67A0"/>
    <w:rsid w:val="00CC67C7"/>
    <w:rsid w:val="00CC68E0"/>
    <w:rsid w:val="00CC6C53"/>
    <w:rsid w:val="00CC6CD8"/>
    <w:rsid w:val="00CC6ECA"/>
    <w:rsid w:val="00CC713F"/>
    <w:rsid w:val="00CC715C"/>
    <w:rsid w:val="00CC7189"/>
    <w:rsid w:val="00CC7255"/>
    <w:rsid w:val="00CC7970"/>
    <w:rsid w:val="00CD0079"/>
    <w:rsid w:val="00CD02A5"/>
    <w:rsid w:val="00CD04A7"/>
    <w:rsid w:val="00CD05E5"/>
    <w:rsid w:val="00CD0870"/>
    <w:rsid w:val="00CD08E5"/>
    <w:rsid w:val="00CD0A32"/>
    <w:rsid w:val="00CD0C91"/>
    <w:rsid w:val="00CD0E73"/>
    <w:rsid w:val="00CD0EC1"/>
    <w:rsid w:val="00CD1029"/>
    <w:rsid w:val="00CD105F"/>
    <w:rsid w:val="00CD160C"/>
    <w:rsid w:val="00CD1690"/>
    <w:rsid w:val="00CD1D21"/>
    <w:rsid w:val="00CD1FCE"/>
    <w:rsid w:val="00CD2153"/>
    <w:rsid w:val="00CD2299"/>
    <w:rsid w:val="00CD2375"/>
    <w:rsid w:val="00CD2385"/>
    <w:rsid w:val="00CD2819"/>
    <w:rsid w:val="00CD29B8"/>
    <w:rsid w:val="00CD2B8D"/>
    <w:rsid w:val="00CD2C0F"/>
    <w:rsid w:val="00CD2EE4"/>
    <w:rsid w:val="00CD300B"/>
    <w:rsid w:val="00CD325F"/>
    <w:rsid w:val="00CD32E4"/>
    <w:rsid w:val="00CD33BA"/>
    <w:rsid w:val="00CD36E4"/>
    <w:rsid w:val="00CD3C3E"/>
    <w:rsid w:val="00CD3E06"/>
    <w:rsid w:val="00CD3F4E"/>
    <w:rsid w:val="00CD42D6"/>
    <w:rsid w:val="00CD43BF"/>
    <w:rsid w:val="00CD46DD"/>
    <w:rsid w:val="00CD4971"/>
    <w:rsid w:val="00CD4F08"/>
    <w:rsid w:val="00CD4F17"/>
    <w:rsid w:val="00CD4F3D"/>
    <w:rsid w:val="00CD4FA9"/>
    <w:rsid w:val="00CD5177"/>
    <w:rsid w:val="00CD5331"/>
    <w:rsid w:val="00CD59C8"/>
    <w:rsid w:val="00CD5A71"/>
    <w:rsid w:val="00CD5BA7"/>
    <w:rsid w:val="00CD5C93"/>
    <w:rsid w:val="00CD5EA5"/>
    <w:rsid w:val="00CD5F3C"/>
    <w:rsid w:val="00CD60FA"/>
    <w:rsid w:val="00CD6144"/>
    <w:rsid w:val="00CD6193"/>
    <w:rsid w:val="00CD6672"/>
    <w:rsid w:val="00CD69F0"/>
    <w:rsid w:val="00CD6A5C"/>
    <w:rsid w:val="00CD6C67"/>
    <w:rsid w:val="00CD70EE"/>
    <w:rsid w:val="00CD717A"/>
    <w:rsid w:val="00CD7312"/>
    <w:rsid w:val="00CD743F"/>
    <w:rsid w:val="00CD74F4"/>
    <w:rsid w:val="00CD7553"/>
    <w:rsid w:val="00CD785D"/>
    <w:rsid w:val="00CD79D2"/>
    <w:rsid w:val="00CE05A5"/>
    <w:rsid w:val="00CE0ABB"/>
    <w:rsid w:val="00CE0BA0"/>
    <w:rsid w:val="00CE0D8A"/>
    <w:rsid w:val="00CE0DB2"/>
    <w:rsid w:val="00CE107C"/>
    <w:rsid w:val="00CE13FF"/>
    <w:rsid w:val="00CE1607"/>
    <w:rsid w:val="00CE1A6B"/>
    <w:rsid w:val="00CE1C09"/>
    <w:rsid w:val="00CE21F6"/>
    <w:rsid w:val="00CE22AC"/>
    <w:rsid w:val="00CE24C2"/>
    <w:rsid w:val="00CE268B"/>
    <w:rsid w:val="00CE2FF2"/>
    <w:rsid w:val="00CE307B"/>
    <w:rsid w:val="00CE31A4"/>
    <w:rsid w:val="00CE348F"/>
    <w:rsid w:val="00CE39DB"/>
    <w:rsid w:val="00CE3F07"/>
    <w:rsid w:val="00CE3F93"/>
    <w:rsid w:val="00CE44B6"/>
    <w:rsid w:val="00CE4A7C"/>
    <w:rsid w:val="00CE4AE4"/>
    <w:rsid w:val="00CE4B2B"/>
    <w:rsid w:val="00CE4C37"/>
    <w:rsid w:val="00CE4EA3"/>
    <w:rsid w:val="00CE4FC7"/>
    <w:rsid w:val="00CE4FD3"/>
    <w:rsid w:val="00CE5431"/>
    <w:rsid w:val="00CE572A"/>
    <w:rsid w:val="00CE5A40"/>
    <w:rsid w:val="00CE5BDC"/>
    <w:rsid w:val="00CE5BEE"/>
    <w:rsid w:val="00CE5C2B"/>
    <w:rsid w:val="00CE5D02"/>
    <w:rsid w:val="00CE6225"/>
    <w:rsid w:val="00CE6A53"/>
    <w:rsid w:val="00CE6C3C"/>
    <w:rsid w:val="00CE73EA"/>
    <w:rsid w:val="00CE751E"/>
    <w:rsid w:val="00CE787C"/>
    <w:rsid w:val="00CE7B1E"/>
    <w:rsid w:val="00CE7C02"/>
    <w:rsid w:val="00CE7C84"/>
    <w:rsid w:val="00CF010D"/>
    <w:rsid w:val="00CF0818"/>
    <w:rsid w:val="00CF08AD"/>
    <w:rsid w:val="00CF0930"/>
    <w:rsid w:val="00CF0B93"/>
    <w:rsid w:val="00CF0F3D"/>
    <w:rsid w:val="00CF111F"/>
    <w:rsid w:val="00CF1122"/>
    <w:rsid w:val="00CF16BC"/>
    <w:rsid w:val="00CF1759"/>
    <w:rsid w:val="00CF1DFD"/>
    <w:rsid w:val="00CF1ED0"/>
    <w:rsid w:val="00CF1FC4"/>
    <w:rsid w:val="00CF2239"/>
    <w:rsid w:val="00CF223D"/>
    <w:rsid w:val="00CF22D0"/>
    <w:rsid w:val="00CF22DD"/>
    <w:rsid w:val="00CF2567"/>
    <w:rsid w:val="00CF2637"/>
    <w:rsid w:val="00CF27E8"/>
    <w:rsid w:val="00CF2863"/>
    <w:rsid w:val="00CF2CC3"/>
    <w:rsid w:val="00CF2FAF"/>
    <w:rsid w:val="00CF3262"/>
    <w:rsid w:val="00CF32EF"/>
    <w:rsid w:val="00CF332B"/>
    <w:rsid w:val="00CF350F"/>
    <w:rsid w:val="00CF36A9"/>
    <w:rsid w:val="00CF380F"/>
    <w:rsid w:val="00CF39B2"/>
    <w:rsid w:val="00CF3B0D"/>
    <w:rsid w:val="00CF4291"/>
    <w:rsid w:val="00CF4658"/>
    <w:rsid w:val="00CF4916"/>
    <w:rsid w:val="00CF4E6C"/>
    <w:rsid w:val="00CF4F3E"/>
    <w:rsid w:val="00CF503E"/>
    <w:rsid w:val="00CF55BE"/>
    <w:rsid w:val="00CF59F6"/>
    <w:rsid w:val="00CF5D1B"/>
    <w:rsid w:val="00CF6234"/>
    <w:rsid w:val="00CF62E9"/>
    <w:rsid w:val="00CF6527"/>
    <w:rsid w:val="00CF652D"/>
    <w:rsid w:val="00CF658B"/>
    <w:rsid w:val="00CF6641"/>
    <w:rsid w:val="00CF6CA3"/>
    <w:rsid w:val="00CF6D28"/>
    <w:rsid w:val="00CF6E82"/>
    <w:rsid w:val="00CF727A"/>
    <w:rsid w:val="00CF731C"/>
    <w:rsid w:val="00CF7390"/>
    <w:rsid w:val="00CF760F"/>
    <w:rsid w:val="00CF7939"/>
    <w:rsid w:val="00CF79ED"/>
    <w:rsid w:val="00CF7B96"/>
    <w:rsid w:val="00CF7CAF"/>
    <w:rsid w:val="00D00203"/>
    <w:rsid w:val="00D00423"/>
    <w:rsid w:val="00D0042E"/>
    <w:rsid w:val="00D00765"/>
    <w:rsid w:val="00D00BE0"/>
    <w:rsid w:val="00D00E2D"/>
    <w:rsid w:val="00D0140A"/>
    <w:rsid w:val="00D01999"/>
    <w:rsid w:val="00D019BB"/>
    <w:rsid w:val="00D01D44"/>
    <w:rsid w:val="00D01DF7"/>
    <w:rsid w:val="00D01E23"/>
    <w:rsid w:val="00D02048"/>
    <w:rsid w:val="00D02351"/>
    <w:rsid w:val="00D02DC8"/>
    <w:rsid w:val="00D0312E"/>
    <w:rsid w:val="00D031FF"/>
    <w:rsid w:val="00D0344B"/>
    <w:rsid w:val="00D03562"/>
    <w:rsid w:val="00D03893"/>
    <w:rsid w:val="00D03A32"/>
    <w:rsid w:val="00D03A5E"/>
    <w:rsid w:val="00D03B4E"/>
    <w:rsid w:val="00D03DDF"/>
    <w:rsid w:val="00D03ED7"/>
    <w:rsid w:val="00D048C0"/>
    <w:rsid w:val="00D048D2"/>
    <w:rsid w:val="00D048DC"/>
    <w:rsid w:val="00D048E0"/>
    <w:rsid w:val="00D04A4E"/>
    <w:rsid w:val="00D04BA3"/>
    <w:rsid w:val="00D04CEA"/>
    <w:rsid w:val="00D04DBF"/>
    <w:rsid w:val="00D04F43"/>
    <w:rsid w:val="00D04FC5"/>
    <w:rsid w:val="00D05062"/>
    <w:rsid w:val="00D050B1"/>
    <w:rsid w:val="00D051DD"/>
    <w:rsid w:val="00D05507"/>
    <w:rsid w:val="00D05826"/>
    <w:rsid w:val="00D05937"/>
    <w:rsid w:val="00D05B49"/>
    <w:rsid w:val="00D05B59"/>
    <w:rsid w:val="00D05EF8"/>
    <w:rsid w:val="00D063D5"/>
    <w:rsid w:val="00D06672"/>
    <w:rsid w:val="00D066F0"/>
    <w:rsid w:val="00D0671C"/>
    <w:rsid w:val="00D068E0"/>
    <w:rsid w:val="00D06C04"/>
    <w:rsid w:val="00D06C37"/>
    <w:rsid w:val="00D06EF1"/>
    <w:rsid w:val="00D072CB"/>
    <w:rsid w:val="00D07B29"/>
    <w:rsid w:val="00D07C45"/>
    <w:rsid w:val="00D07FC2"/>
    <w:rsid w:val="00D10088"/>
    <w:rsid w:val="00D10230"/>
    <w:rsid w:val="00D102B1"/>
    <w:rsid w:val="00D10385"/>
    <w:rsid w:val="00D10604"/>
    <w:rsid w:val="00D10F57"/>
    <w:rsid w:val="00D11244"/>
    <w:rsid w:val="00D112B6"/>
    <w:rsid w:val="00D112B8"/>
    <w:rsid w:val="00D114F1"/>
    <w:rsid w:val="00D1153C"/>
    <w:rsid w:val="00D1154E"/>
    <w:rsid w:val="00D11723"/>
    <w:rsid w:val="00D117EF"/>
    <w:rsid w:val="00D11953"/>
    <w:rsid w:val="00D11BC2"/>
    <w:rsid w:val="00D11D10"/>
    <w:rsid w:val="00D11E79"/>
    <w:rsid w:val="00D11FB3"/>
    <w:rsid w:val="00D1225A"/>
    <w:rsid w:val="00D1231B"/>
    <w:rsid w:val="00D12517"/>
    <w:rsid w:val="00D12991"/>
    <w:rsid w:val="00D12AA9"/>
    <w:rsid w:val="00D12C0F"/>
    <w:rsid w:val="00D13007"/>
    <w:rsid w:val="00D13025"/>
    <w:rsid w:val="00D130FD"/>
    <w:rsid w:val="00D134B0"/>
    <w:rsid w:val="00D13570"/>
    <w:rsid w:val="00D13A44"/>
    <w:rsid w:val="00D13AD0"/>
    <w:rsid w:val="00D13B0C"/>
    <w:rsid w:val="00D13B54"/>
    <w:rsid w:val="00D13C62"/>
    <w:rsid w:val="00D13FA0"/>
    <w:rsid w:val="00D13FB2"/>
    <w:rsid w:val="00D141E9"/>
    <w:rsid w:val="00D14247"/>
    <w:rsid w:val="00D147EF"/>
    <w:rsid w:val="00D14881"/>
    <w:rsid w:val="00D14CA2"/>
    <w:rsid w:val="00D14D8A"/>
    <w:rsid w:val="00D1505D"/>
    <w:rsid w:val="00D1521A"/>
    <w:rsid w:val="00D1534B"/>
    <w:rsid w:val="00D15697"/>
    <w:rsid w:val="00D156EA"/>
    <w:rsid w:val="00D1572D"/>
    <w:rsid w:val="00D15E0F"/>
    <w:rsid w:val="00D162D3"/>
    <w:rsid w:val="00D166DA"/>
    <w:rsid w:val="00D1690D"/>
    <w:rsid w:val="00D16E22"/>
    <w:rsid w:val="00D16EEC"/>
    <w:rsid w:val="00D16F9C"/>
    <w:rsid w:val="00D1713B"/>
    <w:rsid w:val="00D172C8"/>
    <w:rsid w:val="00D17521"/>
    <w:rsid w:val="00D1779A"/>
    <w:rsid w:val="00D17C5D"/>
    <w:rsid w:val="00D17C7C"/>
    <w:rsid w:val="00D17D35"/>
    <w:rsid w:val="00D17F7B"/>
    <w:rsid w:val="00D2014F"/>
    <w:rsid w:val="00D2035F"/>
    <w:rsid w:val="00D203C0"/>
    <w:rsid w:val="00D203D4"/>
    <w:rsid w:val="00D2044A"/>
    <w:rsid w:val="00D2088F"/>
    <w:rsid w:val="00D20D5F"/>
    <w:rsid w:val="00D21F3E"/>
    <w:rsid w:val="00D2225B"/>
    <w:rsid w:val="00D2250D"/>
    <w:rsid w:val="00D22B5A"/>
    <w:rsid w:val="00D22BFC"/>
    <w:rsid w:val="00D22E30"/>
    <w:rsid w:val="00D234CE"/>
    <w:rsid w:val="00D23CD0"/>
    <w:rsid w:val="00D23FDF"/>
    <w:rsid w:val="00D24093"/>
    <w:rsid w:val="00D243BC"/>
    <w:rsid w:val="00D243FD"/>
    <w:rsid w:val="00D2451E"/>
    <w:rsid w:val="00D2480E"/>
    <w:rsid w:val="00D24830"/>
    <w:rsid w:val="00D24B3D"/>
    <w:rsid w:val="00D24E19"/>
    <w:rsid w:val="00D255EF"/>
    <w:rsid w:val="00D25858"/>
    <w:rsid w:val="00D258F2"/>
    <w:rsid w:val="00D25A2A"/>
    <w:rsid w:val="00D25BFF"/>
    <w:rsid w:val="00D25C2E"/>
    <w:rsid w:val="00D25FF2"/>
    <w:rsid w:val="00D26246"/>
    <w:rsid w:val="00D26529"/>
    <w:rsid w:val="00D2668E"/>
    <w:rsid w:val="00D266A9"/>
    <w:rsid w:val="00D267BA"/>
    <w:rsid w:val="00D26862"/>
    <w:rsid w:val="00D26978"/>
    <w:rsid w:val="00D26A96"/>
    <w:rsid w:val="00D26B73"/>
    <w:rsid w:val="00D26BF3"/>
    <w:rsid w:val="00D26C30"/>
    <w:rsid w:val="00D26CC8"/>
    <w:rsid w:val="00D26E72"/>
    <w:rsid w:val="00D26EC8"/>
    <w:rsid w:val="00D271C0"/>
    <w:rsid w:val="00D27269"/>
    <w:rsid w:val="00D2741C"/>
    <w:rsid w:val="00D2761E"/>
    <w:rsid w:val="00D279A6"/>
    <w:rsid w:val="00D27D69"/>
    <w:rsid w:val="00D27E42"/>
    <w:rsid w:val="00D3007B"/>
    <w:rsid w:val="00D301C2"/>
    <w:rsid w:val="00D30448"/>
    <w:rsid w:val="00D3060E"/>
    <w:rsid w:val="00D306E9"/>
    <w:rsid w:val="00D30A50"/>
    <w:rsid w:val="00D30FC1"/>
    <w:rsid w:val="00D3130C"/>
    <w:rsid w:val="00D313A7"/>
    <w:rsid w:val="00D31485"/>
    <w:rsid w:val="00D316DD"/>
    <w:rsid w:val="00D31875"/>
    <w:rsid w:val="00D319FC"/>
    <w:rsid w:val="00D31C91"/>
    <w:rsid w:val="00D320A0"/>
    <w:rsid w:val="00D32116"/>
    <w:rsid w:val="00D3212D"/>
    <w:rsid w:val="00D32187"/>
    <w:rsid w:val="00D32406"/>
    <w:rsid w:val="00D32E66"/>
    <w:rsid w:val="00D3302B"/>
    <w:rsid w:val="00D33102"/>
    <w:rsid w:val="00D3339C"/>
    <w:rsid w:val="00D336A3"/>
    <w:rsid w:val="00D33710"/>
    <w:rsid w:val="00D3419F"/>
    <w:rsid w:val="00D34932"/>
    <w:rsid w:val="00D34972"/>
    <w:rsid w:val="00D3497A"/>
    <w:rsid w:val="00D34A27"/>
    <w:rsid w:val="00D34BD9"/>
    <w:rsid w:val="00D34CC1"/>
    <w:rsid w:val="00D34FA9"/>
    <w:rsid w:val="00D353E5"/>
    <w:rsid w:val="00D354F4"/>
    <w:rsid w:val="00D359B0"/>
    <w:rsid w:val="00D35CD4"/>
    <w:rsid w:val="00D35E25"/>
    <w:rsid w:val="00D35FC8"/>
    <w:rsid w:val="00D361C3"/>
    <w:rsid w:val="00D36287"/>
    <w:rsid w:val="00D36411"/>
    <w:rsid w:val="00D364F2"/>
    <w:rsid w:val="00D3665C"/>
    <w:rsid w:val="00D367B8"/>
    <w:rsid w:val="00D36821"/>
    <w:rsid w:val="00D368A1"/>
    <w:rsid w:val="00D36C18"/>
    <w:rsid w:val="00D36F02"/>
    <w:rsid w:val="00D36F93"/>
    <w:rsid w:val="00D37268"/>
    <w:rsid w:val="00D37424"/>
    <w:rsid w:val="00D376C7"/>
    <w:rsid w:val="00D37D0C"/>
    <w:rsid w:val="00D37D97"/>
    <w:rsid w:val="00D37E02"/>
    <w:rsid w:val="00D400F3"/>
    <w:rsid w:val="00D4082F"/>
    <w:rsid w:val="00D40C31"/>
    <w:rsid w:val="00D40C58"/>
    <w:rsid w:val="00D40CA7"/>
    <w:rsid w:val="00D40D3C"/>
    <w:rsid w:val="00D40DEC"/>
    <w:rsid w:val="00D40E25"/>
    <w:rsid w:val="00D4135A"/>
    <w:rsid w:val="00D41902"/>
    <w:rsid w:val="00D41943"/>
    <w:rsid w:val="00D41C7E"/>
    <w:rsid w:val="00D421ED"/>
    <w:rsid w:val="00D42276"/>
    <w:rsid w:val="00D424B6"/>
    <w:rsid w:val="00D4276E"/>
    <w:rsid w:val="00D42C51"/>
    <w:rsid w:val="00D430E7"/>
    <w:rsid w:val="00D43127"/>
    <w:rsid w:val="00D43210"/>
    <w:rsid w:val="00D43360"/>
    <w:rsid w:val="00D434FB"/>
    <w:rsid w:val="00D437AD"/>
    <w:rsid w:val="00D43861"/>
    <w:rsid w:val="00D439CD"/>
    <w:rsid w:val="00D43A2F"/>
    <w:rsid w:val="00D43C1E"/>
    <w:rsid w:val="00D43D3D"/>
    <w:rsid w:val="00D440BC"/>
    <w:rsid w:val="00D44363"/>
    <w:rsid w:val="00D443D3"/>
    <w:rsid w:val="00D445EA"/>
    <w:rsid w:val="00D44605"/>
    <w:rsid w:val="00D449B1"/>
    <w:rsid w:val="00D44B8A"/>
    <w:rsid w:val="00D44C16"/>
    <w:rsid w:val="00D44F36"/>
    <w:rsid w:val="00D45955"/>
    <w:rsid w:val="00D4598D"/>
    <w:rsid w:val="00D45ABA"/>
    <w:rsid w:val="00D45C71"/>
    <w:rsid w:val="00D461B4"/>
    <w:rsid w:val="00D462FD"/>
    <w:rsid w:val="00D465A2"/>
    <w:rsid w:val="00D46689"/>
    <w:rsid w:val="00D466C1"/>
    <w:rsid w:val="00D4670F"/>
    <w:rsid w:val="00D46B05"/>
    <w:rsid w:val="00D46D4F"/>
    <w:rsid w:val="00D46EBC"/>
    <w:rsid w:val="00D46F6A"/>
    <w:rsid w:val="00D46F81"/>
    <w:rsid w:val="00D47499"/>
    <w:rsid w:val="00D477FC"/>
    <w:rsid w:val="00D47987"/>
    <w:rsid w:val="00D47BF7"/>
    <w:rsid w:val="00D47CC6"/>
    <w:rsid w:val="00D47CE2"/>
    <w:rsid w:val="00D47E90"/>
    <w:rsid w:val="00D47F16"/>
    <w:rsid w:val="00D47FA8"/>
    <w:rsid w:val="00D47FF6"/>
    <w:rsid w:val="00D5006B"/>
    <w:rsid w:val="00D500DF"/>
    <w:rsid w:val="00D50230"/>
    <w:rsid w:val="00D503D3"/>
    <w:rsid w:val="00D504EF"/>
    <w:rsid w:val="00D5084C"/>
    <w:rsid w:val="00D50CBB"/>
    <w:rsid w:val="00D50EC6"/>
    <w:rsid w:val="00D51276"/>
    <w:rsid w:val="00D514A6"/>
    <w:rsid w:val="00D51762"/>
    <w:rsid w:val="00D51891"/>
    <w:rsid w:val="00D51AC2"/>
    <w:rsid w:val="00D5214B"/>
    <w:rsid w:val="00D523AC"/>
    <w:rsid w:val="00D52606"/>
    <w:rsid w:val="00D526C0"/>
    <w:rsid w:val="00D529BC"/>
    <w:rsid w:val="00D52BFA"/>
    <w:rsid w:val="00D53A90"/>
    <w:rsid w:val="00D53CD4"/>
    <w:rsid w:val="00D53D97"/>
    <w:rsid w:val="00D547A7"/>
    <w:rsid w:val="00D54BBF"/>
    <w:rsid w:val="00D5502A"/>
    <w:rsid w:val="00D551D7"/>
    <w:rsid w:val="00D55568"/>
    <w:rsid w:val="00D55989"/>
    <w:rsid w:val="00D55C50"/>
    <w:rsid w:val="00D55DE7"/>
    <w:rsid w:val="00D55E38"/>
    <w:rsid w:val="00D5610B"/>
    <w:rsid w:val="00D5616F"/>
    <w:rsid w:val="00D56575"/>
    <w:rsid w:val="00D5659D"/>
    <w:rsid w:val="00D5667D"/>
    <w:rsid w:val="00D56912"/>
    <w:rsid w:val="00D56AC3"/>
    <w:rsid w:val="00D570F2"/>
    <w:rsid w:val="00D570F5"/>
    <w:rsid w:val="00D57151"/>
    <w:rsid w:val="00D573A0"/>
    <w:rsid w:val="00D574DC"/>
    <w:rsid w:val="00D574F1"/>
    <w:rsid w:val="00D57626"/>
    <w:rsid w:val="00D57672"/>
    <w:rsid w:val="00D57A0A"/>
    <w:rsid w:val="00D57A2F"/>
    <w:rsid w:val="00D57DA6"/>
    <w:rsid w:val="00D57DE2"/>
    <w:rsid w:val="00D6010A"/>
    <w:rsid w:val="00D60267"/>
    <w:rsid w:val="00D60344"/>
    <w:rsid w:val="00D6042D"/>
    <w:rsid w:val="00D605D4"/>
    <w:rsid w:val="00D607B0"/>
    <w:rsid w:val="00D60C54"/>
    <w:rsid w:val="00D613F1"/>
    <w:rsid w:val="00D6163D"/>
    <w:rsid w:val="00D617AB"/>
    <w:rsid w:val="00D617CA"/>
    <w:rsid w:val="00D618F8"/>
    <w:rsid w:val="00D61E6B"/>
    <w:rsid w:val="00D62572"/>
    <w:rsid w:val="00D625CE"/>
    <w:rsid w:val="00D6270E"/>
    <w:rsid w:val="00D627B5"/>
    <w:rsid w:val="00D6298B"/>
    <w:rsid w:val="00D62AD5"/>
    <w:rsid w:val="00D62CED"/>
    <w:rsid w:val="00D62D26"/>
    <w:rsid w:val="00D62F13"/>
    <w:rsid w:val="00D63108"/>
    <w:rsid w:val="00D63279"/>
    <w:rsid w:val="00D63A84"/>
    <w:rsid w:val="00D63E40"/>
    <w:rsid w:val="00D6402E"/>
    <w:rsid w:val="00D640C8"/>
    <w:rsid w:val="00D64286"/>
    <w:rsid w:val="00D642D8"/>
    <w:rsid w:val="00D644BB"/>
    <w:rsid w:val="00D64C31"/>
    <w:rsid w:val="00D64C64"/>
    <w:rsid w:val="00D64D95"/>
    <w:rsid w:val="00D64F93"/>
    <w:rsid w:val="00D64FA0"/>
    <w:rsid w:val="00D65078"/>
    <w:rsid w:val="00D65141"/>
    <w:rsid w:val="00D65338"/>
    <w:rsid w:val="00D655D6"/>
    <w:rsid w:val="00D656AB"/>
    <w:rsid w:val="00D65797"/>
    <w:rsid w:val="00D65EA6"/>
    <w:rsid w:val="00D66284"/>
    <w:rsid w:val="00D664CF"/>
    <w:rsid w:val="00D66899"/>
    <w:rsid w:val="00D668DF"/>
    <w:rsid w:val="00D66ACC"/>
    <w:rsid w:val="00D66D90"/>
    <w:rsid w:val="00D66DEB"/>
    <w:rsid w:val="00D67227"/>
    <w:rsid w:val="00D6755E"/>
    <w:rsid w:val="00D675DD"/>
    <w:rsid w:val="00D6765E"/>
    <w:rsid w:val="00D67B30"/>
    <w:rsid w:val="00D67C27"/>
    <w:rsid w:val="00D67F0E"/>
    <w:rsid w:val="00D7026A"/>
    <w:rsid w:val="00D70789"/>
    <w:rsid w:val="00D70D07"/>
    <w:rsid w:val="00D70D76"/>
    <w:rsid w:val="00D7120D"/>
    <w:rsid w:val="00D712A2"/>
    <w:rsid w:val="00D7146B"/>
    <w:rsid w:val="00D71504"/>
    <w:rsid w:val="00D715CE"/>
    <w:rsid w:val="00D715E5"/>
    <w:rsid w:val="00D718F4"/>
    <w:rsid w:val="00D71E3A"/>
    <w:rsid w:val="00D72177"/>
    <w:rsid w:val="00D7272B"/>
    <w:rsid w:val="00D72B61"/>
    <w:rsid w:val="00D72BC5"/>
    <w:rsid w:val="00D72D46"/>
    <w:rsid w:val="00D73066"/>
    <w:rsid w:val="00D730FB"/>
    <w:rsid w:val="00D7376C"/>
    <w:rsid w:val="00D73986"/>
    <w:rsid w:val="00D73A2A"/>
    <w:rsid w:val="00D73AD7"/>
    <w:rsid w:val="00D73C39"/>
    <w:rsid w:val="00D73CDE"/>
    <w:rsid w:val="00D73DE7"/>
    <w:rsid w:val="00D73F60"/>
    <w:rsid w:val="00D73FC2"/>
    <w:rsid w:val="00D740B7"/>
    <w:rsid w:val="00D744B7"/>
    <w:rsid w:val="00D74E42"/>
    <w:rsid w:val="00D74EF9"/>
    <w:rsid w:val="00D74FA3"/>
    <w:rsid w:val="00D750DE"/>
    <w:rsid w:val="00D750F8"/>
    <w:rsid w:val="00D754EA"/>
    <w:rsid w:val="00D757E4"/>
    <w:rsid w:val="00D7583F"/>
    <w:rsid w:val="00D75BA8"/>
    <w:rsid w:val="00D75EBB"/>
    <w:rsid w:val="00D75F41"/>
    <w:rsid w:val="00D75FE6"/>
    <w:rsid w:val="00D75FF3"/>
    <w:rsid w:val="00D76130"/>
    <w:rsid w:val="00D76469"/>
    <w:rsid w:val="00D76C53"/>
    <w:rsid w:val="00D76E99"/>
    <w:rsid w:val="00D770EA"/>
    <w:rsid w:val="00D77122"/>
    <w:rsid w:val="00D7719E"/>
    <w:rsid w:val="00D771F3"/>
    <w:rsid w:val="00D771FC"/>
    <w:rsid w:val="00D77530"/>
    <w:rsid w:val="00D7761D"/>
    <w:rsid w:val="00D77AB4"/>
    <w:rsid w:val="00D77C35"/>
    <w:rsid w:val="00D77CCD"/>
    <w:rsid w:val="00D77DE8"/>
    <w:rsid w:val="00D77E75"/>
    <w:rsid w:val="00D77F96"/>
    <w:rsid w:val="00D77FB2"/>
    <w:rsid w:val="00D77FBC"/>
    <w:rsid w:val="00D80057"/>
    <w:rsid w:val="00D800C8"/>
    <w:rsid w:val="00D801C0"/>
    <w:rsid w:val="00D8024A"/>
    <w:rsid w:val="00D80335"/>
    <w:rsid w:val="00D8036C"/>
    <w:rsid w:val="00D804FC"/>
    <w:rsid w:val="00D80677"/>
    <w:rsid w:val="00D808A9"/>
    <w:rsid w:val="00D808E4"/>
    <w:rsid w:val="00D80B44"/>
    <w:rsid w:val="00D80C4D"/>
    <w:rsid w:val="00D80C66"/>
    <w:rsid w:val="00D80DF8"/>
    <w:rsid w:val="00D813EC"/>
    <w:rsid w:val="00D81873"/>
    <w:rsid w:val="00D81979"/>
    <w:rsid w:val="00D81A37"/>
    <w:rsid w:val="00D81BF3"/>
    <w:rsid w:val="00D8210E"/>
    <w:rsid w:val="00D8216C"/>
    <w:rsid w:val="00D82273"/>
    <w:rsid w:val="00D8240A"/>
    <w:rsid w:val="00D8266F"/>
    <w:rsid w:val="00D826F3"/>
    <w:rsid w:val="00D82722"/>
    <w:rsid w:val="00D82A3E"/>
    <w:rsid w:val="00D82B59"/>
    <w:rsid w:val="00D82EBF"/>
    <w:rsid w:val="00D82F1C"/>
    <w:rsid w:val="00D82F37"/>
    <w:rsid w:val="00D8306E"/>
    <w:rsid w:val="00D830B2"/>
    <w:rsid w:val="00D834D1"/>
    <w:rsid w:val="00D834E4"/>
    <w:rsid w:val="00D83823"/>
    <w:rsid w:val="00D8390C"/>
    <w:rsid w:val="00D83969"/>
    <w:rsid w:val="00D839BF"/>
    <w:rsid w:val="00D83C8D"/>
    <w:rsid w:val="00D83CB2"/>
    <w:rsid w:val="00D83E6F"/>
    <w:rsid w:val="00D83F52"/>
    <w:rsid w:val="00D83FF5"/>
    <w:rsid w:val="00D843D6"/>
    <w:rsid w:val="00D84533"/>
    <w:rsid w:val="00D8479B"/>
    <w:rsid w:val="00D8494A"/>
    <w:rsid w:val="00D84B84"/>
    <w:rsid w:val="00D84D15"/>
    <w:rsid w:val="00D85559"/>
    <w:rsid w:val="00D8584F"/>
    <w:rsid w:val="00D85A43"/>
    <w:rsid w:val="00D85E70"/>
    <w:rsid w:val="00D85EB0"/>
    <w:rsid w:val="00D85F63"/>
    <w:rsid w:val="00D861CC"/>
    <w:rsid w:val="00D86225"/>
    <w:rsid w:val="00D8631F"/>
    <w:rsid w:val="00D86639"/>
    <w:rsid w:val="00D869BC"/>
    <w:rsid w:val="00D869C1"/>
    <w:rsid w:val="00D86A70"/>
    <w:rsid w:val="00D86A84"/>
    <w:rsid w:val="00D86B49"/>
    <w:rsid w:val="00D86C54"/>
    <w:rsid w:val="00D86F44"/>
    <w:rsid w:val="00D871F1"/>
    <w:rsid w:val="00D8722D"/>
    <w:rsid w:val="00D872F8"/>
    <w:rsid w:val="00D87347"/>
    <w:rsid w:val="00D8738E"/>
    <w:rsid w:val="00D875D8"/>
    <w:rsid w:val="00D876E5"/>
    <w:rsid w:val="00D87759"/>
    <w:rsid w:val="00D878EF"/>
    <w:rsid w:val="00D879E3"/>
    <w:rsid w:val="00D87B49"/>
    <w:rsid w:val="00D87BEC"/>
    <w:rsid w:val="00D87C2A"/>
    <w:rsid w:val="00D87CC1"/>
    <w:rsid w:val="00D87FE9"/>
    <w:rsid w:val="00D90055"/>
    <w:rsid w:val="00D90080"/>
    <w:rsid w:val="00D90095"/>
    <w:rsid w:val="00D90446"/>
    <w:rsid w:val="00D907DD"/>
    <w:rsid w:val="00D90C21"/>
    <w:rsid w:val="00D90C5E"/>
    <w:rsid w:val="00D90E58"/>
    <w:rsid w:val="00D91238"/>
    <w:rsid w:val="00D916F7"/>
    <w:rsid w:val="00D91B93"/>
    <w:rsid w:val="00D91EC2"/>
    <w:rsid w:val="00D9204D"/>
    <w:rsid w:val="00D925D1"/>
    <w:rsid w:val="00D9290C"/>
    <w:rsid w:val="00D92AD1"/>
    <w:rsid w:val="00D931BF"/>
    <w:rsid w:val="00D93B4A"/>
    <w:rsid w:val="00D93C91"/>
    <w:rsid w:val="00D93FAB"/>
    <w:rsid w:val="00D941CE"/>
    <w:rsid w:val="00D946E4"/>
    <w:rsid w:val="00D94951"/>
    <w:rsid w:val="00D94A96"/>
    <w:rsid w:val="00D94E14"/>
    <w:rsid w:val="00D94E27"/>
    <w:rsid w:val="00D94F13"/>
    <w:rsid w:val="00D94F66"/>
    <w:rsid w:val="00D94FC6"/>
    <w:rsid w:val="00D95100"/>
    <w:rsid w:val="00D95368"/>
    <w:rsid w:val="00D95578"/>
    <w:rsid w:val="00D9565F"/>
    <w:rsid w:val="00D95C64"/>
    <w:rsid w:val="00D95E54"/>
    <w:rsid w:val="00D960EC"/>
    <w:rsid w:val="00D962D2"/>
    <w:rsid w:val="00D96437"/>
    <w:rsid w:val="00D965FC"/>
    <w:rsid w:val="00D96773"/>
    <w:rsid w:val="00D968F1"/>
    <w:rsid w:val="00D96992"/>
    <w:rsid w:val="00D9709E"/>
    <w:rsid w:val="00D973BA"/>
    <w:rsid w:val="00D974AB"/>
    <w:rsid w:val="00D9782B"/>
    <w:rsid w:val="00D97DDB"/>
    <w:rsid w:val="00D97E03"/>
    <w:rsid w:val="00D97FD9"/>
    <w:rsid w:val="00DA0056"/>
    <w:rsid w:val="00DA007F"/>
    <w:rsid w:val="00DA0090"/>
    <w:rsid w:val="00DA0152"/>
    <w:rsid w:val="00DA0299"/>
    <w:rsid w:val="00DA0370"/>
    <w:rsid w:val="00DA0BD5"/>
    <w:rsid w:val="00DA0E16"/>
    <w:rsid w:val="00DA0EE4"/>
    <w:rsid w:val="00DA116B"/>
    <w:rsid w:val="00DA1289"/>
    <w:rsid w:val="00DA1475"/>
    <w:rsid w:val="00DA163E"/>
    <w:rsid w:val="00DA1C8A"/>
    <w:rsid w:val="00DA1EAF"/>
    <w:rsid w:val="00DA20A2"/>
    <w:rsid w:val="00DA23C4"/>
    <w:rsid w:val="00DA2582"/>
    <w:rsid w:val="00DA25AF"/>
    <w:rsid w:val="00DA2628"/>
    <w:rsid w:val="00DA27B1"/>
    <w:rsid w:val="00DA2A90"/>
    <w:rsid w:val="00DA2C59"/>
    <w:rsid w:val="00DA2C65"/>
    <w:rsid w:val="00DA2C74"/>
    <w:rsid w:val="00DA2F28"/>
    <w:rsid w:val="00DA336F"/>
    <w:rsid w:val="00DA33E2"/>
    <w:rsid w:val="00DA3401"/>
    <w:rsid w:val="00DA3479"/>
    <w:rsid w:val="00DA367B"/>
    <w:rsid w:val="00DA3D8C"/>
    <w:rsid w:val="00DA3D90"/>
    <w:rsid w:val="00DA3FE8"/>
    <w:rsid w:val="00DA402B"/>
    <w:rsid w:val="00DA4136"/>
    <w:rsid w:val="00DA4166"/>
    <w:rsid w:val="00DA45FA"/>
    <w:rsid w:val="00DA472E"/>
    <w:rsid w:val="00DA4855"/>
    <w:rsid w:val="00DA49A9"/>
    <w:rsid w:val="00DA4D56"/>
    <w:rsid w:val="00DA50B1"/>
    <w:rsid w:val="00DA5688"/>
    <w:rsid w:val="00DA572E"/>
    <w:rsid w:val="00DA5B07"/>
    <w:rsid w:val="00DA5BBF"/>
    <w:rsid w:val="00DA5C29"/>
    <w:rsid w:val="00DA5CC5"/>
    <w:rsid w:val="00DA5DC6"/>
    <w:rsid w:val="00DA6485"/>
    <w:rsid w:val="00DA680C"/>
    <w:rsid w:val="00DA690F"/>
    <w:rsid w:val="00DA6926"/>
    <w:rsid w:val="00DA6991"/>
    <w:rsid w:val="00DA6A31"/>
    <w:rsid w:val="00DA6D43"/>
    <w:rsid w:val="00DA7221"/>
    <w:rsid w:val="00DA7255"/>
    <w:rsid w:val="00DA740C"/>
    <w:rsid w:val="00DA786E"/>
    <w:rsid w:val="00DA7C09"/>
    <w:rsid w:val="00DA7DD7"/>
    <w:rsid w:val="00DA7E7D"/>
    <w:rsid w:val="00DB02BD"/>
    <w:rsid w:val="00DB0793"/>
    <w:rsid w:val="00DB08ED"/>
    <w:rsid w:val="00DB0A5F"/>
    <w:rsid w:val="00DB0C4A"/>
    <w:rsid w:val="00DB0CAD"/>
    <w:rsid w:val="00DB0D33"/>
    <w:rsid w:val="00DB121E"/>
    <w:rsid w:val="00DB1255"/>
    <w:rsid w:val="00DB17FF"/>
    <w:rsid w:val="00DB1B78"/>
    <w:rsid w:val="00DB2055"/>
    <w:rsid w:val="00DB2593"/>
    <w:rsid w:val="00DB2676"/>
    <w:rsid w:val="00DB27CB"/>
    <w:rsid w:val="00DB2AB2"/>
    <w:rsid w:val="00DB2B33"/>
    <w:rsid w:val="00DB3125"/>
    <w:rsid w:val="00DB312D"/>
    <w:rsid w:val="00DB3609"/>
    <w:rsid w:val="00DB3D18"/>
    <w:rsid w:val="00DB3E92"/>
    <w:rsid w:val="00DB3FAB"/>
    <w:rsid w:val="00DB3FFC"/>
    <w:rsid w:val="00DB4188"/>
    <w:rsid w:val="00DB430D"/>
    <w:rsid w:val="00DB4362"/>
    <w:rsid w:val="00DB49DA"/>
    <w:rsid w:val="00DB4EF2"/>
    <w:rsid w:val="00DB50AC"/>
    <w:rsid w:val="00DB50AE"/>
    <w:rsid w:val="00DB50DD"/>
    <w:rsid w:val="00DB51FB"/>
    <w:rsid w:val="00DB5394"/>
    <w:rsid w:val="00DB53E1"/>
    <w:rsid w:val="00DB5409"/>
    <w:rsid w:val="00DB561B"/>
    <w:rsid w:val="00DB5904"/>
    <w:rsid w:val="00DB5AFC"/>
    <w:rsid w:val="00DB5B4E"/>
    <w:rsid w:val="00DB5B71"/>
    <w:rsid w:val="00DB5CAB"/>
    <w:rsid w:val="00DB5D64"/>
    <w:rsid w:val="00DB6037"/>
    <w:rsid w:val="00DB60FE"/>
    <w:rsid w:val="00DB6170"/>
    <w:rsid w:val="00DB61E4"/>
    <w:rsid w:val="00DB6297"/>
    <w:rsid w:val="00DB62F9"/>
    <w:rsid w:val="00DB63CE"/>
    <w:rsid w:val="00DB6A33"/>
    <w:rsid w:val="00DB706B"/>
    <w:rsid w:val="00DB725A"/>
    <w:rsid w:val="00DB7283"/>
    <w:rsid w:val="00DB77F2"/>
    <w:rsid w:val="00DC02D4"/>
    <w:rsid w:val="00DC02F4"/>
    <w:rsid w:val="00DC0435"/>
    <w:rsid w:val="00DC046D"/>
    <w:rsid w:val="00DC071B"/>
    <w:rsid w:val="00DC0A11"/>
    <w:rsid w:val="00DC0A29"/>
    <w:rsid w:val="00DC0F43"/>
    <w:rsid w:val="00DC117F"/>
    <w:rsid w:val="00DC1835"/>
    <w:rsid w:val="00DC1E40"/>
    <w:rsid w:val="00DC2053"/>
    <w:rsid w:val="00DC261E"/>
    <w:rsid w:val="00DC2725"/>
    <w:rsid w:val="00DC2B0B"/>
    <w:rsid w:val="00DC2D33"/>
    <w:rsid w:val="00DC2DAB"/>
    <w:rsid w:val="00DC31D4"/>
    <w:rsid w:val="00DC3484"/>
    <w:rsid w:val="00DC3565"/>
    <w:rsid w:val="00DC358F"/>
    <w:rsid w:val="00DC36D0"/>
    <w:rsid w:val="00DC3A8C"/>
    <w:rsid w:val="00DC3DDF"/>
    <w:rsid w:val="00DC3F38"/>
    <w:rsid w:val="00DC4060"/>
    <w:rsid w:val="00DC4539"/>
    <w:rsid w:val="00DC46B6"/>
    <w:rsid w:val="00DC473B"/>
    <w:rsid w:val="00DC47BC"/>
    <w:rsid w:val="00DC4CBB"/>
    <w:rsid w:val="00DC5226"/>
    <w:rsid w:val="00DC552B"/>
    <w:rsid w:val="00DC55AD"/>
    <w:rsid w:val="00DC5615"/>
    <w:rsid w:val="00DC5819"/>
    <w:rsid w:val="00DC5820"/>
    <w:rsid w:val="00DC59A3"/>
    <w:rsid w:val="00DC5D0A"/>
    <w:rsid w:val="00DC61FD"/>
    <w:rsid w:val="00DC636A"/>
    <w:rsid w:val="00DC6A03"/>
    <w:rsid w:val="00DC6A18"/>
    <w:rsid w:val="00DC6D96"/>
    <w:rsid w:val="00DC6F2D"/>
    <w:rsid w:val="00DC70ED"/>
    <w:rsid w:val="00DC74AE"/>
    <w:rsid w:val="00DC76E1"/>
    <w:rsid w:val="00DC7752"/>
    <w:rsid w:val="00DC78C0"/>
    <w:rsid w:val="00DC7BF9"/>
    <w:rsid w:val="00DC7E7E"/>
    <w:rsid w:val="00DD013A"/>
    <w:rsid w:val="00DD02BE"/>
    <w:rsid w:val="00DD02FC"/>
    <w:rsid w:val="00DD039B"/>
    <w:rsid w:val="00DD056B"/>
    <w:rsid w:val="00DD063C"/>
    <w:rsid w:val="00DD06D0"/>
    <w:rsid w:val="00DD0835"/>
    <w:rsid w:val="00DD0A4A"/>
    <w:rsid w:val="00DD0D0F"/>
    <w:rsid w:val="00DD0D78"/>
    <w:rsid w:val="00DD10E2"/>
    <w:rsid w:val="00DD11DB"/>
    <w:rsid w:val="00DD1541"/>
    <w:rsid w:val="00DD16DB"/>
    <w:rsid w:val="00DD1863"/>
    <w:rsid w:val="00DD19DB"/>
    <w:rsid w:val="00DD1B71"/>
    <w:rsid w:val="00DD1FD4"/>
    <w:rsid w:val="00DD22D4"/>
    <w:rsid w:val="00DD26E2"/>
    <w:rsid w:val="00DD2DD5"/>
    <w:rsid w:val="00DD31A7"/>
    <w:rsid w:val="00DD31DF"/>
    <w:rsid w:val="00DD31EB"/>
    <w:rsid w:val="00DD3278"/>
    <w:rsid w:val="00DD3A12"/>
    <w:rsid w:val="00DD3E0F"/>
    <w:rsid w:val="00DD3F7A"/>
    <w:rsid w:val="00DD3FED"/>
    <w:rsid w:val="00DD436D"/>
    <w:rsid w:val="00DD43B3"/>
    <w:rsid w:val="00DD4492"/>
    <w:rsid w:val="00DD4527"/>
    <w:rsid w:val="00DD45BF"/>
    <w:rsid w:val="00DD4944"/>
    <w:rsid w:val="00DD4AC1"/>
    <w:rsid w:val="00DD4BA5"/>
    <w:rsid w:val="00DD4F69"/>
    <w:rsid w:val="00DD5176"/>
    <w:rsid w:val="00DD52E8"/>
    <w:rsid w:val="00DD5369"/>
    <w:rsid w:val="00DD543B"/>
    <w:rsid w:val="00DD54F5"/>
    <w:rsid w:val="00DD590C"/>
    <w:rsid w:val="00DD5928"/>
    <w:rsid w:val="00DD59A4"/>
    <w:rsid w:val="00DD5AC5"/>
    <w:rsid w:val="00DD5AD7"/>
    <w:rsid w:val="00DD5E76"/>
    <w:rsid w:val="00DD60C8"/>
    <w:rsid w:val="00DD6352"/>
    <w:rsid w:val="00DD6487"/>
    <w:rsid w:val="00DD648E"/>
    <w:rsid w:val="00DD64BC"/>
    <w:rsid w:val="00DD66F7"/>
    <w:rsid w:val="00DD6A06"/>
    <w:rsid w:val="00DD6A56"/>
    <w:rsid w:val="00DD6DF8"/>
    <w:rsid w:val="00DD6E13"/>
    <w:rsid w:val="00DD7646"/>
    <w:rsid w:val="00DD7678"/>
    <w:rsid w:val="00DD77C2"/>
    <w:rsid w:val="00DD77D8"/>
    <w:rsid w:val="00DD7CBD"/>
    <w:rsid w:val="00DE03E2"/>
    <w:rsid w:val="00DE05AD"/>
    <w:rsid w:val="00DE07B7"/>
    <w:rsid w:val="00DE0B65"/>
    <w:rsid w:val="00DE0CFA"/>
    <w:rsid w:val="00DE0E22"/>
    <w:rsid w:val="00DE11F8"/>
    <w:rsid w:val="00DE1311"/>
    <w:rsid w:val="00DE1495"/>
    <w:rsid w:val="00DE1920"/>
    <w:rsid w:val="00DE19F4"/>
    <w:rsid w:val="00DE19FE"/>
    <w:rsid w:val="00DE1B5C"/>
    <w:rsid w:val="00DE1E42"/>
    <w:rsid w:val="00DE1FDE"/>
    <w:rsid w:val="00DE20D5"/>
    <w:rsid w:val="00DE2312"/>
    <w:rsid w:val="00DE245D"/>
    <w:rsid w:val="00DE2798"/>
    <w:rsid w:val="00DE29C9"/>
    <w:rsid w:val="00DE2A57"/>
    <w:rsid w:val="00DE31A3"/>
    <w:rsid w:val="00DE33D6"/>
    <w:rsid w:val="00DE35A7"/>
    <w:rsid w:val="00DE36BD"/>
    <w:rsid w:val="00DE36E4"/>
    <w:rsid w:val="00DE3AB8"/>
    <w:rsid w:val="00DE3AC3"/>
    <w:rsid w:val="00DE405F"/>
    <w:rsid w:val="00DE417D"/>
    <w:rsid w:val="00DE43F1"/>
    <w:rsid w:val="00DE458B"/>
    <w:rsid w:val="00DE46D9"/>
    <w:rsid w:val="00DE492A"/>
    <w:rsid w:val="00DE4AC6"/>
    <w:rsid w:val="00DE4DE0"/>
    <w:rsid w:val="00DE4DEF"/>
    <w:rsid w:val="00DE4FEC"/>
    <w:rsid w:val="00DE54B0"/>
    <w:rsid w:val="00DE552C"/>
    <w:rsid w:val="00DE5561"/>
    <w:rsid w:val="00DE5601"/>
    <w:rsid w:val="00DE575A"/>
    <w:rsid w:val="00DE5951"/>
    <w:rsid w:val="00DE5A38"/>
    <w:rsid w:val="00DE5B4A"/>
    <w:rsid w:val="00DE625F"/>
    <w:rsid w:val="00DE6329"/>
    <w:rsid w:val="00DE6398"/>
    <w:rsid w:val="00DE6447"/>
    <w:rsid w:val="00DE6509"/>
    <w:rsid w:val="00DE6732"/>
    <w:rsid w:val="00DE6806"/>
    <w:rsid w:val="00DE6CF4"/>
    <w:rsid w:val="00DE7015"/>
    <w:rsid w:val="00DE71C0"/>
    <w:rsid w:val="00DE7938"/>
    <w:rsid w:val="00DE7AE6"/>
    <w:rsid w:val="00DE7B47"/>
    <w:rsid w:val="00DE7F3F"/>
    <w:rsid w:val="00DF021C"/>
    <w:rsid w:val="00DF02B1"/>
    <w:rsid w:val="00DF03F5"/>
    <w:rsid w:val="00DF04B3"/>
    <w:rsid w:val="00DF0820"/>
    <w:rsid w:val="00DF0957"/>
    <w:rsid w:val="00DF0C13"/>
    <w:rsid w:val="00DF0C5C"/>
    <w:rsid w:val="00DF0DFF"/>
    <w:rsid w:val="00DF0E6E"/>
    <w:rsid w:val="00DF0E8C"/>
    <w:rsid w:val="00DF0F75"/>
    <w:rsid w:val="00DF15AF"/>
    <w:rsid w:val="00DF177F"/>
    <w:rsid w:val="00DF1EFA"/>
    <w:rsid w:val="00DF2086"/>
    <w:rsid w:val="00DF2127"/>
    <w:rsid w:val="00DF230F"/>
    <w:rsid w:val="00DF2659"/>
    <w:rsid w:val="00DF26AA"/>
    <w:rsid w:val="00DF2A18"/>
    <w:rsid w:val="00DF2C3D"/>
    <w:rsid w:val="00DF2C64"/>
    <w:rsid w:val="00DF2D3E"/>
    <w:rsid w:val="00DF2EA2"/>
    <w:rsid w:val="00DF3202"/>
    <w:rsid w:val="00DF396C"/>
    <w:rsid w:val="00DF3C6C"/>
    <w:rsid w:val="00DF3D2C"/>
    <w:rsid w:val="00DF3DED"/>
    <w:rsid w:val="00DF3F02"/>
    <w:rsid w:val="00DF3FD2"/>
    <w:rsid w:val="00DF3FDD"/>
    <w:rsid w:val="00DF4313"/>
    <w:rsid w:val="00DF460E"/>
    <w:rsid w:val="00DF4AD7"/>
    <w:rsid w:val="00DF4C53"/>
    <w:rsid w:val="00DF5339"/>
    <w:rsid w:val="00DF53EC"/>
    <w:rsid w:val="00DF55ED"/>
    <w:rsid w:val="00DF579D"/>
    <w:rsid w:val="00DF57E8"/>
    <w:rsid w:val="00DF58DA"/>
    <w:rsid w:val="00DF5C90"/>
    <w:rsid w:val="00DF5F18"/>
    <w:rsid w:val="00DF6078"/>
    <w:rsid w:val="00DF6406"/>
    <w:rsid w:val="00DF65D0"/>
    <w:rsid w:val="00DF67DE"/>
    <w:rsid w:val="00DF6846"/>
    <w:rsid w:val="00DF6945"/>
    <w:rsid w:val="00DF6A6E"/>
    <w:rsid w:val="00DF6AAA"/>
    <w:rsid w:val="00DF6C4F"/>
    <w:rsid w:val="00DF6CB5"/>
    <w:rsid w:val="00DF6E00"/>
    <w:rsid w:val="00DF70F2"/>
    <w:rsid w:val="00DF7546"/>
    <w:rsid w:val="00DF7969"/>
    <w:rsid w:val="00DF7FC1"/>
    <w:rsid w:val="00E000B7"/>
    <w:rsid w:val="00E0024D"/>
    <w:rsid w:val="00E0038B"/>
    <w:rsid w:val="00E00400"/>
    <w:rsid w:val="00E008CA"/>
    <w:rsid w:val="00E009A2"/>
    <w:rsid w:val="00E00B9F"/>
    <w:rsid w:val="00E01977"/>
    <w:rsid w:val="00E019AC"/>
    <w:rsid w:val="00E01C23"/>
    <w:rsid w:val="00E01CB1"/>
    <w:rsid w:val="00E01E8C"/>
    <w:rsid w:val="00E01EE5"/>
    <w:rsid w:val="00E02192"/>
    <w:rsid w:val="00E021C3"/>
    <w:rsid w:val="00E02A82"/>
    <w:rsid w:val="00E02B48"/>
    <w:rsid w:val="00E02B54"/>
    <w:rsid w:val="00E02CBD"/>
    <w:rsid w:val="00E02E10"/>
    <w:rsid w:val="00E03137"/>
    <w:rsid w:val="00E033D8"/>
    <w:rsid w:val="00E03633"/>
    <w:rsid w:val="00E036EF"/>
    <w:rsid w:val="00E03B4A"/>
    <w:rsid w:val="00E03C35"/>
    <w:rsid w:val="00E0440A"/>
    <w:rsid w:val="00E046F5"/>
    <w:rsid w:val="00E04807"/>
    <w:rsid w:val="00E04BB0"/>
    <w:rsid w:val="00E04DF0"/>
    <w:rsid w:val="00E04F35"/>
    <w:rsid w:val="00E05196"/>
    <w:rsid w:val="00E05202"/>
    <w:rsid w:val="00E05205"/>
    <w:rsid w:val="00E05488"/>
    <w:rsid w:val="00E05531"/>
    <w:rsid w:val="00E058E8"/>
    <w:rsid w:val="00E05C1E"/>
    <w:rsid w:val="00E05F36"/>
    <w:rsid w:val="00E05FEA"/>
    <w:rsid w:val="00E06423"/>
    <w:rsid w:val="00E065D3"/>
    <w:rsid w:val="00E0683E"/>
    <w:rsid w:val="00E069B0"/>
    <w:rsid w:val="00E06A84"/>
    <w:rsid w:val="00E06B76"/>
    <w:rsid w:val="00E06C18"/>
    <w:rsid w:val="00E06EAB"/>
    <w:rsid w:val="00E06F7F"/>
    <w:rsid w:val="00E07298"/>
    <w:rsid w:val="00E07933"/>
    <w:rsid w:val="00E0799E"/>
    <w:rsid w:val="00E07BC5"/>
    <w:rsid w:val="00E07BD7"/>
    <w:rsid w:val="00E07CB1"/>
    <w:rsid w:val="00E07D90"/>
    <w:rsid w:val="00E10142"/>
    <w:rsid w:val="00E10A73"/>
    <w:rsid w:val="00E10BAB"/>
    <w:rsid w:val="00E110C0"/>
    <w:rsid w:val="00E11123"/>
    <w:rsid w:val="00E117C7"/>
    <w:rsid w:val="00E11A9E"/>
    <w:rsid w:val="00E11C53"/>
    <w:rsid w:val="00E11C5C"/>
    <w:rsid w:val="00E11D0D"/>
    <w:rsid w:val="00E11D81"/>
    <w:rsid w:val="00E120B4"/>
    <w:rsid w:val="00E120C9"/>
    <w:rsid w:val="00E1242E"/>
    <w:rsid w:val="00E12487"/>
    <w:rsid w:val="00E127D4"/>
    <w:rsid w:val="00E1288D"/>
    <w:rsid w:val="00E12982"/>
    <w:rsid w:val="00E12A0A"/>
    <w:rsid w:val="00E12BDC"/>
    <w:rsid w:val="00E12E8E"/>
    <w:rsid w:val="00E12FD2"/>
    <w:rsid w:val="00E12FD6"/>
    <w:rsid w:val="00E1301F"/>
    <w:rsid w:val="00E13087"/>
    <w:rsid w:val="00E13303"/>
    <w:rsid w:val="00E13316"/>
    <w:rsid w:val="00E1338B"/>
    <w:rsid w:val="00E134C8"/>
    <w:rsid w:val="00E134F4"/>
    <w:rsid w:val="00E13613"/>
    <w:rsid w:val="00E13666"/>
    <w:rsid w:val="00E13992"/>
    <w:rsid w:val="00E1419A"/>
    <w:rsid w:val="00E14585"/>
    <w:rsid w:val="00E14C23"/>
    <w:rsid w:val="00E14EC8"/>
    <w:rsid w:val="00E14F34"/>
    <w:rsid w:val="00E14FE0"/>
    <w:rsid w:val="00E15062"/>
    <w:rsid w:val="00E15346"/>
    <w:rsid w:val="00E1546A"/>
    <w:rsid w:val="00E15693"/>
    <w:rsid w:val="00E15738"/>
    <w:rsid w:val="00E1581D"/>
    <w:rsid w:val="00E15902"/>
    <w:rsid w:val="00E15910"/>
    <w:rsid w:val="00E15EB3"/>
    <w:rsid w:val="00E16512"/>
    <w:rsid w:val="00E16564"/>
    <w:rsid w:val="00E16838"/>
    <w:rsid w:val="00E16ABF"/>
    <w:rsid w:val="00E16D44"/>
    <w:rsid w:val="00E16DCA"/>
    <w:rsid w:val="00E16E6C"/>
    <w:rsid w:val="00E17002"/>
    <w:rsid w:val="00E1703F"/>
    <w:rsid w:val="00E17445"/>
    <w:rsid w:val="00E1753F"/>
    <w:rsid w:val="00E17B0D"/>
    <w:rsid w:val="00E17BB1"/>
    <w:rsid w:val="00E17E24"/>
    <w:rsid w:val="00E17ED9"/>
    <w:rsid w:val="00E2030C"/>
    <w:rsid w:val="00E204BE"/>
    <w:rsid w:val="00E20564"/>
    <w:rsid w:val="00E20832"/>
    <w:rsid w:val="00E20D2E"/>
    <w:rsid w:val="00E21125"/>
    <w:rsid w:val="00E2183D"/>
    <w:rsid w:val="00E21B38"/>
    <w:rsid w:val="00E21E5F"/>
    <w:rsid w:val="00E22251"/>
    <w:rsid w:val="00E2237B"/>
    <w:rsid w:val="00E22599"/>
    <w:rsid w:val="00E22A69"/>
    <w:rsid w:val="00E22B1C"/>
    <w:rsid w:val="00E22F94"/>
    <w:rsid w:val="00E231CA"/>
    <w:rsid w:val="00E231E5"/>
    <w:rsid w:val="00E23401"/>
    <w:rsid w:val="00E23507"/>
    <w:rsid w:val="00E235F0"/>
    <w:rsid w:val="00E23610"/>
    <w:rsid w:val="00E23773"/>
    <w:rsid w:val="00E23789"/>
    <w:rsid w:val="00E2378D"/>
    <w:rsid w:val="00E23BFE"/>
    <w:rsid w:val="00E23C53"/>
    <w:rsid w:val="00E23E1A"/>
    <w:rsid w:val="00E23EDB"/>
    <w:rsid w:val="00E2439A"/>
    <w:rsid w:val="00E246E0"/>
    <w:rsid w:val="00E24E6F"/>
    <w:rsid w:val="00E25068"/>
    <w:rsid w:val="00E25654"/>
    <w:rsid w:val="00E25867"/>
    <w:rsid w:val="00E259FB"/>
    <w:rsid w:val="00E25AC1"/>
    <w:rsid w:val="00E25D28"/>
    <w:rsid w:val="00E25E9D"/>
    <w:rsid w:val="00E25ED1"/>
    <w:rsid w:val="00E26817"/>
    <w:rsid w:val="00E26833"/>
    <w:rsid w:val="00E26D16"/>
    <w:rsid w:val="00E277E3"/>
    <w:rsid w:val="00E2780A"/>
    <w:rsid w:val="00E2782F"/>
    <w:rsid w:val="00E27A44"/>
    <w:rsid w:val="00E30006"/>
    <w:rsid w:val="00E301C4"/>
    <w:rsid w:val="00E302AF"/>
    <w:rsid w:val="00E30344"/>
    <w:rsid w:val="00E30609"/>
    <w:rsid w:val="00E3095C"/>
    <w:rsid w:val="00E309B1"/>
    <w:rsid w:val="00E30A8F"/>
    <w:rsid w:val="00E30BB9"/>
    <w:rsid w:val="00E30BE3"/>
    <w:rsid w:val="00E30D08"/>
    <w:rsid w:val="00E31486"/>
    <w:rsid w:val="00E3172E"/>
    <w:rsid w:val="00E317FB"/>
    <w:rsid w:val="00E31A3B"/>
    <w:rsid w:val="00E31CC3"/>
    <w:rsid w:val="00E31FD5"/>
    <w:rsid w:val="00E3214C"/>
    <w:rsid w:val="00E32439"/>
    <w:rsid w:val="00E325AF"/>
    <w:rsid w:val="00E32989"/>
    <w:rsid w:val="00E329FF"/>
    <w:rsid w:val="00E32A20"/>
    <w:rsid w:val="00E32ACF"/>
    <w:rsid w:val="00E32B5F"/>
    <w:rsid w:val="00E32C64"/>
    <w:rsid w:val="00E32D5A"/>
    <w:rsid w:val="00E32D9C"/>
    <w:rsid w:val="00E32F44"/>
    <w:rsid w:val="00E330C6"/>
    <w:rsid w:val="00E3383C"/>
    <w:rsid w:val="00E338FC"/>
    <w:rsid w:val="00E33ACD"/>
    <w:rsid w:val="00E33B51"/>
    <w:rsid w:val="00E3429E"/>
    <w:rsid w:val="00E343BB"/>
    <w:rsid w:val="00E349DD"/>
    <w:rsid w:val="00E34CDB"/>
    <w:rsid w:val="00E3505A"/>
    <w:rsid w:val="00E3508B"/>
    <w:rsid w:val="00E350DF"/>
    <w:rsid w:val="00E35230"/>
    <w:rsid w:val="00E35355"/>
    <w:rsid w:val="00E35358"/>
    <w:rsid w:val="00E3596C"/>
    <w:rsid w:val="00E35BFF"/>
    <w:rsid w:val="00E35C18"/>
    <w:rsid w:val="00E360D5"/>
    <w:rsid w:val="00E363F1"/>
    <w:rsid w:val="00E3655D"/>
    <w:rsid w:val="00E3686F"/>
    <w:rsid w:val="00E3692D"/>
    <w:rsid w:val="00E36B1D"/>
    <w:rsid w:val="00E36BD7"/>
    <w:rsid w:val="00E36D70"/>
    <w:rsid w:val="00E370EC"/>
    <w:rsid w:val="00E37189"/>
    <w:rsid w:val="00E371FC"/>
    <w:rsid w:val="00E37466"/>
    <w:rsid w:val="00E37553"/>
    <w:rsid w:val="00E375DF"/>
    <w:rsid w:val="00E3797B"/>
    <w:rsid w:val="00E379E8"/>
    <w:rsid w:val="00E379FD"/>
    <w:rsid w:val="00E37E63"/>
    <w:rsid w:val="00E4018D"/>
    <w:rsid w:val="00E4020B"/>
    <w:rsid w:val="00E402E2"/>
    <w:rsid w:val="00E40376"/>
    <w:rsid w:val="00E40645"/>
    <w:rsid w:val="00E40AA5"/>
    <w:rsid w:val="00E40B03"/>
    <w:rsid w:val="00E40B84"/>
    <w:rsid w:val="00E40C2E"/>
    <w:rsid w:val="00E40F62"/>
    <w:rsid w:val="00E40F79"/>
    <w:rsid w:val="00E410B0"/>
    <w:rsid w:val="00E418B5"/>
    <w:rsid w:val="00E41AC6"/>
    <w:rsid w:val="00E41BCB"/>
    <w:rsid w:val="00E4200A"/>
    <w:rsid w:val="00E42313"/>
    <w:rsid w:val="00E42444"/>
    <w:rsid w:val="00E42586"/>
    <w:rsid w:val="00E427F3"/>
    <w:rsid w:val="00E42D2E"/>
    <w:rsid w:val="00E42D35"/>
    <w:rsid w:val="00E42DA9"/>
    <w:rsid w:val="00E436B3"/>
    <w:rsid w:val="00E43F1D"/>
    <w:rsid w:val="00E44248"/>
    <w:rsid w:val="00E449DA"/>
    <w:rsid w:val="00E44B2C"/>
    <w:rsid w:val="00E44DE3"/>
    <w:rsid w:val="00E45053"/>
    <w:rsid w:val="00E450AA"/>
    <w:rsid w:val="00E450C8"/>
    <w:rsid w:val="00E45634"/>
    <w:rsid w:val="00E456CB"/>
    <w:rsid w:val="00E45C22"/>
    <w:rsid w:val="00E462D1"/>
    <w:rsid w:val="00E465B6"/>
    <w:rsid w:val="00E4660F"/>
    <w:rsid w:val="00E4685C"/>
    <w:rsid w:val="00E470B0"/>
    <w:rsid w:val="00E47524"/>
    <w:rsid w:val="00E47673"/>
    <w:rsid w:val="00E4787B"/>
    <w:rsid w:val="00E47B7F"/>
    <w:rsid w:val="00E47D91"/>
    <w:rsid w:val="00E47DAB"/>
    <w:rsid w:val="00E47E21"/>
    <w:rsid w:val="00E47FA8"/>
    <w:rsid w:val="00E50185"/>
    <w:rsid w:val="00E501A5"/>
    <w:rsid w:val="00E5024C"/>
    <w:rsid w:val="00E50284"/>
    <w:rsid w:val="00E50471"/>
    <w:rsid w:val="00E5048A"/>
    <w:rsid w:val="00E504CB"/>
    <w:rsid w:val="00E50505"/>
    <w:rsid w:val="00E508F8"/>
    <w:rsid w:val="00E50933"/>
    <w:rsid w:val="00E50D65"/>
    <w:rsid w:val="00E50E54"/>
    <w:rsid w:val="00E51060"/>
    <w:rsid w:val="00E5117D"/>
    <w:rsid w:val="00E512A6"/>
    <w:rsid w:val="00E51619"/>
    <w:rsid w:val="00E517B9"/>
    <w:rsid w:val="00E51DC6"/>
    <w:rsid w:val="00E51E3B"/>
    <w:rsid w:val="00E51E51"/>
    <w:rsid w:val="00E51F76"/>
    <w:rsid w:val="00E52212"/>
    <w:rsid w:val="00E52237"/>
    <w:rsid w:val="00E523D3"/>
    <w:rsid w:val="00E52598"/>
    <w:rsid w:val="00E525C6"/>
    <w:rsid w:val="00E5292F"/>
    <w:rsid w:val="00E52A05"/>
    <w:rsid w:val="00E52AF2"/>
    <w:rsid w:val="00E53416"/>
    <w:rsid w:val="00E53626"/>
    <w:rsid w:val="00E5379B"/>
    <w:rsid w:val="00E53ACF"/>
    <w:rsid w:val="00E53B48"/>
    <w:rsid w:val="00E53BAD"/>
    <w:rsid w:val="00E5448C"/>
    <w:rsid w:val="00E54517"/>
    <w:rsid w:val="00E54641"/>
    <w:rsid w:val="00E546D5"/>
    <w:rsid w:val="00E54703"/>
    <w:rsid w:val="00E54BE9"/>
    <w:rsid w:val="00E54CED"/>
    <w:rsid w:val="00E54D2E"/>
    <w:rsid w:val="00E54EC2"/>
    <w:rsid w:val="00E55319"/>
    <w:rsid w:val="00E55421"/>
    <w:rsid w:val="00E55635"/>
    <w:rsid w:val="00E5587C"/>
    <w:rsid w:val="00E55E80"/>
    <w:rsid w:val="00E55EEB"/>
    <w:rsid w:val="00E5623A"/>
    <w:rsid w:val="00E565AD"/>
    <w:rsid w:val="00E56771"/>
    <w:rsid w:val="00E569CB"/>
    <w:rsid w:val="00E56C78"/>
    <w:rsid w:val="00E56C8F"/>
    <w:rsid w:val="00E57180"/>
    <w:rsid w:val="00E576D2"/>
    <w:rsid w:val="00E57BDE"/>
    <w:rsid w:val="00E57F55"/>
    <w:rsid w:val="00E600EC"/>
    <w:rsid w:val="00E6019A"/>
    <w:rsid w:val="00E602A4"/>
    <w:rsid w:val="00E60318"/>
    <w:rsid w:val="00E60560"/>
    <w:rsid w:val="00E60577"/>
    <w:rsid w:val="00E606B8"/>
    <w:rsid w:val="00E6070A"/>
    <w:rsid w:val="00E60BE2"/>
    <w:rsid w:val="00E60D38"/>
    <w:rsid w:val="00E6111A"/>
    <w:rsid w:val="00E6134A"/>
    <w:rsid w:val="00E61354"/>
    <w:rsid w:val="00E616CB"/>
    <w:rsid w:val="00E618BC"/>
    <w:rsid w:val="00E61963"/>
    <w:rsid w:val="00E61B64"/>
    <w:rsid w:val="00E61FBC"/>
    <w:rsid w:val="00E6208E"/>
    <w:rsid w:val="00E621FD"/>
    <w:rsid w:val="00E62543"/>
    <w:rsid w:val="00E628A0"/>
    <w:rsid w:val="00E62929"/>
    <w:rsid w:val="00E62C02"/>
    <w:rsid w:val="00E62C13"/>
    <w:rsid w:val="00E62E4B"/>
    <w:rsid w:val="00E62F37"/>
    <w:rsid w:val="00E630EB"/>
    <w:rsid w:val="00E634DD"/>
    <w:rsid w:val="00E63A26"/>
    <w:rsid w:val="00E63A7E"/>
    <w:rsid w:val="00E63AA0"/>
    <w:rsid w:val="00E63BF3"/>
    <w:rsid w:val="00E63CF2"/>
    <w:rsid w:val="00E63E93"/>
    <w:rsid w:val="00E64158"/>
    <w:rsid w:val="00E642AE"/>
    <w:rsid w:val="00E643BF"/>
    <w:rsid w:val="00E64527"/>
    <w:rsid w:val="00E646E3"/>
    <w:rsid w:val="00E647E3"/>
    <w:rsid w:val="00E64806"/>
    <w:rsid w:val="00E64A3A"/>
    <w:rsid w:val="00E64CB2"/>
    <w:rsid w:val="00E65028"/>
    <w:rsid w:val="00E65044"/>
    <w:rsid w:val="00E653D7"/>
    <w:rsid w:val="00E6586A"/>
    <w:rsid w:val="00E658A7"/>
    <w:rsid w:val="00E65A5F"/>
    <w:rsid w:val="00E65C7C"/>
    <w:rsid w:val="00E65CC1"/>
    <w:rsid w:val="00E66146"/>
    <w:rsid w:val="00E665EB"/>
    <w:rsid w:val="00E66780"/>
    <w:rsid w:val="00E66A4B"/>
    <w:rsid w:val="00E66AAF"/>
    <w:rsid w:val="00E66BC1"/>
    <w:rsid w:val="00E66C7D"/>
    <w:rsid w:val="00E66E20"/>
    <w:rsid w:val="00E6702A"/>
    <w:rsid w:val="00E670AB"/>
    <w:rsid w:val="00E670DB"/>
    <w:rsid w:val="00E6716F"/>
    <w:rsid w:val="00E67C0F"/>
    <w:rsid w:val="00E67FA2"/>
    <w:rsid w:val="00E701A6"/>
    <w:rsid w:val="00E70260"/>
    <w:rsid w:val="00E70345"/>
    <w:rsid w:val="00E7034E"/>
    <w:rsid w:val="00E703E1"/>
    <w:rsid w:val="00E704F0"/>
    <w:rsid w:val="00E706A2"/>
    <w:rsid w:val="00E706C1"/>
    <w:rsid w:val="00E707E3"/>
    <w:rsid w:val="00E7085D"/>
    <w:rsid w:val="00E70C04"/>
    <w:rsid w:val="00E70E40"/>
    <w:rsid w:val="00E71A5A"/>
    <w:rsid w:val="00E71A81"/>
    <w:rsid w:val="00E71B72"/>
    <w:rsid w:val="00E71CF7"/>
    <w:rsid w:val="00E722FC"/>
    <w:rsid w:val="00E72423"/>
    <w:rsid w:val="00E7269E"/>
    <w:rsid w:val="00E7288D"/>
    <w:rsid w:val="00E72C56"/>
    <w:rsid w:val="00E72CDD"/>
    <w:rsid w:val="00E72EC1"/>
    <w:rsid w:val="00E72FA9"/>
    <w:rsid w:val="00E73BB5"/>
    <w:rsid w:val="00E73CAF"/>
    <w:rsid w:val="00E73E27"/>
    <w:rsid w:val="00E73EC7"/>
    <w:rsid w:val="00E74071"/>
    <w:rsid w:val="00E7413D"/>
    <w:rsid w:val="00E7431E"/>
    <w:rsid w:val="00E7442D"/>
    <w:rsid w:val="00E747C2"/>
    <w:rsid w:val="00E74803"/>
    <w:rsid w:val="00E74A43"/>
    <w:rsid w:val="00E7537E"/>
    <w:rsid w:val="00E7552D"/>
    <w:rsid w:val="00E75759"/>
    <w:rsid w:val="00E75BB5"/>
    <w:rsid w:val="00E75C82"/>
    <w:rsid w:val="00E75D71"/>
    <w:rsid w:val="00E75DAB"/>
    <w:rsid w:val="00E75E51"/>
    <w:rsid w:val="00E764E9"/>
    <w:rsid w:val="00E765E1"/>
    <w:rsid w:val="00E76A41"/>
    <w:rsid w:val="00E76B78"/>
    <w:rsid w:val="00E7701A"/>
    <w:rsid w:val="00E77022"/>
    <w:rsid w:val="00E7705E"/>
    <w:rsid w:val="00E77495"/>
    <w:rsid w:val="00E776E0"/>
    <w:rsid w:val="00E777DC"/>
    <w:rsid w:val="00E77ABE"/>
    <w:rsid w:val="00E77D0E"/>
    <w:rsid w:val="00E77F15"/>
    <w:rsid w:val="00E80065"/>
    <w:rsid w:val="00E801E4"/>
    <w:rsid w:val="00E803DC"/>
    <w:rsid w:val="00E804F0"/>
    <w:rsid w:val="00E807D3"/>
    <w:rsid w:val="00E80953"/>
    <w:rsid w:val="00E80D03"/>
    <w:rsid w:val="00E80F8C"/>
    <w:rsid w:val="00E81218"/>
    <w:rsid w:val="00E818E6"/>
    <w:rsid w:val="00E81918"/>
    <w:rsid w:val="00E81A26"/>
    <w:rsid w:val="00E81CED"/>
    <w:rsid w:val="00E81DC1"/>
    <w:rsid w:val="00E81FF3"/>
    <w:rsid w:val="00E8225D"/>
    <w:rsid w:val="00E829A8"/>
    <w:rsid w:val="00E82ADD"/>
    <w:rsid w:val="00E82B00"/>
    <w:rsid w:val="00E82BA4"/>
    <w:rsid w:val="00E8334C"/>
    <w:rsid w:val="00E834CC"/>
    <w:rsid w:val="00E83797"/>
    <w:rsid w:val="00E8385C"/>
    <w:rsid w:val="00E83A91"/>
    <w:rsid w:val="00E83ACD"/>
    <w:rsid w:val="00E83BAE"/>
    <w:rsid w:val="00E83C73"/>
    <w:rsid w:val="00E83CE4"/>
    <w:rsid w:val="00E83D73"/>
    <w:rsid w:val="00E83DAF"/>
    <w:rsid w:val="00E83F01"/>
    <w:rsid w:val="00E83FB6"/>
    <w:rsid w:val="00E8417E"/>
    <w:rsid w:val="00E8432F"/>
    <w:rsid w:val="00E843DB"/>
    <w:rsid w:val="00E84499"/>
    <w:rsid w:val="00E8451B"/>
    <w:rsid w:val="00E849EB"/>
    <w:rsid w:val="00E84CB3"/>
    <w:rsid w:val="00E84D12"/>
    <w:rsid w:val="00E84E4F"/>
    <w:rsid w:val="00E85645"/>
    <w:rsid w:val="00E85669"/>
    <w:rsid w:val="00E856F1"/>
    <w:rsid w:val="00E856F5"/>
    <w:rsid w:val="00E85798"/>
    <w:rsid w:val="00E859BE"/>
    <w:rsid w:val="00E85ABB"/>
    <w:rsid w:val="00E85E4A"/>
    <w:rsid w:val="00E862AE"/>
    <w:rsid w:val="00E864C1"/>
    <w:rsid w:val="00E868D9"/>
    <w:rsid w:val="00E86F18"/>
    <w:rsid w:val="00E87572"/>
    <w:rsid w:val="00E87725"/>
    <w:rsid w:val="00E8775D"/>
    <w:rsid w:val="00E877E6"/>
    <w:rsid w:val="00E87D92"/>
    <w:rsid w:val="00E87E10"/>
    <w:rsid w:val="00E904AB"/>
    <w:rsid w:val="00E9064D"/>
    <w:rsid w:val="00E90A94"/>
    <w:rsid w:val="00E90C1C"/>
    <w:rsid w:val="00E90DB4"/>
    <w:rsid w:val="00E91284"/>
    <w:rsid w:val="00E912BD"/>
    <w:rsid w:val="00E91324"/>
    <w:rsid w:val="00E91565"/>
    <w:rsid w:val="00E91C8C"/>
    <w:rsid w:val="00E9208E"/>
    <w:rsid w:val="00E9223E"/>
    <w:rsid w:val="00E92512"/>
    <w:rsid w:val="00E92552"/>
    <w:rsid w:val="00E929B0"/>
    <w:rsid w:val="00E92A2F"/>
    <w:rsid w:val="00E92B34"/>
    <w:rsid w:val="00E93099"/>
    <w:rsid w:val="00E93162"/>
    <w:rsid w:val="00E93223"/>
    <w:rsid w:val="00E932BC"/>
    <w:rsid w:val="00E93331"/>
    <w:rsid w:val="00E934CD"/>
    <w:rsid w:val="00E93544"/>
    <w:rsid w:val="00E935C7"/>
    <w:rsid w:val="00E939C3"/>
    <w:rsid w:val="00E93B4D"/>
    <w:rsid w:val="00E9412F"/>
    <w:rsid w:val="00E94219"/>
    <w:rsid w:val="00E9449C"/>
    <w:rsid w:val="00E94E1D"/>
    <w:rsid w:val="00E94E36"/>
    <w:rsid w:val="00E95160"/>
    <w:rsid w:val="00E951B6"/>
    <w:rsid w:val="00E9559A"/>
    <w:rsid w:val="00E95743"/>
    <w:rsid w:val="00E95A64"/>
    <w:rsid w:val="00E95B9B"/>
    <w:rsid w:val="00E95C41"/>
    <w:rsid w:val="00E95E70"/>
    <w:rsid w:val="00E95F0A"/>
    <w:rsid w:val="00E95FB3"/>
    <w:rsid w:val="00E96216"/>
    <w:rsid w:val="00E96431"/>
    <w:rsid w:val="00E9645B"/>
    <w:rsid w:val="00E96D50"/>
    <w:rsid w:val="00E96EE3"/>
    <w:rsid w:val="00E96F4E"/>
    <w:rsid w:val="00E96F6B"/>
    <w:rsid w:val="00E974F1"/>
    <w:rsid w:val="00E97588"/>
    <w:rsid w:val="00E97710"/>
    <w:rsid w:val="00E977E4"/>
    <w:rsid w:val="00E97950"/>
    <w:rsid w:val="00E97A93"/>
    <w:rsid w:val="00E97F4C"/>
    <w:rsid w:val="00EA00F1"/>
    <w:rsid w:val="00EA02D9"/>
    <w:rsid w:val="00EA093A"/>
    <w:rsid w:val="00EA0973"/>
    <w:rsid w:val="00EA0AF1"/>
    <w:rsid w:val="00EA0C46"/>
    <w:rsid w:val="00EA0E89"/>
    <w:rsid w:val="00EA0F9D"/>
    <w:rsid w:val="00EA1436"/>
    <w:rsid w:val="00EA1839"/>
    <w:rsid w:val="00EA1C12"/>
    <w:rsid w:val="00EA1DAA"/>
    <w:rsid w:val="00EA1DD1"/>
    <w:rsid w:val="00EA1DF7"/>
    <w:rsid w:val="00EA2062"/>
    <w:rsid w:val="00EA21B2"/>
    <w:rsid w:val="00EA22A5"/>
    <w:rsid w:val="00EA251A"/>
    <w:rsid w:val="00EA25CE"/>
    <w:rsid w:val="00EA33B1"/>
    <w:rsid w:val="00EA33CC"/>
    <w:rsid w:val="00EA34F5"/>
    <w:rsid w:val="00EA3680"/>
    <w:rsid w:val="00EA4121"/>
    <w:rsid w:val="00EA4126"/>
    <w:rsid w:val="00EA4161"/>
    <w:rsid w:val="00EA4438"/>
    <w:rsid w:val="00EA46E3"/>
    <w:rsid w:val="00EA49B6"/>
    <w:rsid w:val="00EA4B1C"/>
    <w:rsid w:val="00EA4B9F"/>
    <w:rsid w:val="00EA5868"/>
    <w:rsid w:val="00EA588D"/>
    <w:rsid w:val="00EA59DB"/>
    <w:rsid w:val="00EA5D20"/>
    <w:rsid w:val="00EA5D2B"/>
    <w:rsid w:val="00EA5D8A"/>
    <w:rsid w:val="00EA6291"/>
    <w:rsid w:val="00EA641F"/>
    <w:rsid w:val="00EA6957"/>
    <w:rsid w:val="00EA6C67"/>
    <w:rsid w:val="00EA6D1B"/>
    <w:rsid w:val="00EA6E83"/>
    <w:rsid w:val="00EA6F24"/>
    <w:rsid w:val="00EA723A"/>
    <w:rsid w:val="00EA73AE"/>
    <w:rsid w:val="00EA73FD"/>
    <w:rsid w:val="00EA7417"/>
    <w:rsid w:val="00EA748D"/>
    <w:rsid w:val="00EA74F6"/>
    <w:rsid w:val="00EA7781"/>
    <w:rsid w:val="00EA7C98"/>
    <w:rsid w:val="00EA7EFB"/>
    <w:rsid w:val="00EB00A6"/>
    <w:rsid w:val="00EB02A5"/>
    <w:rsid w:val="00EB02C0"/>
    <w:rsid w:val="00EB0407"/>
    <w:rsid w:val="00EB0729"/>
    <w:rsid w:val="00EB07F9"/>
    <w:rsid w:val="00EB10C9"/>
    <w:rsid w:val="00EB14BA"/>
    <w:rsid w:val="00EB1598"/>
    <w:rsid w:val="00EB1769"/>
    <w:rsid w:val="00EB17DD"/>
    <w:rsid w:val="00EB1865"/>
    <w:rsid w:val="00EB186E"/>
    <w:rsid w:val="00EB189E"/>
    <w:rsid w:val="00EB1902"/>
    <w:rsid w:val="00EB1C4F"/>
    <w:rsid w:val="00EB1CF6"/>
    <w:rsid w:val="00EB1DA5"/>
    <w:rsid w:val="00EB1DDC"/>
    <w:rsid w:val="00EB2138"/>
    <w:rsid w:val="00EB22B3"/>
    <w:rsid w:val="00EB2435"/>
    <w:rsid w:val="00EB25A5"/>
    <w:rsid w:val="00EB2651"/>
    <w:rsid w:val="00EB2869"/>
    <w:rsid w:val="00EB286C"/>
    <w:rsid w:val="00EB2988"/>
    <w:rsid w:val="00EB2E0C"/>
    <w:rsid w:val="00EB30E9"/>
    <w:rsid w:val="00EB30F3"/>
    <w:rsid w:val="00EB3128"/>
    <w:rsid w:val="00EB315A"/>
    <w:rsid w:val="00EB3359"/>
    <w:rsid w:val="00EB36A8"/>
    <w:rsid w:val="00EB36F1"/>
    <w:rsid w:val="00EB398D"/>
    <w:rsid w:val="00EB39DA"/>
    <w:rsid w:val="00EB3B5A"/>
    <w:rsid w:val="00EB3CAF"/>
    <w:rsid w:val="00EB3FE3"/>
    <w:rsid w:val="00EB44BA"/>
    <w:rsid w:val="00EB48B7"/>
    <w:rsid w:val="00EB4975"/>
    <w:rsid w:val="00EB4DD2"/>
    <w:rsid w:val="00EB4DF9"/>
    <w:rsid w:val="00EB4F68"/>
    <w:rsid w:val="00EB53C4"/>
    <w:rsid w:val="00EB5BA7"/>
    <w:rsid w:val="00EB63F4"/>
    <w:rsid w:val="00EB646B"/>
    <w:rsid w:val="00EB672B"/>
    <w:rsid w:val="00EB67C2"/>
    <w:rsid w:val="00EB696B"/>
    <w:rsid w:val="00EB7301"/>
    <w:rsid w:val="00EB76A8"/>
    <w:rsid w:val="00EB7910"/>
    <w:rsid w:val="00EB79DF"/>
    <w:rsid w:val="00EB7C67"/>
    <w:rsid w:val="00EC0044"/>
    <w:rsid w:val="00EC01C1"/>
    <w:rsid w:val="00EC08E1"/>
    <w:rsid w:val="00EC0D6F"/>
    <w:rsid w:val="00EC1016"/>
    <w:rsid w:val="00EC1083"/>
    <w:rsid w:val="00EC1161"/>
    <w:rsid w:val="00EC150F"/>
    <w:rsid w:val="00EC1588"/>
    <w:rsid w:val="00EC178F"/>
    <w:rsid w:val="00EC17CA"/>
    <w:rsid w:val="00EC19F2"/>
    <w:rsid w:val="00EC1B94"/>
    <w:rsid w:val="00EC1C68"/>
    <w:rsid w:val="00EC21EC"/>
    <w:rsid w:val="00EC2785"/>
    <w:rsid w:val="00EC2B6D"/>
    <w:rsid w:val="00EC2C42"/>
    <w:rsid w:val="00EC2CAC"/>
    <w:rsid w:val="00EC33F1"/>
    <w:rsid w:val="00EC3490"/>
    <w:rsid w:val="00EC34E2"/>
    <w:rsid w:val="00EC3A5A"/>
    <w:rsid w:val="00EC3BE8"/>
    <w:rsid w:val="00EC3CEE"/>
    <w:rsid w:val="00EC3EAC"/>
    <w:rsid w:val="00EC3F00"/>
    <w:rsid w:val="00EC4274"/>
    <w:rsid w:val="00EC434F"/>
    <w:rsid w:val="00EC49EA"/>
    <w:rsid w:val="00EC4AC6"/>
    <w:rsid w:val="00EC4B55"/>
    <w:rsid w:val="00EC4F4A"/>
    <w:rsid w:val="00EC4FC0"/>
    <w:rsid w:val="00EC4FE4"/>
    <w:rsid w:val="00EC5293"/>
    <w:rsid w:val="00EC5679"/>
    <w:rsid w:val="00EC56A9"/>
    <w:rsid w:val="00EC59D6"/>
    <w:rsid w:val="00EC5A2F"/>
    <w:rsid w:val="00EC5CD5"/>
    <w:rsid w:val="00EC5CD7"/>
    <w:rsid w:val="00EC5D1A"/>
    <w:rsid w:val="00EC64AA"/>
    <w:rsid w:val="00EC675B"/>
    <w:rsid w:val="00EC678E"/>
    <w:rsid w:val="00EC67FF"/>
    <w:rsid w:val="00EC6894"/>
    <w:rsid w:val="00EC6936"/>
    <w:rsid w:val="00EC6D85"/>
    <w:rsid w:val="00EC7ABA"/>
    <w:rsid w:val="00ED0276"/>
    <w:rsid w:val="00ED04D3"/>
    <w:rsid w:val="00ED07D9"/>
    <w:rsid w:val="00ED07EF"/>
    <w:rsid w:val="00ED0847"/>
    <w:rsid w:val="00ED0A2B"/>
    <w:rsid w:val="00ED0A4E"/>
    <w:rsid w:val="00ED131E"/>
    <w:rsid w:val="00ED1703"/>
    <w:rsid w:val="00ED18CD"/>
    <w:rsid w:val="00ED194C"/>
    <w:rsid w:val="00ED1AA3"/>
    <w:rsid w:val="00ED1B21"/>
    <w:rsid w:val="00ED211B"/>
    <w:rsid w:val="00ED21B0"/>
    <w:rsid w:val="00ED2358"/>
    <w:rsid w:val="00ED2591"/>
    <w:rsid w:val="00ED263A"/>
    <w:rsid w:val="00ED2666"/>
    <w:rsid w:val="00ED29F6"/>
    <w:rsid w:val="00ED2BAD"/>
    <w:rsid w:val="00ED2C2C"/>
    <w:rsid w:val="00ED2E4E"/>
    <w:rsid w:val="00ED31D4"/>
    <w:rsid w:val="00ED35E3"/>
    <w:rsid w:val="00ED3C6E"/>
    <w:rsid w:val="00ED41AC"/>
    <w:rsid w:val="00ED4266"/>
    <w:rsid w:val="00ED44B6"/>
    <w:rsid w:val="00ED4895"/>
    <w:rsid w:val="00ED4FE7"/>
    <w:rsid w:val="00ED5047"/>
    <w:rsid w:val="00ED5155"/>
    <w:rsid w:val="00ED518C"/>
    <w:rsid w:val="00ED5902"/>
    <w:rsid w:val="00ED59A9"/>
    <w:rsid w:val="00ED6181"/>
    <w:rsid w:val="00ED61D6"/>
    <w:rsid w:val="00ED627A"/>
    <w:rsid w:val="00ED6690"/>
    <w:rsid w:val="00ED669F"/>
    <w:rsid w:val="00ED66A8"/>
    <w:rsid w:val="00ED68DE"/>
    <w:rsid w:val="00ED692D"/>
    <w:rsid w:val="00ED6A16"/>
    <w:rsid w:val="00ED6B80"/>
    <w:rsid w:val="00ED6C2F"/>
    <w:rsid w:val="00ED6E5E"/>
    <w:rsid w:val="00ED6ED8"/>
    <w:rsid w:val="00ED6F34"/>
    <w:rsid w:val="00ED6F68"/>
    <w:rsid w:val="00ED6FA6"/>
    <w:rsid w:val="00ED6FDF"/>
    <w:rsid w:val="00ED714D"/>
    <w:rsid w:val="00ED74F9"/>
    <w:rsid w:val="00ED7814"/>
    <w:rsid w:val="00ED7A54"/>
    <w:rsid w:val="00ED7A7B"/>
    <w:rsid w:val="00ED7AC4"/>
    <w:rsid w:val="00ED7CD8"/>
    <w:rsid w:val="00ED7E7B"/>
    <w:rsid w:val="00EE03D7"/>
    <w:rsid w:val="00EE0481"/>
    <w:rsid w:val="00EE0653"/>
    <w:rsid w:val="00EE091C"/>
    <w:rsid w:val="00EE0DCB"/>
    <w:rsid w:val="00EE0F09"/>
    <w:rsid w:val="00EE1179"/>
    <w:rsid w:val="00EE1478"/>
    <w:rsid w:val="00EE1521"/>
    <w:rsid w:val="00EE15A1"/>
    <w:rsid w:val="00EE16AA"/>
    <w:rsid w:val="00EE1871"/>
    <w:rsid w:val="00EE1984"/>
    <w:rsid w:val="00EE19C6"/>
    <w:rsid w:val="00EE1BDD"/>
    <w:rsid w:val="00EE1D92"/>
    <w:rsid w:val="00EE1EF4"/>
    <w:rsid w:val="00EE1F0E"/>
    <w:rsid w:val="00EE1FE7"/>
    <w:rsid w:val="00EE20B8"/>
    <w:rsid w:val="00EE214C"/>
    <w:rsid w:val="00EE23BC"/>
    <w:rsid w:val="00EE254D"/>
    <w:rsid w:val="00EE255C"/>
    <w:rsid w:val="00EE2BCE"/>
    <w:rsid w:val="00EE2BE0"/>
    <w:rsid w:val="00EE2D48"/>
    <w:rsid w:val="00EE3011"/>
    <w:rsid w:val="00EE306F"/>
    <w:rsid w:val="00EE30E3"/>
    <w:rsid w:val="00EE3518"/>
    <w:rsid w:val="00EE35AB"/>
    <w:rsid w:val="00EE3E9D"/>
    <w:rsid w:val="00EE413C"/>
    <w:rsid w:val="00EE434C"/>
    <w:rsid w:val="00EE43BE"/>
    <w:rsid w:val="00EE489E"/>
    <w:rsid w:val="00EE4ACC"/>
    <w:rsid w:val="00EE50D4"/>
    <w:rsid w:val="00EE50EB"/>
    <w:rsid w:val="00EE5341"/>
    <w:rsid w:val="00EE5964"/>
    <w:rsid w:val="00EE59A5"/>
    <w:rsid w:val="00EE5B3C"/>
    <w:rsid w:val="00EE5D0B"/>
    <w:rsid w:val="00EE5D31"/>
    <w:rsid w:val="00EE5EB3"/>
    <w:rsid w:val="00EE623D"/>
    <w:rsid w:val="00EE6282"/>
    <w:rsid w:val="00EE65A4"/>
    <w:rsid w:val="00EE676A"/>
    <w:rsid w:val="00EE6868"/>
    <w:rsid w:val="00EE6AF9"/>
    <w:rsid w:val="00EE6B0F"/>
    <w:rsid w:val="00EE6D30"/>
    <w:rsid w:val="00EE6E58"/>
    <w:rsid w:val="00EE73BA"/>
    <w:rsid w:val="00EE77D1"/>
    <w:rsid w:val="00EE7844"/>
    <w:rsid w:val="00EE78C8"/>
    <w:rsid w:val="00EE7D5F"/>
    <w:rsid w:val="00EE7E43"/>
    <w:rsid w:val="00EE7E8B"/>
    <w:rsid w:val="00EF00D2"/>
    <w:rsid w:val="00EF010B"/>
    <w:rsid w:val="00EF02E9"/>
    <w:rsid w:val="00EF043A"/>
    <w:rsid w:val="00EF05C9"/>
    <w:rsid w:val="00EF05CB"/>
    <w:rsid w:val="00EF06FB"/>
    <w:rsid w:val="00EF0734"/>
    <w:rsid w:val="00EF0967"/>
    <w:rsid w:val="00EF0A90"/>
    <w:rsid w:val="00EF0CBC"/>
    <w:rsid w:val="00EF0D7B"/>
    <w:rsid w:val="00EF0F34"/>
    <w:rsid w:val="00EF1116"/>
    <w:rsid w:val="00EF128B"/>
    <w:rsid w:val="00EF19C8"/>
    <w:rsid w:val="00EF1CAE"/>
    <w:rsid w:val="00EF1FDB"/>
    <w:rsid w:val="00EF2180"/>
    <w:rsid w:val="00EF22A7"/>
    <w:rsid w:val="00EF2314"/>
    <w:rsid w:val="00EF24E8"/>
    <w:rsid w:val="00EF26A3"/>
    <w:rsid w:val="00EF2878"/>
    <w:rsid w:val="00EF292D"/>
    <w:rsid w:val="00EF2977"/>
    <w:rsid w:val="00EF2A02"/>
    <w:rsid w:val="00EF2C2C"/>
    <w:rsid w:val="00EF2DE6"/>
    <w:rsid w:val="00EF303A"/>
    <w:rsid w:val="00EF3383"/>
    <w:rsid w:val="00EF35A6"/>
    <w:rsid w:val="00EF38FC"/>
    <w:rsid w:val="00EF392A"/>
    <w:rsid w:val="00EF392C"/>
    <w:rsid w:val="00EF3CAA"/>
    <w:rsid w:val="00EF3F9E"/>
    <w:rsid w:val="00EF43B9"/>
    <w:rsid w:val="00EF43BC"/>
    <w:rsid w:val="00EF43E0"/>
    <w:rsid w:val="00EF4C47"/>
    <w:rsid w:val="00EF4CED"/>
    <w:rsid w:val="00EF4E24"/>
    <w:rsid w:val="00EF4E6D"/>
    <w:rsid w:val="00EF4F44"/>
    <w:rsid w:val="00EF5164"/>
    <w:rsid w:val="00EF5622"/>
    <w:rsid w:val="00EF5D4F"/>
    <w:rsid w:val="00EF5E2E"/>
    <w:rsid w:val="00EF610B"/>
    <w:rsid w:val="00EF65A6"/>
    <w:rsid w:val="00EF6646"/>
    <w:rsid w:val="00EF671E"/>
    <w:rsid w:val="00EF6747"/>
    <w:rsid w:val="00EF67F8"/>
    <w:rsid w:val="00EF6854"/>
    <w:rsid w:val="00EF6930"/>
    <w:rsid w:val="00EF6E31"/>
    <w:rsid w:val="00EF7135"/>
    <w:rsid w:val="00EF7199"/>
    <w:rsid w:val="00EF71F6"/>
    <w:rsid w:val="00EF72A7"/>
    <w:rsid w:val="00EF72BE"/>
    <w:rsid w:val="00EF73A0"/>
    <w:rsid w:val="00EF7421"/>
    <w:rsid w:val="00EF74D9"/>
    <w:rsid w:val="00EF7A7E"/>
    <w:rsid w:val="00EF7B32"/>
    <w:rsid w:val="00EF7B63"/>
    <w:rsid w:val="00EF7BA9"/>
    <w:rsid w:val="00EF7E38"/>
    <w:rsid w:val="00F005F0"/>
    <w:rsid w:val="00F005F7"/>
    <w:rsid w:val="00F008CF"/>
    <w:rsid w:val="00F0131D"/>
    <w:rsid w:val="00F0134C"/>
    <w:rsid w:val="00F015F7"/>
    <w:rsid w:val="00F0208B"/>
    <w:rsid w:val="00F020A0"/>
    <w:rsid w:val="00F02126"/>
    <w:rsid w:val="00F0226D"/>
    <w:rsid w:val="00F02579"/>
    <w:rsid w:val="00F026E7"/>
    <w:rsid w:val="00F0279A"/>
    <w:rsid w:val="00F028A7"/>
    <w:rsid w:val="00F0293D"/>
    <w:rsid w:val="00F0294C"/>
    <w:rsid w:val="00F03152"/>
    <w:rsid w:val="00F035A9"/>
    <w:rsid w:val="00F03F7D"/>
    <w:rsid w:val="00F04288"/>
    <w:rsid w:val="00F043B8"/>
    <w:rsid w:val="00F048DF"/>
    <w:rsid w:val="00F04B07"/>
    <w:rsid w:val="00F05258"/>
    <w:rsid w:val="00F05443"/>
    <w:rsid w:val="00F05581"/>
    <w:rsid w:val="00F057A2"/>
    <w:rsid w:val="00F05881"/>
    <w:rsid w:val="00F05AE0"/>
    <w:rsid w:val="00F05B30"/>
    <w:rsid w:val="00F05F3F"/>
    <w:rsid w:val="00F0610B"/>
    <w:rsid w:val="00F06264"/>
    <w:rsid w:val="00F065D0"/>
    <w:rsid w:val="00F0673F"/>
    <w:rsid w:val="00F06778"/>
    <w:rsid w:val="00F067D8"/>
    <w:rsid w:val="00F067E2"/>
    <w:rsid w:val="00F0687F"/>
    <w:rsid w:val="00F06B3B"/>
    <w:rsid w:val="00F06B95"/>
    <w:rsid w:val="00F06C1A"/>
    <w:rsid w:val="00F0751D"/>
    <w:rsid w:val="00F075FE"/>
    <w:rsid w:val="00F076AD"/>
    <w:rsid w:val="00F07B9F"/>
    <w:rsid w:val="00F07C86"/>
    <w:rsid w:val="00F07E5D"/>
    <w:rsid w:val="00F07FA9"/>
    <w:rsid w:val="00F104CB"/>
    <w:rsid w:val="00F10B41"/>
    <w:rsid w:val="00F10C00"/>
    <w:rsid w:val="00F11186"/>
    <w:rsid w:val="00F111B2"/>
    <w:rsid w:val="00F113A4"/>
    <w:rsid w:val="00F11693"/>
    <w:rsid w:val="00F11737"/>
    <w:rsid w:val="00F11793"/>
    <w:rsid w:val="00F1188B"/>
    <w:rsid w:val="00F11992"/>
    <w:rsid w:val="00F11C21"/>
    <w:rsid w:val="00F11DA5"/>
    <w:rsid w:val="00F11F07"/>
    <w:rsid w:val="00F11F19"/>
    <w:rsid w:val="00F11FD6"/>
    <w:rsid w:val="00F12738"/>
    <w:rsid w:val="00F12A3A"/>
    <w:rsid w:val="00F12D27"/>
    <w:rsid w:val="00F12FD0"/>
    <w:rsid w:val="00F1312D"/>
    <w:rsid w:val="00F136AC"/>
    <w:rsid w:val="00F1372D"/>
    <w:rsid w:val="00F138AB"/>
    <w:rsid w:val="00F13C5B"/>
    <w:rsid w:val="00F13D55"/>
    <w:rsid w:val="00F1490F"/>
    <w:rsid w:val="00F14B62"/>
    <w:rsid w:val="00F14FA0"/>
    <w:rsid w:val="00F15291"/>
    <w:rsid w:val="00F1531B"/>
    <w:rsid w:val="00F157A9"/>
    <w:rsid w:val="00F15941"/>
    <w:rsid w:val="00F159E8"/>
    <w:rsid w:val="00F15A16"/>
    <w:rsid w:val="00F15A8D"/>
    <w:rsid w:val="00F15B27"/>
    <w:rsid w:val="00F15C25"/>
    <w:rsid w:val="00F15C94"/>
    <w:rsid w:val="00F15D94"/>
    <w:rsid w:val="00F15F15"/>
    <w:rsid w:val="00F160FE"/>
    <w:rsid w:val="00F1621E"/>
    <w:rsid w:val="00F165E3"/>
    <w:rsid w:val="00F1679E"/>
    <w:rsid w:val="00F167E7"/>
    <w:rsid w:val="00F16B3B"/>
    <w:rsid w:val="00F16BB0"/>
    <w:rsid w:val="00F172FD"/>
    <w:rsid w:val="00F1748A"/>
    <w:rsid w:val="00F175A6"/>
    <w:rsid w:val="00F175AD"/>
    <w:rsid w:val="00F1775D"/>
    <w:rsid w:val="00F1795E"/>
    <w:rsid w:val="00F17A75"/>
    <w:rsid w:val="00F20261"/>
    <w:rsid w:val="00F204D2"/>
    <w:rsid w:val="00F204FC"/>
    <w:rsid w:val="00F20862"/>
    <w:rsid w:val="00F20B35"/>
    <w:rsid w:val="00F20E2C"/>
    <w:rsid w:val="00F210B3"/>
    <w:rsid w:val="00F21373"/>
    <w:rsid w:val="00F213F5"/>
    <w:rsid w:val="00F2146D"/>
    <w:rsid w:val="00F2165C"/>
    <w:rsid w:val="00F21F33"/>
    <w:rsid w:val="00F21F46"/>
    <w:rsid w:val="00F220C4"/>
    <w:rsid w:val="00F22105"/>
    <w:rsid w:val="00F2247A"/>
    <w:rsid w:val="00F224CC"/>
    <w:rsid w:val="00F2291A"/>
    <w:rsid w:val="00F22B1F"/>
    <w:rsid w:val="00F22E43"/>
    <w:rsid w:val="00F23012"/>
    <w:rsid w:val="00F2310E"/>
    <w:rsid w:val="00F23386"/>
    <w:rsid w:val="00F2392E"/>
    <w:rsid w:val="00F239FC"/>
    <w:rsid w:val="00F23A89"/>
    <w:rsid w:val="00F23CA9"/>
    <w:rsid w:val="00F23CB2"/>
    <w:rsid w:val="00F23CD1"/>
    <w:rsid w:val="00F23D64"/>
    <w:rsid w:val="00F23ED8"/>
    <w:rsid w:val="00F23F78"/>
    <w:rsid w:val="00F24286"/>
    <w:rsid w:val="00F243DB"/>
    <w:rsid w:val="00F24B4F"/>
    <w:rsid w:val="00F24CBC"/>
    <w:rsid w:val="00F251F7"/>
    <w:rsid w:val="00F259B8"/>
    <w:rsid w:val="00F25A68"/>
    <w:rsid w:val="00F25AC0"/>
    <w:rsid w:val="00F25B40"/>
    <w:rsid w:val="00F25BEF"/>
    <w:rsid w:val="00F25EAF"/>
    <w:rsid w:val="00F25F30"/>
    <w:rsid w:val="00F260D2"/>
    <w:rsid w:val="00F26160"/>
    <w:rsid w:val="00F2641E"/>
    <w:rsid w:val="00F26428"/>
    <w:rsid w:val="00F267BA"/>
    <w:rsid w:val="00F268F8"/>
    <w:rsid w:val="00F26AAF"/>
    <w:rsid w:val="00F26B62"/>
    <w:rsid w:val="00F2701E"/>
    <w:rsid w:val="00F27194"/>
    <w:rsid w:val="00F2755E"/>
    <w:rsid w:val="00F2769B"/>
    <w:rsid w:val="00F2773E"/>
    <w:rsid w:val="00F27A26"/>
    <w:rsid w:val="00F27AC8"/>
    <w:rsid w:val="00F27CB7"/>
    <w:rsid w:val="00F27D81"/>
    <w:rsid w:val="00F300AA"/>
    <w:rsid w:val="00F305B9"/>
    <w:rsid w:val="00F3068D"/>
    <w:rsid w:val="00F30795"/>
    <w:rsid w:val="00F30AD2"/>
    <w:rsid w:val="00F317F9"/>
    <w:rsid w:val="00F318D4"/>
    <w:rsid w:val="00F31B51"/>
    <w:rsid w:val="00F31C0F"/>
    <w:rsid w:val="00F31E10"/>
    <w:rsid w:val="00F3201E"/>
    <w:rsid w:val="00F32244"/>
    <w:rsid w:val="00F32BBE"/>
    <w:rsid w:val="00F32F78"/>
    <w:rsid w:val="00F33102"/>
    <w:rsid w:val="00F33286"/>
    <w:rsid w:val="00F334B6"/>
    <w:rsid w:val="00F33A74"/>
    <w:rsid w:val="00F33D18"/>
    <w:rsid w:val="00F3426E"/>
    <w:rsid w:val="00F34297"/>
    <w:rsid w:val="00F34362"/>
    <w:rsid w:val="00F34511"/>
    <w:rsid w:val="00F34B0B"/>
    <w:rsid w:val="00F34BAD"/>
    <w:rsid w:val="00F352B8"/>
    <w:rsid w:val="00F3552C"/>
    <w:rsid w:val="00F35648"/>
    <w:rsid w:val="00F35825"/>
    <w:rsid w:val="00F35856"/>
    <w:rsid w:val="00F35A17"/>
    <w:rsid w:val="00F35A70"/>
    <w:rsid w:val="00F35F88"/>
    <w:rsid w:val="00F36052"/>
    <w:rsid w:val="00F361F5"/>
    <w:rsid w:val="00F362CB"/>
    <w:rsid w:val="00F367D9"/>
    <w:rsid w:val="00F3710B"/>
    <w:rsid w:val="00F37133"/>
    <w:rsid w:val="00F37179"/>
    <w:rsid w:val="00F372B7"/>
    <w:rsid w:val="00F375D5"/>
    <w:rsid w:val="00F37627"/>
    <w:rsid w:val="00F378B2"/>
    <w:rsid w:val="00F37903"/>
    <w:rsid w:val="00F37A7E"/>
    <w:rsid w:val="00F37C12"/>
    <w:rsid w:val="00F37D23"/>
    <w:rsid w:val="00F37D91"/>
    <w:rsid w:val="00F37F4B"/>
    <w:rsid w:val="00F37F7B"/>
    <w:rsid w:val="00F400D0"/>
    <w:rsid w:val="00F401E9"/>
    <w:rsid w:val="00F4027D"/>
    <w:rsid w:val="00F40461"/>
    <w:rsid w:val="00F40479"/>
    <w:rsid w:val="00F40A6B"/>
    <w:rsid w:val="00F4104D"/>
    <w:rsid w:val="00F413DB"/>
    <w:rsid w:val="00F417D7"/>
    <w:rsid w:val="00F41A62"/>
    <w:rsid w:val="00F41B8F"/>
    <w:rsid w:val="00F41CC2"/>
    <w:rsid w:val="00F42157"/>
    <w:rsid w:val="00F4215D"/>
    <w:rsid w:val="00F42213"/>
    <w:rsid w:val="00F42358"/>
    <w:rsid w:val="00F4292B"/>
    <w:rsid w:val="00F42A49"/>
    <w:rsid w:val="00F42B2A"/>
    <w:rsid w:val="00F42BAE"/>
    <w:rsid w:val="00F42E2D"/>
    <w:rsid w:val="00F42E4A"/>
    <w:rsid w:val="00F42EEC"/>
    <w:rsid w:val="00F431FA"/>
    <w:rsid w:val="00F43319"/>
    <w:rsid w:val="00F43AF2"/>
    <w:rsid w:val="00F43DCF"/>
    <w:rsid w:val="00F447F0"/>
    <w:rsid w:val="00F44F09"/>
    <w:rsid w:val="00F44F49"/>
    <w:rsid w:val="00F44FBF"/>
    <w:rsid w:val="00F44FFC"/>
    <w:rsid w:val="00F4504A"/>
    <w:rsid w:val="00F45809"/>
    <w:rsid w:val="00F45A28"/>
    <w:rsid w:val="00F45D70"/>
    <w:rsid w:val="00F46134"/>
    <w:rsid w:val="00F461B2"/>
    <w:rsid w:val="00F462FD"/>
    <w:rsid w:val="00F464FA"/>
    <w:rsid w:val="00F46657"/>
    <w:rsid w:val="00F46743"/>
    <w:rsid w:val="00F46840"/>
    <w:rsid w:val="00F468B8"/>
    <w:rsid w:val="00F46D8C"/>
    <w:rsid w:val="00F47106"/>
    <w:rsid w:val="00F472A3"/>
    <w:rsid w:val="00F47618"/>
    <w:rsid w:val="00F476BC"/>
    <w:rsid w:val="00F4770E"/>
    <w:rsid w:val="00F47789"/>
    <w:rsid w:val="00F47915"/>
    <w:rsid w:val="00F47A06"/>
    <w:rsid w:val="00F47B08"/>
    <w:rsid w:val="00F47BE9"/>
    <w:rsid w:val="00F47CCD"/>
    <w:rsid w:val="00F47F70"/>
    <w:rsid w:val="00F504A2"/>
    <w:rsid w:val="00F50570"/>
    <w:rsid w:val="00F5058B"/>
    <w:rsid w:val="00F505AE"/>
    <w:rsid w:val="00F50725"/>
    <w:rsid w:val="00F50860"/>
    <w:rsid w:val="00F50996"/>
    <w:rsid w:val="00F50A8A"/>
    <w:rsid w:val="00F50BB6"/>
    <w:rsid w:val="00F50C63"/>
    <w:rsid w:val="00F512A5"/>
    <w:rsid w:val="00F513B3"/>
    <w:rsid w:val="00F51FAD"/>
    <w:rsid w:val="00F520A8"/>
    <w:rsid w:val="00F52168"/>
    <w:rsid w:val="00F5248C"/>
    <w:rsid w:val="00F5250E"/>
    <w:rsid w:val="00F52633"/>
    <w:rsid w:val="00F527A2"/>
    <w:rsid w:val="00F527AE"/>
    <w:rsid w:val="00F527D4"/>
    <w:rsid w:val="00F52BEC"/>
    <w:rsid w:val="00F52E46"/>
    <w:rsid w:val="00F52FAB"/>
    <w:rsid w:val="00F5306B"/>
    <w:rsid w:val="00F5326D"/>
    <w:rsid w:val="00F532CD"/>
    <w:rsid w:val="00F53727"/>
    <w:rsid w:val="00F53B35"/>
    <w:rsid w:val="00F53E5E"/>
    <w:rsid w:val="00F53E83"/>
    <w:rsid w:val="00F54153"/>
    <w:rsid w:val="00F5422C"/>
    <w:rsid w:val="00F54391"/>
    <w:rsid w:val="00F5451A"/>
    <w:rsid w:val="00F546D5"/>
    <w:rsid w:val="00F5532A"/>
    <w:rsid w:val="00F553CA"/>
    <w:rsid w:val="00F555B0"/>
    <w:rsid w:val="00F5582B"/>
    <w:rsid w:val="00F558D6"/>
    <w:rsid w:val="00F558F1"/>
    <w:rsid w:val="00F5591C"/>
    <w:rsid w:val="00F5594F"/>
    <w:rsid w:val="00F55A9D"/>
    <w:rsid w:val="00F55BAB"/>
    <w:rsid w:val="00F55D24"/>
    <w:rsid w:val="00F55D28"/>
    <w:rsid w:val="00F55EB6"/>
    <w:rsid w:val="00F560D6"/>
    <w:rsid w:val="00F56339"/>
    <w:rsid w:val="00F56929"/>
    <w:rsid w:val="00F56F5E"/>
    <w:rsid w:val="00F57217"/>
    <w:rsid w:val="00F57485"/>
    <w:rsid w:val="00F57638"/>
    <w:rsid w:val="00F57816"/>
    <w:rsid w:val="00F57893"/>
    <w:rsid w:val="00F57D8B"/>
    <w:rsid w:val="00F60394"/>
    <w:rsid w:val="00F603C4"/>
    <w:rsid w:val="00F6056B"/>
    <w:rsid w:val="00F60876"/>
    <w:rsid w:val="00F60DFC"/>
    <w:rsid w:val="00F60E17"/>
    <w:rsid w:val="00F6141B"/>
    <w:rsid w:val="00F615EA"/>
    <w:rsid w:val="00F61718"/>
    <w:rsid w:val="00F617AD"/>
    <w:rsid w:val="00F61983"/>
    <w:rsid w:val="00F61BB9"/>
    <w:rsid w:val="00F61DE4"/>
    <w:rsid w:val="00F61F1F"/>
    <w:rsid w:val="00F620C9"/>
    <w:rsid w:val="00F623DB"/>
    <w:rsid w:val="00F6242D"/>
    <w:rsid w:val="00F624FE"/>
    <w:rsid w:val="00F62781"/>
    <w:rsid w:val="00F629E5"/>
    <w:rsid w:val="00F62BC7"/>
    <w:rsid w:val="00F62C06"/>
    <w:rsid w:val="00F62ED6"/>
    <w:rsid w:val="00F630DA"/>
    <w:rsid w:val="00F634FA"/>
    <w:rsid w:val="00F63C76"/>
    <w:rsid w:val="00F63DB1"/>
    <w:rsid w:val="00F64099"/>
    <w:rsid w:val="00F6424E"/>
    <w:rsid w:val="00F647B3"/>
    <w:rsid w:val="00F649A2"/>
    <w:rsid w:val="00F64A78"/>
    <w:rsid w:val="00F64FED"/>
    <w:rsid w:val="00F654CC"/>
    <w:rsid w:val="00F65FE4"/>
    <w:rsid w:val="00F65FFA"/>
    <w:rsid w:val="00F669A2"/>
    <w:rsid w:val="00F66D31"/>
    <w:rsid w:val="00F66D74"/>
    <w:rsid w:val="00F66F4B"/>
    <w:rsid w:val="00F670CE"/>
    <w:rsid w:val="00F6710E"/>
    <w:rsid w:val="00F67328"/>
    <w:rsid w:val="00F673F9"/>
    <w:rsid w:val="00F676E1"/>
    <w:rsid w:val="00F678FA"/>
    <w:rsid w:val="00F700C3"/>
    <w:rsid w:val="00F7023C"/>
    <w:rsid w:val="00F706CC"/>
    <w:rsid w:val="00F70D61"/>
    <w:rsid w:val="00F71130"/>
    <w:rsid w:val="00F7164D"/>
    <w:rsid w:val="00F71686"/>
    <w:rsid w:val="00F71688"/>
    <w:rsid w:val="00F7194E"/>
    <w:rsid w:val="00F71BDD"/>
    <w:rsid w:val="00F71CAA"/>
    <w:rsid w:val="00F720EB"/>
    <w:rsid w:val="00F72124"/>
    <w:rsid w:val="00F7218D"/>
    <w:rsid w:val="00F7228E"/>
    <w:rsid w:val="00F722E5"/>
    <w:rsid w:val="00F724DA"/>
    <w:rsid w:val="00F724E9"/>
    <w:rsid w:val="00F72B17"/>
    <w:rsid w:val="00F72B61"/>
    <w:rsid w:val="00F72F0D"/>
    <w:rsid w:val="00F73287"/>
    <w:rsid w:val="00F737CA"/>
    <w:rsid w:val="00F73904"/>
    <w:rsid w:val="00F73AFC"/>
    <w:rsid w:val="00F73CC4"/>
    <w:rsid w:val="00F73D9A"/>
    <w:rsid w:val="00F73F3D"/>
    <w:rsid w:val="00F74213"/>
    <w:rsid w:val="00F74764"/>
    <w:rsid w:val="00F74B15"/>
    <w:rsid w:val="00F74B1E"/>
    <w:rsid w:val="00F74C7F"/>
    <w:rsid w:val="00F74D16"/>
    <w:rsid w:val="00F752C2"/>
    <w:rsid w:val="00F753A6"/>
    <w:rsid w:val="00F75519"/>
    <w:rsid w:val="00F756D2"/>
    <w:rsid w:val="00F75887"/>
    <w:rsid w:val="00F75CCE"/>
    <w:rsid w:val="00F75DFD"/>
    <w:rsid w:val="00F76092"/>
    <w:rsid w:val="00F760CC"/>
    <w:rsid w:val="00F7622F"/>
    <w:rsid w:val="00F76563"/>
    <w:rsid w:val="00F7656F"/>
    <w:rsid w:val="00F76820"/>
    <w:rsid w:val="00F769F4"/>
    <w:rsid w:val="00F76B83"/>
    <w:rsid w:val="00F76D19"/>
    <w:rsid w:val="00F7701C"/>
    <w:rsid w:val="00F77042"/>
    <w:rsid w:val="00F770AD"/>
    <w:rsid w:val="00F7714F"/>
    <w:rsid w:val="00F77309"/>
    <w:rsid w:val="00F77394"/>
    <w:rsid w:val="00F77590"/>
    <w:rsid w:val="00F7790F"/>
    <w:rsid w:val="00F779A8"/>
    <w:rsid w:val="00F779E3"/>
    <w:rsid w:val="00F77D4D"/>
    <w:rsid w:val="00F80096"/>
    <w:rsid w:val="00F801F0"/>
    <w:rsid w:val="00F803D5"/>
    <w:rsid w:val="00F804E6"/>
    <w:rsid w:val="00F80639"/>
    <w:rsid w:val="00F8063E"/>
    <w:rsid w:val="00F809DE"/>
    <w:rsid w:val="00F809FB"/>
    <w:rsid w:val="00F80B9E"/>
    <w:rsid w:val="00F80E80"/>
    <w:rsid w:val="00F8207A"/>
    <w:rsid w:val="00F82A1C"/>
    <w:rsid w:val="00F82FDA"/>
    <w:rsid w:val="00F8351E"/>
    <w:rsid w:val="00F8367C"/>
    <w:rsid w:val="00F83901"/>
    <w:rsid w:val="00F83D15"/>
    <w:rsid w:val="00F83DE1"/>
    <w:rsid w:val="00F8490C"/>
    <w:rsid w:val="00F8490F"/>
    <w:rsid w:val="00F84A72"/>
    <w:rsid w:val="00F84F13"/>
    <w:rsid w:val="00F85438"/>
    <w:rsid w:val="00F85863"/>
    <w:rsid w:val="00F8586B"/>
    <w:rsid w:val="00F85A35"/>
    <w:rsid w:val="00F85CE4"/>
    <w:rsid w:val="00F85EE1"/>
    <w:rsid w:val="00F8694D"/>
    <w:rsid w:val="00F86EF0"/>
    <w:rsid w:val="00F8709E"/>
    <w:rsid w:val="00F8757D"/>
    <w:rsid w:val="00F87828"/>
    <w:rsid w:val="00F87870"/>
    <w:rsid w:val="00F87984"/>
    <w:rsid w:val="00F87DEF"/>
    <w:rsid w:val="00F87EBC"/>
    <w:rsid w:val="00F90024"/>
    <w:rsid w:val="00F901A8"/>
    <w:rsid w:val="00F9020A"/>
    <w:rsid w:val="00F903E9"/>
    <w:rsid w:val="00F9090A"/>
    <w:rsid w:val="00F90AF3"/>
    <w:rsid w:val="00F90C08"/>
    <w:rsid w:val="00F90E84"/>
    <w:rsid w:val="00F913CC"/>
    <w:rsid w:val="00F916BD"/>
    <w:rsid w:val="00F917F8"/>
    <w:rsid w:val="00F918AA"/>
    <w:rsid w:val="00F918FD"/>
    <w:rsid w:val="00F91D1C"/>
    <w:rsid w:val="00F92246"/>
    <w:rsid w:val="00F9231A"/>
    <w:rsid w:val="00F92341"/>
    <w:rsid w:val="00F92344"/>
    <w:rsid w:val="00F923BB"/>
    <w:rsid w:val="00F92903"/>
    <w:rsid w:val="00F929AB"/>
    <w:rsid w:val="00F92C7D"/>
    <w:rsid w:val="00F92E3E"/>
    <w:rsid w:val="00F9302E"/>
    <w:rsid w:val="00F93102"/>
    <w:rsid w:val="00F9313B"/>
    <w:rsid w:val="00F9330C"/>
    <w:rsid w:val="00F934AA"/>
    <w:rsid w:val="00F93528"/>
    <w:rsid w:val="00F939FB"/>
    <w:rsid w:val="00F93A70"/>
    <w:rsid w:val="00F93B7F"/>
    <w:rsid w:val="00F9476E"/>
    <w:rsid w:val="00F9489D"/>
    <w:rsid w:val="00F94AD4"/>
    <w:rsid w:val="00F94B09"/>
    <w:rsid w:val="00F94D51"/>
    <w:rsid w:val="00F951A2"/>
    <w:rsid w:val="00F9533E"/>
    <w:rsid w:val="00F954CD"/>
    <w:rsid w:val="00F95911"/>
    <w:rsid w:val="00F9599F"/>
    <w:rsid w:val="00F95CFD"/>
    <w:rsid w:val="00F95D07"/>
    <w:rsid w:val="00F9633C"/>
    <w:rsid w:val="00F96398"/>
    <w:rsid w:val="00F965F1"/>
    <w:rsid w:val="00F96829"/>
    <w:rsid w:val="00F96D38"/>
    <w:rsid w:val="00F96FB0"/>
    <w:rsid w:val="00F97130"/>
    <w:rsid w:val="00F9771C"/>
    <w:rsid w:val="00F977CE"/>
    <w:rsid w:val="00F978DA"/>
    <w:rsid w:val="00F97941"/>
    <w:rsid w:val="00F97AB9"/>
    <w:rsid w:val="00F97ADD"/>
    <w:rsid w:val="00F97BD5"/>
    <w:rsid w:val="00F97D4B"/>
    <w:rsid w:val="00F97F28"/>
    <w:rsid w:val="00F97FCF"/>
    <w:rsid w:val="00FA0574"/>
    <w:rsid w:val="00FA093B"/>
    <w:rsid w:val="00FA0969"/>
    <w:rsid w:val="00FA12F1"/>
    <w:rsid w:val="00FA130B"/>
    <w:rsid w:val="00FA1438"/>
    <w:rsid w:val="00FA1536"/>
    <w:rsid w:val="00FA166F"/>
    <w:rsid w:val="00FA1E23"/>
    <w:rsid w:val="00FA2155"/>
    <w:rsid w:val="00FA225F"/>
    <w:rsid w:val="00FA23C7"/>
    <w:rsid w:val="00FA23F2"/>
    <w:rsid w:val="00FA24D0"/>
    <w:rsid w:val="00FA25D0"/>
    <w:rsid w:val="00FA27F4"/>
    <w:rsid w:val="00FA29A7"/>
    <w:rsid w:val="00FA2C48"/>
    <w:rsid w:val="00FA2DE7"/>
    <w:rsid w:val="00FA2E7F"/>
    <w:rsid w:val="00FA2EC5"/>
    <w:rsid w:val="00FA2FA9"/>
    <w:rsid w:val="00FA302B"/>
    <w:rsid w:val="00FA35C3"/>
    <w:rsid w:val="00FA3845"/>
    <w:rsid w:val="00FA3D72"/>
    <w:rsid w:val="00FA4714"/>
    <w:rsid w:val="00FA478E"/>
    <w:rsid w:val="00FA48E6"/>
    <w:rsid w:val="00FA4B87"/>
    <w:rsid w:val="00FA4C11"/>
    <w:rsid w:val="00FA5273"/>
    <w:rsid w:val="00FA5542"/>
    <w:rsid w:val="00FA559E"/>
    <w:rsid w:val="00FA573A"/>
    <w:rsid w:val="00FA5796"/>
    <w:rsid w:val="00FA5820"/>
    <w:rsid w:val="00FA5CB7"/>
    <w:rsid w:val="00FA5DD5"/>
    <w:rsid w:val="00FA5F7F"/>
    <w:rsid w:val="00FA6333"/>
    <w:rsid w:val="00FA6340"/>
    <w:rsid w:val="00FA6474"/>
    <w:rsid w:val="00FA653D"/>
    <w:rsid w:val="00FA6702"/>
    <w:rsid w:val="00FA6F81"/>
    <w:rsid w:val="00FA7195"/>
    <w:rsid w:val="00FA728A"/>
    <w:rsid w:val="00FA7379"/>
    <w:rsid w:val="00FA73F5"/>
    <w:rsid w:val="00FA7420"/>
    <w:rsid w:val="00FA7747"/>
    <w:rsid w:val="00FA7B99"/>
    <w:rsid w:val="00FA7BA2"/>
    <w:rsid w:val="00FA7C88"/>
    <w:rsid w:val="00FB00F4"/>
    <w:rsid w:val="00FB0AD7"/>
    <w:rsid w:val="00FB0B9D"/>
    <w:rsid w:val="00FB0E31"/>
    <w:rsid w:val="00FB0EF0"/>
    <w:rsid w:val="00FB100F"/>
    <w:rsid w:val="00FB13B6"/>
    <w:rsid w:val="00FB158A"/>
    <w:rsid w:val="00FB15B7"/>
    <w:rsid w:val="00FB15D7"/>
    <w:rsid w:val="00FB186B"/>
    <w:rsid w:val="00FB1C9D"/>
    <w:rsid w:val="00FB1E80"/>
    <w:rsid w:val="00FB200D"/>
    <w:rsid w:val="00FB217E"/>
    <w:rsid w:val="00FB22F5"/>
    <w:rsid w:val="00FB2584"/>
    <w:rsid w:val="00FB261C"/>
    <w:rsid w:val="00FB27EF"/>
    <w:rsid w:val="00FB2B85"/>
    <w:rsid w:val="00FB2ED3"/>
    <w:rsid w:val="00FB31FC"/>
    <w:rsid w:val="00FB346C"/>
    <w:rsid w:val="00FB361C"/>
    <w:rsid w:val="00FB379F"/>
    <w:rsid w:val="00FB3AD8"/>
    <w:rsid w:val="00FB3E91"/>
    <w:rsid w:val="00FB3EAD"/>
    <w:rsid w:val="00FB431E"/>
    <w:rsid w:val="00FB4429"/>
    <w:rsid w:val="00FB46AA"/>
    <w:rsid w:val="00FB49A4"/>
    <w:rsid w:val="00FB4ACA"/>
    <w:rsid w:val="00FB4BD7"/>
    <w:rsid w:val="00FB4C0E"/>
    <w:rsid w:val="00FB4CAB"/>
    <w:rsid w:val="00FB4CCC"/>
    <w:rsid w:val="00FB4ECA"/>
    <w:rsid w:val="00FB4EE2"/>
    <w:rsid w:val="00FB53B2"/>
    <w:rsid w:val="00FB5446"/>
    <w:rsid w:val="00FB5507"/>
    <w:rsid w:val="00FB5991"/>
    <w:rsid w:val="00FB5B09"/>
    <w:rsid w:val="00FB5B6E"/>
    <w:rsid w:val="00FB5C3F"/>
    <w:rsid w:val="00FB5E14"/>
    <w:rsid w:val="00FB618C"/>
    <w:rsid w:val="00FB658D"/>
    <w:rsid w:val="00FB6613"/>
    <w:rsid w:val="00FB6820"/>
    <w:rsid w:val="00FB68C3"/>
    <w:rsid w:val="00FB6FDB"/>
    <w:rsid w:val="00FB710F"/>
    <w:rsid w:val="00FB7227"/>
    <w:rsid w:val="00FB7333"/>
    <w:rsid w:val="00FB77D8"/>
    <w:rsid w:val="00FB781A"/>
    <w:rsid w:val="00FB799A"/>
    <w:rsid w:val="00FC0344"/>
    <w:rsid w:val="00FC03D9"/>
    <w:rsid w:val="00FC0516"/>
    <w:rsid w:val="00FC052E"/>
    <w:rsid w:val="00FC09EF"/>
    <w:rsid w:val="00FC0A8C"/>
    <w:rsid w:val="00FC0CA1"/>
    <w:rsid w:val="00FC1033"/>
    <w:rsid w:val="00FC10E7"/>
    <w:rsid w:val="00FC12DE"/>
    <w:rsid w:val="00FC14AC"/>
    <w:rsid w:val="00FC1566"/>
    <w:rsid w:val="00FC1697"/>
    <w:rsid w:val="00FC17F1"/>
    <w:rsid w:val="00FC18B2"/>
    <w:rsid w:val="00FC1D0B"/>
    <w:rsid w:val="00FC1E21"/>
    <w:rsid w:val="00FC1E24"/>
    <w:rsid w:val="00FC20EF"/>
    <w:rsid w:val="00FC228C"/>
    <w:rsid w:val="00FC22D4"/>
    <w:rsid w:val="00FC2DF4"/>
    <w:rsid w:val="00FC2E79"/>
    <w:rsid w:val="00FC3158"/>
    <w:rsid w:val="00FC345C"/>
    <w:rsid w:val="00FC3D10"/>
    <w:rsid w:val="00FC3D39"/>
    <w:rsid w:val="00FC3DC5"/>
    <w:rsid w:val="00FC3F35"/>
    <w:rsid w:val="00FC4180"/>
    <w:rsid w:val="00FC43D4"/>
    <w:rsid w:val="00FC454D"/>
    <w:rsid w:val="00FC45C5"/>
    <w:rsid w:val="00FC4CDE"/>
    <w:rsid w:val="00FC5624"/>
    <w:rsid w:val="00FC5774"/>
    <w:rsid w:val="00FC581F"/>
    <w:rsid w:val="00FC5923"/>
    <w:rsid w:val="00FC5C64"/>
    <w:rsid w:val="00FC5FAC"/>
    <w:rsid w:val="00FC625A"/>
    <w:rsid w:val="00FC665F"/>
    <w:rsid w:val="00FC6809"/>
    <w:rsid w:val="00FC68BD"/>
    <w:rsid w:val="00FC6B2D"/>
    <w:rsid w:val="00FC7831"/>
    <w:rsid w:val="00FC7A88"/>
    <w:rsid w:val="00FC7A8F"/>
    <w:rsid w:val="00FC7DB3"/>
    <w:rsid w:val="00FC7F4E"/>
    <w:rsid w:val="00FD0226"/>
    <w:rsid w:val="00FD0663"/>
    <w:rsid w:val="00FD06BE"/>
    <w:rsid w:val="00FD0738"/>
    <w:rsid w:val="00FD0AA3"/>
    <w:rsid w:val="00FD0B39"/>
    <w:rsid w:val="00FD0CBA"/>
    <w:rsid w:val="00FD0E2A"/>
    <w:rsid w:val="00FD1334"/>
    <w:rsid w:val="00FD137E"/>
    <w:rsid w:val="00FD1422"/>
    <w:rsid w:val="00FD1439"/>
    <w:rsid w:val="00FD1C68"/>
    <w:rsid w:val="00FD1D22"/>
    <w:rsid w:val="00FD1E87"/>
    <w:rsid w:val="00FD1FAE"/>
    <w:rsid w:val="00FD226D"/>
    <w:rsid w:val="00FD2281"/>
    <w:rsid w:val="00FD22A4"/>
    <w:rsid w:val="00FD23A0"/>
    <w:rsid w:val="00FD2458"/>
    <w:rsid w:val="00FD2463"/>
    <w:rsid w:val="00FD2540"/>
    <w:rsid w:val="00FD25A0"/>
    <w:rsid w:val="00FD2818"/>
    <w:rsid w:val="00FD2884"/>
    <w:rsid w:val="00FD2A42"/>
    <w:rsid w:val="00FD2BAC"/>
    <w:rsid w:val="00FD2C22"/>
    <w:rsid w:val="00FD2CBB"/>
    <w:rsid w:val="00FD30BC"/>
    <w:rsid w:val="00FD3593"/>
    <w:rsid w:val="00FD3709"/>
    <w:rsid w:val="00FD374C"/>
    <w:rsid w:val="00FD3B00"/>
    <w:rsid w:val="00FD41D9"/>
    <w:rsid w:val="00FD4306"/>
    <w:rsid w:val="00FD43F2"/>
    <w:rsid w:val="00FD441F"/>
    <w:rsid w:val="00FD463B"/>
    <w:rsid w:val="00FD4640"/>
    <w:rsid w:val="00FD497E"/>
    <w:rsid w:val="00FD4BD9"/>
    <w:rsid w:val="00FD4EAE"/>
    <w:rsid w:val="00FD4FC2"/>
    <w:rsid w:val="00FD50AA"/>
    <w:rsid w:val="00FD5621"/>
    <w:rsid w:val="00FD593E"/>
    <w:rsid w:val="00FD59EA"/>
    <w:rsid w:val="00FD5A2D"/>
    <w:rsid w:val="00FD5C5F"/>
    <w:rsid w:val="00FD5D4A"/>
    <w:rsid w:val="00FD5DDD"/>
    <w:rsid w:val="00FD5F1A"/>
    <w:rsid w:val="00FD6549"/>
    <w:rsid w:val="00FD678F"/>
    <w:rsid w:val="00FD69FF"/>
    <w:rsid w:val="00FD6DB7"/>
    <w:rsid w:val="00FD6DE8"/>
    <w:rsid w:val="00FD6EF3"/>
    <w:rsid w:val="00FD7239"/>
    <w:rsid w:val="00FD78C0"/>
    <w:rsid w:val="00FD7941"/>
    <w:rsid w:val="00FD7C9C"/>
    <w:rsid w:val="00FD7DA1"/>
    <w:rsid w:val="00FE03D4"/>
    <w:rsid w:val="00FE0BBD"/>
    <w:rsid w:val="00FE0E2E"/>
    <w:rsid w:val="00FE0EE6"/>
    <w:rsid w:val="00FE0F94"/>
    <w:rsid w:val="00FE0FC2"/>
    <w:rsid w:val="00FE1409"/>
    <w:rsid w:val="00FE17D7"/>
    <w:rsid w:val="00FE2076"/>
    <w:rsid w:val="00FE22AB"/>
    <w:rsid w:val="00FE2380"/>
    <w:rsid w:val="00FE23F9"/>
    <w:rsid w:val="00FE24DF"/>
    <w:rsid w:val="00FE2550"/>
    <w:rsid w:val="00FE2EA7"/>
    <w:rsid w:val="00FE2F1B"/>
    <w:rsid w:val="00FE2F24"/>
    <w:rsid w:val="00FE33B9"/>
    <w:rsid w:val="00FE3643"/>
    <w:rsid w:val="00FE37AF"/>
    <w:rsid w:val="00FE3C89"/>
    <w:rsid w:val="00FE41B2"/>
    <w:rsid w:val="00FE421B"/>
    <w:rsid w:val="00FE4240"/>
    <w:rsid w:val="00FE4261"/>
    <w:rsid w:val="00FE4887"/>
    <w:rsid w:val="00FE4D22"/>
    <w:rsid w:val="00FE4F1A"/>
    <w:rsid w:val="00FE503A"/>
    <w:rsid w:val="00FE50C1"/>
    <w:rsid w:val="00FE55BB"/>
    <w:rsid w:val="00FE56B1"/>
    <w:rsid w:val="00FE5831"/>
    <w:rsid w:val="00FE606B"/>
    <w:rsid w:val="00FE608D"/>
    <w:rsid w:val="00FE6102"/>
    <w:rsid w:val="00FE61D9"/>
    <w:rsid w:val="00FE64E9"/>
    <w:rsid w:val="00FE6608"/>
    <w:rsid w:val="00FE661F"/>
    <w:rsid w:val="00FE69B0"/>
    <w:rsid w:val="00FE6A40"/>
    <w:rsid w:val="00FE6ABE"/>
    <w:rsid w:val="00FE702B"/>
    <w:rsid w:val="00FE71CC"/>
    <w:rsid w:val="00FE72C9"/>
    <w:rsid w:val="00FE76AA"/>
    <w:rsid w:val="00FE7726"/>
    <w:rsid w:val="00FE79BB"/>
    <w:rsid w:val="00FE7DA1"/>
    <w:rsid w:val="00FE7E12"/>
    <w:rsid w:val="00FF027A"/>
    <w:rsid w:val="00FF0574"/>
    <w:rsid w:val="00FF0E74"/>
    <w:rsid w:val="00FF11F0"/>
    <w:rsid w:val="00FF13FB"/>
    <w:rsid w:val="00FF142D"/>
    <w:rsid w:val="00FF1A73"/>
    <w:rsid w:val="00FF1BF3"/>
    <w:rsid w:val="00FF1CFB"/>
    <w:rsid w:val="00FF1D64"/>
    <w:rsid w:val="00FF1E7F"/>
    <w:rsid w:val="00FF2230"/>
    <w:rsid w:val="00FF25FC"/>
    <w:rsid w:val="00FF2648"/>
    <w:rsid w:val="00FF28BF"/>
    <w:rsid w:val="00FF2A0C"/>
    <w:rsid w:val="00FF2C66"/>
    <w:rsid w:val="00FF2CEE"/>
    <w:rsid w:val="00FF2E8C"/>
    <w:rsid w:val="00FF2F0F"/>
    <w:rsid w:val="00FF30A5"/>
    <w:rsid w:val="00FF3615"/>
    <w:rsid w:val="00FF39FD"/>
    <w:rsid w:val="00FF3A9E"/>
    <w:rsid w:val="00FF3ACE"/>
    <w:rsid w:val="00FF3AE2"/>
    <w:rsid w:val="00FF3C8F"/>
    <w:rsid w:val="00FF3D00"/>
    <w:rsid w:val="00FF4098"/>
    <w:rsid w:val="00FF40F9"/>
    <w:rsid w:val="00FF4184"/>
    <w:rsid w:val="00FF42BC"/>
    <w:rsid w:val="00FF4653"/>
    <w:rsid w:val="00FF4884"/>
    <w:rsid w:val="00FF4895"/>
    <w:rsid w:val="00FF4C60"/>
    <w:rsid w:val="00FF4FF3"/>
    <w:rsid w:val="00FF50B2"/>
    <w:rsid w:val="00FF5236"/>
    <w:rsid w:val="00FF5369"/>
    <w:rsid w:val="00FF5465"/>
    <w:rsid w:val="00FF556D"/>
    <w:rsid w:val="00FF55B9"/>
    <w:rsid w:val="00FF5713"/>
    <w:rsid w:val="00FF5752"/>
    <w:rsid w:val="00FF5A79"/>
    <w:rsid w:val="00FF5BB4"/>
    <w:rsid w:val="00FF5CD4"/>
    <w:rsid w:val="00FF5D4A"/>
    <w:rsid w:val="00FF5E21"/>
    <w:rsid w:val="00FF65A1"/>
    <w:rsid w:val="00FF6A79"/>
    <w:rsid w:val="00FF6AE8"/>
    <w:rsid w:val="00FF6B3C"/>
    <w:rsid w:val="00FF6B81"/>
    <w:rsid w:val="00FF6BA6"/>
    <w:rsid w:val="00FF6C61"/>
    <w:rsid w:val="00FF6C99"/>
    <w:rsid w:val="00FF7185"/>
    <w:rsid w:val="00FF72EF"/>
    <w:rsid w:val="00FF7366"/>
    <w:rsid w:val="00FF73E0"/>
    <w:rsid w:val="00FF78CE"/>
    <w:rsid w:val="00FF7D0F"/>
    <w:rsid w:val="01C0AFD2"/>
    <w:rsid w:val="204169C7"/>
    <w:rsid w:val="3942301C"/>
    <w:rsid w:val="4094443B"/>
    <w:rsid w:val="68618B2E"/>
    <w:rsid w:val="69D2DC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61FF780D"/>
  <w15:docId w15:val="{B215B2B8-6EC1-4045-A202-AC7A967C11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6AD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D718F4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ind w:left="283" w:hanging="283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D718F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D718F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D718F4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อักขระ Char,Body Char Char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อักขระ,Body Char Char"/>
    <w:basedOn w:val="Normal"/>
    <w:link w:val="BodyTextChar"/>
    <w:rsid w:val="00D718F4"/>
    <w:pPr>
      <w:spacing w:after="120"/>
    </w:pPr>
  </w:style>
  <w:style w:type="paragraph" w:styleId="Header">
    <w:name w:val="header"/>
    <w:basedOn w:val="Normal"/>
    <w:link w:val="HeaderChar"/>
    <w:rsid w:val="00D718F4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D718F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D718F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D718F4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D718F4"/>
    <w:rPr>
      <w:rFonts w:cs="Times New Roman"/>
      <w:b/>
      <w:bCs/>
    </w:rPr>
  </w:style>
  <w:style w:type="paragraph" w:styleId="ListBullet">
    <w:name w:val="List Bullet"/>
    <w:basedOn w:val="Normal"/>
    <w:rsid w:val="00D718F4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D718F4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D718F4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D718F4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D718F4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D718F4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D718F4"/>
    <w:pPr>
      <w:numPr>
        <w:numId w:val="5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D718F4"/>
    <w:pPr>
      <w:ind w:left="284"/>
    </w:pPr>
  </w:style>
  <w:style w:type="paragraph" w:customStyle="1" w:styleId="AAFrameAddress">
    <w:name w:val="AA Frame Address"/>
    <w:basedOn w:val="Heading1"/>
    <w:rsid w:val="00D718F4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D718F4"/>
    <w:pPr>
      <w:numPr>
        <w:numId w:val="6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D718F4"/>
    <w:pPr>
      <w:numPr>
        <w:numId w:val="7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D718F4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D718F4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D718F4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D718F4"/>
    <w:pPr>
      <w:ind w:left="851" w:hanging="284"/>
    </w:pPr>
  </w:style>
  <w:style w:type="paragraph" w:styleId="Index4">
    <w:name w:val="index 4"/>
    <w:basedOn w:val="Normal"/>
    <w:next w:val="Normal"/>
    <w:semiHidden/>
    <w:rsid w:val="00D718F4"/>
    <w:pPr>
      <w:ind w:left="1135" w:hanging="284"/>
    </w:pPr>
  </w:style>
  <w:style w:type="paragraph" w:styleId="Index6">
    <w:name w:val="index 6"/>
    <w:basedOn w:val="Normal"/>
    <w:next w:val="Normal"/>
    <w:semiHidden/>
    <w:rsid w:val="00D718F4"/>
    <w:pPr>
      <w:ind w:left="1702" w:hanging="284"/>
    </w:pPr>
  </w:style>
  <w:style w:type="paragraph" w:styleId="Index5">
    <w:name w:val="index 5"/>
    <w:basedOn w:val="Normal"/>
    <w:next w:val="Normal"/>
    <w:semiHidden/>
    <w:rsid w:val="00D718F4"/>
    <w:pPr>
      <w:ind w:left="1418" w:hanging="284"/>
    </w:pPr>
  </w:style>
  <w:style w:type="paragraph" w:styleId="Index7">
    <w:name w:val="index 7"/>
    <w:basedOn w:val="Normal"/>
    <w:next w:val="Normal"/>
    <w:semiHidden/>
    <w:rsid w:val="00D718F4"/>
    <w:pPr>
      <w:ind w:left="1985" w:hanging="284"/>
    </w:pPr>
  </w:style>
  <w:style w:type="paragraph" w:styleId="Index8">
    <w:name w:val="index 8"/>
    <w:basedOn w:val="Normal"/>
    <w:next w:val="Normal"/>
    <w:semiHidden/>
    <w:rsid w:val="00D718F4"/>
    <w:pPr>
      <w:ind w:left="2269" w:hanging="284"/>
    </w:pPr>
  </w:style>
  <w:style w:type="paragraph" w:styleId="Index9">
    <w:name w:val="index 9"/>
    <w:basedOn w:val="Normal"/>
    <w:next w:val="Normal"/>
    <w:semiHidden/>
    <w:rsid w:val="00D718F4"/>
    <w:pPr>
      <w:ind w:left="2552" w:hanging="284"/>
    </w:pPr>
  </w:style>
  <w:style w:type="paragraph" w:styleId="TOC2">
    <w:name w:val="toc 2"/>
    <w:basedOn w:val="Normal"/>
    <w:next w:val="Normal"/>
    <w:semiHidden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D718F4"/>
    <w:pPr>
      <w:ind w:left="851"/>
    </w:pPr>
  </w:style>
  <w:style w:type="paragraph" w:styleId="TOC5">
    <w:name w:val="toc 5"/>
    <w:basedOn w:val="Normal"/>
    <w:next w:val="Normal"/>
    <w:semiHidden/>
    <w:rsid w:val="00D718F4"/>
    <w:pPr>
      <w:ind w:left="1134"/>
    </w:pPr>
  </w:style>
  <w:style w:type="paragraph" w:styleId="TOC6">
    <w:name w:val="toc 6"/>
    <w:basedOn w:val="Normal"/>
    <w:next w:val="Normal"/>
    <w:semiHidden/>
    <w:rsid w:val="00D718F4"/>
    <w:pPr>
      <w:ind w:left="1418"/>
    </w:pPr>
  </w:style>
  <w:style w:type="paragraph" w:styleId="TOC7">
    <w:name w:val="toc 7"/>
    <w:basedOn w:val="Normal"/>
    <w:next w:val="Normal"/>
    <w:semiHidden/>
    <w:rsid w:val="00D718F4"/>
    <w:pPr>
      <w:ind w:left="1701"/>
    </w:pPr>
  </w:style>
  <w:style w:type="paragraph" w:styleId="TOC8">
    <w:name w:val="toc 8"/>
    <w:basedOn w:val="Normal"/>
    <w:next w:val="Normal"/>
    <w:semiHidden/>
    <w:rsid w:val="00D718F4"/>
    <w:pPr>
      <w:ind w:left="1985"/>
    </w:pPr>
  </w:style>
  <w:style w:type="paragraph" w:styleId="TOC9">
    <w:name w:val="toc 9"/>
    <w:basedOn w:val="Normal"/>
    <w:next w:val="Normal"/>
    <w:semiHidden/>
    <w:rsid w:val="00D718F4"/>
    <w:pPr>
      <w:ind w:left="2268"/>
    </w:pPr>
  </w:style>
  <w:style w:type="paragraph" w:styleId="TableofFigures">
    <w:name w:val="table of figures"/>
    <w:basedOn w:val="Normal"/>
    <w:next w:val="Normal"/>
    <w:semiHidden/>
    <w:rsid w:val="00D718F4"/>
    <w:pPr>
      <w:ind w:left="567" w:hanging="567"/>
    </w:pPr>
  </w:style>
  <w:style w:type="paragraph" w:styleId="ListBullet5">
    <w:name w:val="List Bullet 5"/>
    <w:basedOn w:val="Normal"/>
    <w:rsid w:val="00D718F4"/>
    <w:pPr>
      <w:numPr>
        <w:numId w:val="8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D718F4"/>
    <w:pPr>
      <w:ind w:firstLine="284"/>
    </w:pPr>
  </w:style>
  <w:style w:type="paragraph" w:styleId="BodyTextIndent">
    <w:name w:val="Body Text Indent"/>
    <w:aliases w:val="i"/>
    <w:basedOn w:val="Normal"/>
    <w:rsid w:val="00D718F4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D718F4"/>
    <w:pPr>
      <w:ind w:left="284" w:firstLine="284"/>
    </w:pPr>
  </w:style>
  <w:style w:type="character" w:styleId="Strong">
    <w:name w:val="Strong"/>
    <w:qFormat/>
    <w:rsid w:val="00D718F4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D718F4"/>
    <w:pPr>
      <w:numPr>
        <w:numId w:val="9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D718F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D718F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D718F4"/>
    <w:pPr>
      <w:numPr>
        <w:numId w:val="12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D718F4"/>
    <w:pPr>
      <w:numPr>
        <w:numId w:val="10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D718F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D718F4"/>
    <w:pPr>
      <w:framePr w:h="1054" w:wrap="around" w:y="5920"/>
    </w:pPr>
  </w:style>
  <w:style w:type="paragraph" w:customStyle="1" w:styleId="ReportHeading3">
    <w:name w:val="ReportHeading3"/>
    <w:basedOn w:val="ReportHeading2"/>
    <w:rsid w:val="00D718F4"/>
    <w:pPr>
      <w:framePr w:h="443" w:wrap="around" w:y="8223"/>
    </w:pPr>
  </w:style>
  <w:style w:type="paragraph" w:customStyle="1" w:styleId="a">
    <w:name w:val="¢éÍ¤ÇÒÁ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D718F4"/>
    <w:pPr>
      <w:numPr>
        <w:numId w:val="11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D718F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D718F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D718F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D718F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D718F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uiPriority w:val="99"/>
    <w:rsid w:val="00D718F4"/>
  </w:style>
  <w:style w:type="paragraph" w:customStyle="1" w:styleId="ASSETS">
    <w:name w:val="ASSETS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260C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080"/>
      </w:tabs>
      <w:spacing w:after="0" w:line="240" w:lineRule="auto"/>
      <w:ind w:right="27"/>
      <w:jc w:val="thaiDistribute"/>
    </w:pPr>
    <w:rPr>
      <w:rFonts w:ascii="Angsana New" w:hAnsi="Angsana New"/>
      <w:b/>
      <w:bCs/>
      <w:i/>
      <w:iCs/>
      <w:sz w:val="24"/>
      <w:szCs w:val="24"/>
      <w:lang w:val="en-GB"/>
    </w:rPr>
  </w:style>
  <w:style w:type="character" w:customStyle="1" w:styleId="AccPolicyHeadingChar">
    <w:name w:val="Acc Policy Heading Char"/>
    <w:link w:val="AccPolicyHeading"/>
    <w:uiPriority w:val="99"/>
    <w:rsid w:val="00260CAC"/>
    <w:rPr>
      <w:rFonts w:ascii="Angsana New" w:hAnsi="Angsana New"/>
      <w:b/>
      <w:bCs/>
      <w:i/>
      <w:iCs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,a4 + Angsana New,Before:  3 pt,Line spacing:  At l...,a4 + 8 pt,(Complex) + 8 pt,(Complex),Thai Distribute...,15 pt,Left:  -0.05&quot;,Right:  -0.05&quot;,Lin...,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23E0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-25"/>
      <w:jc w:val="both"/>
    </w:pPr>
    <w:rPr>
      <w:rFonts w:ascii="Times New Roman" w:hAnsi="Times New Roman"/>
      <w:b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623E01"/>
    <w:rPr>
      <w:b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3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60F63"/>
    <w:rPr>
      <w:rFonts w:ascii="Angsana New" w:hAnsi="Angsana New"/>
      <w:bCs/>
      <w:i/>
      <w:iCs/>
      <w:sz w:val="24"/>
      <w:szCs w:val="24"/>
      <w:lang w:eastAsia="en-US"/>
    </w:rPr>
  </w:style>
  <w:style w:type="character" w:customStyle="1" w:styleId="AccPolicyalternativeChar">
    <w:name w:val="Acc Policy alternative Char"/>
    <w:link w:val="AccPolicyalternative"/>
    <w:rsid w:val="00860F63"/>
    <w:rPr>
      <w:rFonts w:ascii="Angsana New" w:hAnsi="Angsana New"/>
      <w:b/>
      <w:bCs w:val="0"/>
      <w:i w:val="0"/>
      <w:iCs w:val="0"/>
      <w:sz w:val="24"/>
      <w:szCs w:val="24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?????????? E"/>
    <w:basedOn w:val="Normal"/>
    <w:rsid w:val="00641A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character" w:customStyle="1" w:styleId="CharChar1">
    <w:name w:val="Char Char1"/>
    <w:rsid w:val="00457E23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BodyTextFirstIndent2Char">
    <w:name w:val="Body Text First Indent 2 Char"/>
    <w:link w:val="BodyTextFirstIndent2"/>
    <w:locked/>
    <w:rsid w:val="001825B6"/>
    <w:rPr>
      <w:rFonts w:ascii="Arial" w:hAnsi="Arial"/>
      <w:sz w:val="18"/>
      <w:szCs w:val="18"/>
    </w:rPr>
  </w:style>
  <w:style w:type="paragraph" w:styleId="PlainText">
    <w:name w:val="Plain Text"/>
    <w:basedOn w:val="Normal"/>
    <w:link w:val="PlainTextChar"/>
    <w:uiPriority w:val="99"/>
    <w:rsid w:val="009756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97563A"/>
    <w:rPr>
      <w:rFonts w:ascii="Consolas" w:hAnsi="Consolas" w:cs="Angsana New"/>
      <w:sz w:val="21"/>
      <w:szCs w:val="26"/>
    </w:rPr>
  </w:style>
  <w:style w:type="character" w:customStyle="1" w:styleId="Heading1Char1">
    <w:name w:val="Heading 1 Char1"/>
    <w:rsid w:val="00F676E1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8Char1">
    <w:name w:val="Heading 8 Char1"/>
    <w:link w:val="Heading8"/>
    <w:rsid w:val="00F676E1"/>
    <w:rPr>
      <w:rFonts w:cs="EucrosiaUPC"/>
      <w:b/>
      <w:bCs/>
      <w:sz w:val="32"/>
      <w:szCs w:val="32"/>
    </w:rPr>
  </w:style>
  <w:style w:type="paragraph" w:customStyle="1" w:styleId="Default">
    <w:name w:val="Default"/>
    <w:rsid w:val="001168A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5Char">
    <w:name w:val="Heading 5 Char"/>
    <w:link w:val="Heading5"/>
    <w:rsid w:val="00EF6930"/>
    <w:rPr>
      <w:rFonts w:cs="EucrosiaUPC"/>
      <w:b/>
      <w:bCs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5654EA"/>
    <w:pPr>
      <w:ind w:left="720"/>
    </w:pPr>
    <w:rPr>
      <w:szCs w:val="22"/>
    </w:rPr>
  </w:style>
  <w:style w:type="character" w:customStyle="1" w:styleId="Heading8Char">
    <w:name w:val="Heading 8 Char"/>
    <w:rsid w:val="00AB2E65"/>
    <w:rPr>
      <w:rFonts w:cs="EucrosiaUPC"/>
      <w:b/>
      <w:bCs/>
      <w:sz w:val="32"/>
      <w:szCs w:val="32"/>
    </w:rPr>
  </w:style>
  <w:style w:type="table" w:customStyle="1" w:styleId="TableGridLight1">
    <w:name w:val="Table Grid Light1"/>
    <w:basedOn w:val="TableNormal"/>
    <w:uiPriority w:val="40"/>
    <w:rsid w:val="00BF075B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RNormal">
    <w:name w:val="RNormal"/>
    <w:basedOn w:val="Normal"/>
    <w:rsid w:val="00AB1D4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customStyle="1" w:styleId="FootnoteTextChar">
    <w:name w:val="Footnote Text Char"/>
    <w:aliases w:val="ft Char"/>
    <w:link w:val="FootnoteText"/>
    <w:uiPriority w:val="99"/>
    <w:rsid w:val="00013FB5"/>
    <w:rPr>
      <w:sz w:val="18"/>
      <w:lang w:val="en-GB" w:bidi="ar-SA"/>
    </w:rPr>
  </w:style>
  <w:style w:type="character" w:styleId="FootnoteReference">
    <w:name w:val="footnote reference"/>
    <w:uiPriority w:val="99"/>
    <w:unhideWhenUsed/>
    <w:rsid w:val="00013FB5"/>
    <w:rPr>
      <w:vertAlign w:val="superscript"/>
    </w:rPr>
  </w:style>
  <w:style w:type="paragraph" w:customStyle="1" w:styleId="Heading0">
    <w:name w:val="Heading"/>
    <w:basedOn w:val="Normal"/>
    <w:link w:val="HeadingChar"/>
    <w:qFormat/>
    <w:rsid w:val="00E703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 w:hanging="540"/>
      <w:jc w:val="thaiDistribute"/>
    </w:pPr>
    <w:rPr>
      <w:rFonts w:ascii="Angsana New" w:hAnsi="Angsana New"/>
      <w:b/>
      <w:bCs/>
      <w:sz w:val="30"/>
      <w:szCs w:val="30"/>
    </w:rPr>
  </w:style>
  <w:style w:type="character" w:customStyle="1" w:styleId="HeadingChar">
    <w:name w:val="Heading Char"/>
    <w:basedOn w:val="DefaultParagraphFont"/>
    <w:link w:val="Heading0"/>
    <w:rsid w:val="00E703E1"/>
    <w:rPr>
      <w:rFonts w:ascii="Angsana New" w:hAnsi="Angsana New"/>
      <w:b/>
      <w:bCs/>
      <w:sz w:val="30"/>
      <w:szCs w:val="30"/>
    </w:rPr>
  </w:style>
  <w:style w:type="paragraph" w:customStyle="1" w:styleId="FSBlank">
    <w:name w:val="FS_Blank"/>
    <w:basedOn w:val="Normal"/>
    <w:link w:val="FSBlankChar"/>
    <w:qFormat/>
    <w:rsid w:val="005417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5" w:firstLine="540"/>
      <w:jc w:val="thaiDistribute"/>
    </w:pPr>
    <w:rPr>
      <w:rFonts w:ascii="Angsana New" w:hAnsi="Angsana New"/>
      <w:sz w:val="20"/>
      <w:szCs w:val="20"/>
    </w:rPr>
  </w:style>
  <w:style w:type="character" w:customStyle="1" w:styleId="FSBlankChar">
    <w:name w:val="FS_Blank Char"/>
    <w:link w:val="FSBlank"/>
    <w:rsid w:val="005417F0"/>
    <w:rPr>
      <w:rFonts w:ascii="Angsana New" w:hAnsi="Angsana New"/>
    </w:rPr>
  </w:style>
  <w:style w:type="paragraph" w:customStyle="1" w:styleId="FSContent">
    <w:name w:val="FS_Content"/>
    <w:basedOn w:val="Normal"/>
    <w:link w:val="FSContentChar"/>
    <w:qFormat/>
    <w:rsid w:val="009C68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9C6874"/>
    <w:rPr>
      <w:rFonts w:ascii="Angsana New" w:eastAsia="MS Mincho" w:hAnsi="Angsana New"/>
      <w:sz w:val="30"/>
      <w:szCs w:val="30"/>
    </w:rPr>
  </w:style>
  <w:style w:type="character" w:customStyle="1" w:styleId="HeaderChar">
    <w:name w:val="Header Char"/>
    <w:link w:val="Header"/>
    <w:locked/>
    <w:rsid w:val="002779A4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2779A4"/>
    <w:rPr>
      <w:rFonts w:ascii="Arial" w:hAnsi="Arial"/>
      <w:sz w:val="18"/>
      <w:szCs w:val="18"/>
    </w:rPr>
  </w:style>
  <w:style w:type="paragraph" w:customStyle="1" w:styleId="AccountingPolicy">
    <w:name w:val="Accounting Policy"/>
    <w:basedOn w:val="Normal"/>
    <w:link w:val="AccountingPolicyChar1"/>
    <w:rsid w:val="00521FC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521FC7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521FC7"/>
    <w:rPr>
      <w:rFonts w:ascii="Arial" w:hAnsi="Arial"/>
      <w:sz w:val="18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621C70"/>
    <w:rPr>
      <w:rFonts w:ascii="Book Antiqua" w:hAnsi="Book Antiqua"/>
      <w:sz w:val="22"/>
      <w:szCs w:val="22"/>
    </w:rPr>
  </w:style>
  <w:style w:type="character" w:customStyle="1" w:styleId="DocumentMapChar">
    <w:name w:val="Document Map Char"/>
    <w:basedOn w:val="DefaultParagraphFont"/>
    <w:link w:val="DocumentMap"/>
    <w:semiHidden/>
    <w:rsid w:val="00421DE5"/>
    <w:rPr>
      <w:rFonts w:ascii="Tahoma" w:hAnsi="Tahoma" w:cs="Tahoma"/>
      <w:shd w:val="clear" w:color="auto" w:fill="000080"/>
      <w:lang w:val="en-GB" w:bidi="ar-SA"/>
    </w:rPr>
  </w:style>
  <w:style w:type="paragraph" w:customStyle="1" w:styleId="Pa18">
    <w:name w:val="Pa18"/>
    <w:basedOn w:val="Normal"/>
    <w:next w:val="Normal"/>
    <w:uiPriority w:val="99"/>
    <w:rsid w:val="000C4E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styleId="NoSpacing">
    <w:name w:val="No Spacing"/>
    <w:uiPriority w:val="1"/>
    <w:qFormat/>
    <w:rsid w:val="000C4EB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555DE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ockChar">
    <w:name w:val="block Char"/>
    <w:aliases w:val="b Char"/>
    <w:locked/>
    <w:rsid w:val="00CC1BFE"/>
    <w:rPr>
      <w:rFonts w:ascii="Times New Roman" w:hAnsi="Times New Roman"/>
      <w:sz w:val="22"/>
      <w:lang w:eastAsia="en-US" w:bidi="ar-SA"/>
    </w:rPr>
  </w:style>
  <w:style w:type="paragraph" w:styleId="NormalWeb">
    <w:name w:val="Normal (Web)"/>
    <w:basedOn w:val="Normal"/>
    <w:uiPriority w:val="99"/>
    <w:unhideWhenUsed/>
    <w:rsid w:val="009A05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ED41AC"/>
    <w:rPr>
      <w:rFonts w:ascii="Arial" w:hAnsi="Arial" w:cs="Times New Roman"/>
      <w:sz w:val="22"/>
      <w:szCs w:val="22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B22AA3"/>
    <w:rPr>
      <w:rFonts w:cs="EucrosiaUPC"/>
      <w:sz w:val="30"/>
      <w:szCs w:val="30"/>
    </w:rPr>
  </w:style>
  <w:style w:type="character" w:customStyle="1" w:styleId="ui-provider">
    <w:name w:val="ui-provider"/>
    <w:basedOn w:val="DefaultParagraphFont"/>
    <w:rsid w:val="00BD40EA"/>
  </w:style>
  <w:style w:type="paragraph" w:styleId="Title">
    <w:name w:val="Title"/>
    <w:basedOn w:val="Normal"/>
    <w:link w:val="TitleChar"/>
    <w:qFormat/>
    <w:rsid w:val="00E62E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 w:cs="Times New Roman"/>
      <w:b/>
      <w:bCs/>
      <w:sz w:val="32"/>
      <w:szCs w:val="32"/>
      <w:lang w:val="th-TH"/>
    </w:rPr>
  </w:style>
  <w:style w:type="character" w:customStyle="1" w:styleId="TitleChar">
    <w:name w:val="Title Char"/>
    <w:basedOn w:val="DefaultParagraphFont"/>
    <w:link w:val="Title"/>
    <w:rsid w:val="00E62E4B"/>
    <w:rPr>
      <w:rFonts w:cs="Times New Roman"/>
      <w:b/>
      <w:bCs/>
      <w:sz w:val="32"/>
      <w:szCs w:val="32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7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8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8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2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3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4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6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8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0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7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5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1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0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6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6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24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7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8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5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3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3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2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EDE2B7FB908E84A931D277F4BADD413" ma:contentTypeVersion="11" ma:contentTypeDescription="Create a new document." ma:contentTypeScope="" ma:versionID="6f84724578f5856bd94061f5ef2d737e">
  <xsd:schema xmlns:xsd="http://www.w3.org/2001/XMLSchema" xmlns:xs="http://www.w3.org/2001/XMLSchema" xmlns:p="http://schemas.microsoft.com/office/2006/metadata/properties" xmlns:ns2="2a759a9d-a396-461a-bdb6-0c86ecebaf4b" xmlns:ns3="37c14b04-c131-4b92-82ab-d0cce1699e87" targetNamespace="http://schemas.microsoft.com/office/2006/metadata/properties" ma:root="true" ma:fieldsID="2af255f80ff4afec922715408c1ae694" ns2:_="" ns3:_="">
    <xsd:import namespace="2a759a9d-a396-461a-bdb6-0c86ecebaf4b"/>
    <xsd:import namespace="37c14b04-c131-4b92-82ab-d0cce1699e8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759a9d-a396-461a-bdb6-0c86eceba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BillingMetadata" ma:index="1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c14b04-c131-4b92-82ab-d0cce1699e87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95334f3-8753-44a8-8f4b-eb29a3be1508}" ma:internalName="TaxCatchAll" ma:showField="CatchAllData" ma:web="37c14b04-c131-4b92-82ab-d0cce1699e8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7c14b04-c131-4b92-82ab-d0cce1699e87" xsi:nil="true"/>
    <lcf76f155ced4ddcb4097134ff3c332f xmlns="2a759a9d-a396-461a-bdb6-0c86ecebaf4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EF625CF-B190-4B65-BA2D-28BFC0D2655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09C8E1B-0AC3-4D1F-824A-0D3ABFAEA4B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A4974EF-B283-4FB4-B797-A54C754D45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759a9d-a396-461a-bdb6-0c86ecebaf4b"/>
    <ds:schemaRef ds:uri="37c14b04-c131-4b92-82ab-d0cce1699e8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0886C4D-2EE5-4F62-B9D9-C279E7F23A8B}">
  <ds:schemaRefs>
    <ds:schemaRef ds:uri="http://schemas.microsoft.com/office/2006/metadata/properties"/>
    <ds:schemaRef ds:uri="http://schemas.microsoft.com/office/infopath/2007/PartnerControls"/>
    <ds:schemaRef ds:uri="37c14b04-c131-4b92-82ab-d0cce1699e87"/>
    <ds:schemaRef ds:uri="2a759a9d-a396-461a-bdb6-0c86ecebaf4b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185</TotalTime>
  <Pages>6</Pages>
  <Words>1606</Words>
  <Characters>9156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10741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KPMG</dc:creator>
  <cp:keywords/>
  <cp:lastModifiedBy>Thantapanit, Prapai</cp:lastModifiedBy>
  <cp:revision>143</cp:revision>
  <cp:lastPrinted>2026-02-24T14:47:00Z</cp:lastPrinted>
  <dcterms:created xsi:type="dcterms:W3CDTF">2025-02-20T10:30:00Z</dcterms:created>
  <dcterms:modified xsi:type="dcterms:W3CDTF">2026-02-24T14:48:00Z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0x010100BEDE2B7FB908E84A931D277F4BADD413</vt:lpwstr>
  </property>
  <property fmtid="{D5CDD505-2E9C-101B-9397-08002B2CF9AE}" pid="4" name="MediaServiceImageTags">
    <vt:lpwstr/>
  </property>
</Properties>
</file>