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A2EEA" w14:textId="77777777" w:rsidR="00616795" w:rsidRPr="00AE1A7D" w:rsidRDefault="00616795" w:rsidP="00616795">
      <w:pPr>
        <w:pStyle w:val="acctmainheading"/>
        <w:tabs>
          <w:tab w:val="left" w:pos="90"/>
          <w:tab w:val="left" w:pos="450"/>
        </w:tabs>
        <w:spacing w:after="0" w:line="240" w:lineRule="auto"/>
        <w:ind w:left="450" w:hanging="450"/>
        <w:rPr>
          <w:rFonts w:asciiTheme="majorBidi" w:hAnsiTheme="majorBidi" w:cstheme="majorBidi"/>
          <w:bCs/>
          <w:sz w:val="36"/>
          <w:szCs w:val="36"/>
          <w:lang w:bidi="th-TH"/>
        </w:rPr>
      </w:pPr>
      <w:r w:rsidRPr="6FDAC8E0">
        <w:rPr>
          <w:rFonts w:asciiTheme="majorBidi" w:hAnsiTheme="majorBidi" w:cstheme="majorBidi"/>
          <w:bCs/>
          <w:sz w:val="36"/>
          <w:szCs w:val="36"/>
          <w:cs/>
          <w:lang w:bidi="th-TH"/>
        </w:rPr>
        <w:t>บริษัท เซ็น คอร์ปอเรชั่น กรุ๊ป จำกัด (มหาชน) และบริษัทย่อย</w:t>
      </w:r>
    </w:p>
    <w:p w14:paraId="4746A26C" w14:textId="77777777" w:rsidR="00616795" w:rsidRPr="00461ECB" w:rsidRDefault="00616795" w:rsidP="00616795">
      <w:pPr>
        <w:pStyle w:val="acctmainheading"/>
        <w:tabs>
          <w:tab w:val="left" w:pos="450"/>
        </w:tabs>
        <w:spacing w:after="0" w:line="240" w:lineRule="auto"/>
        <w:ind w:left="450" w:hanging="450"/>
        <w:rPr>
          <w:rFonts w:asciiTheme="majorBidi" w:hAnsiTheme="majorBidi" w:cstheme="majorBidi"/>
          <w:bCs/>
          <w:i/>
          <w:sz w:val="36"/>
          <w:szCs w:val="36"/>
          <w:lang w:val="en-US" w:bidi="th-TH"/>
        </w:rPr>
      </w:pPr>
      <w:r w:rsidRPr="00461ECB">
        <w:rPr>
          <w:rFonts w:asciiTheme="majorBidi" w:hAnsiTheme="majorBidi" w:cstheme="majorBidi"/>
          <w:bCs/>
          <w:i/>
          <w:sz w:val="36"/>
          <w:szCs w:val="36"/>
          <w:cs/>
          <w:lang w:bidi="th-TH"/>
        </w:rPr>
        <w:t>หมายเหตุประกอบงบการเงิน</w:t>
      </w:r>
    </w:p>
    <w:p w14:paraId="4780EFE5" w14:textId="44156F3D" w:rsidR="00616795" w:rsidRPr="00461ECB" w:rsidRDefault="00616795" w:rsidP="00616795">
      <w:pPr>
        <w:pStyle w:val="acctmainheading"/>
        <w:tabs>
          <w:tab w:val="left" w:pos="450"/>
        </w:tabs>
        <w:spacing w:after="0" w:line="240" w:lineRule="auto"/>
        <w:ind w:left="450" w:hanging="450"/>
        <w:rPr>
          <w:rFonts w:asciiTheme="majorBidi" w:hAnsiTheme="majorBidi" w:cstheme="majorBidi"/>
          <w:bCs/>
          <w:i/>
          <w:sz w:val="36"/>
          <w:szCs w:val="36"/>
          <w:lang w:bidi="th-TH"/>
        </w:rPr>
      </w:pPr>
      <w:r w:rsidRPr="00461ECB">
        <w:rPr>
          <w:rFonts w:asciiTheme="majorBidi" w:hAnsiTheme="majorBidi" w:cstheme="majorBidi"/>
          <w:bCs/>
          <w:i/>
          <w:sz w:val="36"/>
          <w:szCs w:val="36"/>
          <w:cs/>
          <w:lang w:bidi="th-TH"/>
        </w:rPr>
        <w:t xml:space="preserve">สำหรับปีสิ้นสุดวันที่ </w:t>
      </w:r>
      <w:r w:rsidR="003273DB" w:rsidRPr="003273DB">
        <w:rPr>
          <w:rFonts w:asciiTheme="majorBidi" w:hAnsiTheme="majorBidi" w:cstheme="majorBidi"/>
          <w:bCs/>
          <w:iCs/>
          <w:sz w:val="36"/>
          <w:szCs w:val="36"/>
          <w:lang w:val="en-US" w:bidi="th-TH"/>
        </w:rPr>
        <w:t>31</w:t>
      </w:r>
      <w:r w:rsidRPr="00461ECB">
        <w:rPr>
          <w:rFonts w:asciiTheme="majorBidi" w:hAnsiTheme="majorBidi" w:cstheme="majorBidi"/>
          <w:bCs/>
          <w:iCs/>
          <w:sz w:val="36"/>
          <w:szCs w:val="36"/>
          <w:lang w:val="en-US" w:bidi="th-TH"/>
        </w:rPr>
        <w:t xml:space="preserve"> </w:t>
      </w:r>
      <w:r w:rsidRPr="00461ECB">
        <w:rPr>
          <w:rFonts w:asciiTheme="majorBidi" w:hAnsiTheme="majorBidi" w:cstheme="majorBidi"/>
          <w:bCs/>
          <w:i/>
          <w:sz w:val="36"/>
          <w:szCs w:val="36"/>
          <w:cs/>
          <w:lang w:val="en-US" w:bidi="th-TH"/>
        </w:rPr>
        <w:t xml:space="preserve">ธันวาคม </w:t>
      </w:r>
      <w:r w:rsidR="003273DB" w:rsidRPr="003273DB">
        <w:rPr>
          <w:rFonts w:asciiTheme="majorBidi" w:hAnsiTheme="majorBidi" w:cstheme="majorBidi"/>
          <w:bCs/>
          <w:iCs/>
          <w:sz w:val="36"/>
          <w:szCs w:val="36"/>
          <w:lang w:val="en-US" w:bidi="th-TH"/>
        </w:rPr>
        <w:t>2568</w:t>
      </w:r>
    </w:p>
    <w:p w14:paraId="23F32B8B" w14:textId="77777777" w:rsidR="00616795" w:rsidRPr="00461ECB" w:rsidRDefault="00616795">
      <w:pPr>
        <w:rPr>
          <w:rFonts w:asciiTheme="majorBidi" w:hAnsiTheme="majorBidi" w:cstheme="majorBid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80"/>
        <w:gridCol w:w="8165"/>
      </w:tblGrid>
      <w:tr w:rsidR="003B1D95" w:rsidRPr="00461ECB" w14:paraId="313CEB49" w14:textId="77777777" w:rsidTr="00782013">
        <w:tc>
          <w:tcPr>
            <w:tcW w:w="1080" w:type="dxa"/>
          </w:tcPr>
          <w:p w14:paraId="56DD230C" w14:textId="77777777" w:rsidR="00685193" w:rsidRPr="00461ECB" w:rsidRDefault="00685193" w:rsidP="0078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0" w:name="_Hlk222128882"/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8165" w:type="dxa"/>
          </w:tcPr>
          <w:p w14:paraId="7C9668BC" w14:textId="77777777" w:rsidR="00685193" w:rsidRPr="00461ECB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สารบัญ</w:t>
            </w:r>
          </w:p>
        </w:tc>
      </w:tr>
      <w:tr w:rsidR="003B1D95" w:rsidRPr="00461ECB" w14:paraId="5B377929" w14:textId="77777777" w:rsidTr="00782013">
        <w:trPr>
          <w:trHeight w:val="119"/>
          <w:tblHeader/>
        </w:trPr>
        <w:tc>
          <w:tcPr>
            <w:tcW w:w="1080" w:type="dxa"/>
          </w:tcPr>
          <w:p w14:paraId="091B1415" w14:textId="77777777" w:rsidR="00CD2B8D" w:rsidRPr="00461ECB" w:rsidRDefault="00CD2B8D" w:rsidP="00E3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65" w:type="dxa"/>
          </w:tcPr>
          <w:p w14:paraId="6EDE24D2" w14:textId="77777777" w:rsidR="00CD2B8D" w:rsidRPr="00461ECB" w:rsidRDefault="00CD2B8D" w:rsidP="00E3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bookmarkEnd w:id="0"/>
      <w:tr w:rsidR="003B1D95" w:rsidRPr="00461ECB" w14:paraId="533CFFA3" w14:textId="77777777" w:rsidTr="00782013">
        <w:tc>
          <w:tcPr>
            <w:tcW w:w="1080" w:type="dxa"/>
          </w:tcPr>
          <w:p w14:paraId="7A2FF0E2" w14:textId="1A920D79" w:rsidR="00685193" w:rsidRPr="00461ECB" w:rsidRDefault="003273DB" w:rsidP="000C4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8165" w:type="dxa"/>
          </w:tcPr>
          <w:p w14:paraId="1C3909E3" w14:textId="6EB0F95C" w:rsidR="00685193" w:rsidRPr="00461ECB" w:rsidRDefault="007708EB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การดำเนินงานและข้อมูลทั่วไปของบริษัท</w:t>
            </w:r>
          </w:p>
        </w:tc>
      </w:tr>
      <w:tr w:rsidR="003B1D95" w:rsidRPr="00461ECB" w14:paraId="5958BB9B" w14:textId="77777777" w:rsidTr="00782013">
        <w:tc>
          <w:tcPr>
            <w:tcW w:w="1080" w:type="dxa"/>
          </w:tcPr>
          <w:p w14:paraId="6627F691" w14:textId="34494C52" w:rsidR="00685193" w:rsidRPr="00461ECB" w:rsidRDefault="003273DB" w:rsidP="000C4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8165" w:type="dxa"/>
          </w:tcPr>
          <w:p w14:paraId="262AF72A" w14:textId="20543146" w:rsidR="00685193" w:rsidRPr="00461ECB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เกณฑ์</w:t>
            </w:r>
            <w:r w:rsidR="00674091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การจัดทำและนำเสนองบการเงิน</w:t>
            </w:r>
          </w:p>
        </w:tc>
      </w:tr>
      <w:tr w:rsidR="003B1D95" w:rsidRPr="00461ECB" w14:paraId="1425E3A5" w14:textId="77777777" w:rsidTr="00782013">
        <w:tc>
          <w:tcPr>
            <w:tcW w:w="1080" w:type="dxa"/>
          </w:tcPr>
          <w:p w14:paraId="1C814D57" w14:textId="50563FAB" w:rsidR="004A7154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8165" w:type="dxa"/>
          </w:tcPr>
          <w:p w14:paraId="2780D2DB" w14:textId="02713FD7" w:rsidR="004A7154" w:rsidRPr="00461ECB" w:rsidRDefault="004A7154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นโยบายการบัญชีที่มีสาระสำคัญ</w:t>
            </w:r>
          </w:p>
        </w:tc>
      </w:tr>
      <w:tr w:rsidR="00344F97" w:rsidRPr="00461ECB" w14:paraId="156E4D9C" w14:textId="77777777" w:rsidTr="00782013">
        <w:tc>
          <w:tcPr>
            <w:tcW w:w="1080" w:type="dxa"/>
          </w:tcPr>
          <w:p w14:paraId="1038ACD8" w14:textId="2863891D" w:rsidR="00344F97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8165" w:type="dxa"/>
          </w:tcPr>
          <w:p w14:paraId="694BA10D" w14:textId="22EA7C6E" w:rsidR="00344F97" w:rsidRPr="00461ECB" w:rsidRDefault="00456205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การใช้ดุลยพินิจของผู้บริหารและแหล่งข้อมูลสำคัญเกี่ยวกับความไม่แน่นอนของการประมาณการ</w:t>
            </w:r>
          </w:p>
        </w:tc>
      </w:tr>
      <w:tr w:rsidR="003B1D95" w:rsidRPr="00461ECB" w14:paraId="497F87D2" w14:textId="77777777" w:rsidTr="00782013">
        <w:tc>
          <w:tcPr>
            <w:tcW w:w="1080" w:type="dxa"/>
          </w:tcPr>
          <w:p w14:paraId="29828AE0" w14:textId="40ECA0CA" w:rsidR="004A7154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165" w:type="dxa"/>
          </w:tcPr>
          <w:p w14:paraId="10167B29" w14:textId="59B924D8" w:rsidR="004A7154" w:rsidRPr="00461ECB" w:rsidRDefault="00D10060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รายการกับ</w:t>
            </w:r>
            <w:r w:rsidR="004A7154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3B1D95" w:rsidRPr="00461ECB" w14:paraId="600E7689" w14:textId="77777777" w:rsidTr="00782013">
        <w:tc>
          <w:tcPr>
            <w:tcW w:w="1080" w:type="dxa"/>
          </w:tcPr>
          <w:p w14:paraId="0C9ADA61" w14:textId="71242B3D" w:rsidR="004A7154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8165" w:type="dxa"/>
          </w:tcPr>
          <w:p w14:paraId="2BB87FE0" w14:textId="43D8F0E6" w:rsidR="004A7154" w:rsidRPr="00461ECB" w:rsidRDefault="004A7154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</w:tr>
      <w:tr w:rsidR="003B1D95" w:rsidRPr="00461ECB" w14:paraId="4EB2FA99" w14:textId="77777777" w:rsidTr="00782013">
        <w:tc>
          <w:tcPr>
            <w:tcW w:w="1080" w:type="dxa"/>
          </w:tcPr>
          <w:p w14:paraId="25E64E85" w14:textId="2E64EF13" w:rsidR="004A7154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8165" w:type="dxa"/>
          </w:tcPr>
          <w:p w14:paraId="0F5F1B9C" w14:textId="6CBDB545" w:rsidR="004A7154" w:rsidRPr="00461ECB" w:rsidRDefault="004A7154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</w:tr>
      <w:tr w:rsidR="003B1D95" w:rsidRPr="00461ECB" w14:paraId="7111B735" w14:textId="77777777" w:rsidTr="00782013">
        <w:tc>
          <w:tcPr>
            <w:tcW w:w="1080" w:type="dxa"/>
          </w:tcPr>
          <w:p w14:paraId="769F09D7" w14:textId="4E09A43B" w:rsidR="004A7154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8165" w:type="dxa"/>
          </w:tcPr>
          <w:p w14:paraId="4E49676E" w14:textId="592B4A76" w:rsidR="004A7154" w:rsidRPr="00461ECB" w:rsidRDefault="004A7154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</w:p>
        </w:tc>
      </w:tr>
      <w:tr w:rsidR="003B1D95" w:rsidRPr="00461ECB" w14:paraId="29C16ACF" w14:textId="77777777" w:rsidTr="00782013">
        <w:tc>
          <w:tcPr>
            <w:tcW w:w="1080" w:type="dxa"/>
          </w:tcPr>
          <w:p w14:paraId="4344B1FF" w14:textId="4879DA6B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8165" w:type="dxa"/>
          </w:tcPr>
          <w:p w14:paraId="3D6D6B7D" w14:textId="386575E0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เงินลงทุนในบริษัทย่อย</w:t>
            </w:r>
          </w:p>
        </w:tc>
      </w:tr>
      <w:tr w:rsidR="003B1D95" w:rsidRPr="00461ECB" w14:paraId="7AF70760" w14:textId="77777777" w:rsidTr="00782013">
        <w:tc>
          <w:tcPr>
            <w:tcW w:w="1080" w:type="dxa"/>
          </w:tcPr>
          <w:p w14:paraId="7C2B5D37" w14:textId="6CC98345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8165" w:type="dxa"/>
          </w:tcPr>
          <w:p w14:paraId="26A3F4E7" w14:textId="073A47D5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</w:tr>
      <w:tr w:rsidR="003B1D95" w:rsidRPr="00461ECB" w14:paraId="4286DF0E" w14:textId="77777777" w:rsidTr="00782013">
        <w:tc>
          <w:tcPr>
            <w:tcW w:w="1080" w:type="dxa"/>
          </w:tcPr>
          <w:p w14:paraId="71E2D653" w14:textId="0B8EF733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8165" w:type="dxa"/>
          </w:tcPr>
          <w:p w14:paraId="26451016" w14:textId="4F41CF09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</w:t>
            </w:r>
          </w:p>
        </w:tc>
      </w:tr>
      <w:tr w:rsidR="003B1D95" w:rsidRPr="00461ECB" w14:paraId="430555FE" w14:textId="77777777" w:rsidTr="00782013">
        <w:tc>
          <w:tcPr>
            <w:tcW w:w="1080" w:type="dxa"/>
          </w:tcPr>
          <w:p w14:paraId="00E5A068" w14:textId="0997DDE7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8165" w:type="dxa"/>
          </w:tcPr>
          <w:p w14:paraId="04476BF5" w14:textId="223577AF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สินทรัพย์สิทธิการใช้และสัญญาเช่า</w:t>
            </w:r>
          </w:p>
        </w:tc>
      </w:tr>
      <w:tr w:rsidR="003B1D95" w:rsidRPr="00461ECB" w14:paraId="42CE331F" w14:textId="77777777" w:rsidTr="00782013">
        <w:tc>
          <w:tcPr>
            <w:tcW w:w="1080" w:type="dxa"/>
          </w:tcPr>
          <w:p w14:paraId="4B27E55E" w14:textId="6F1FBDC1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8165" w:type="dxa"/>
          </w:tcPr>
          <w:p w14:paraId="54971359" w14:textId="745DEAEE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</w:tr>
      <w:tr w:rsidR="003B1D95" w:rsidRPr="00461ECB" w14:paraId="1DC2EB3E" w14:textId="77777777" w:rsidTr="00782013">
        <w:tc>
          <w:tcPr>
            <w:tcW w:w="1080" w:type="dxa"/>
          </w:tcPr>
          <w:p w14:paraId="7B8BF46A" w14:textId="623B0749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8165" w:type="dxa"/>
          </w:tcPr>
          <w:p w14:paraId="432C83A3" w14:textId="31DC432C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สินทรัพย์ไม่มีตัวตนอื่น</w:t>
            </w:r>
            <w:r w:rsidR="00185A73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นอก</w:t>
            </w:r>
            <w:r w:rsidR="00874EE5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จากค่าความนิยม</w:t>
            </w:r>
          </w:p>
        </w:tc>
      </w:tr>
      <w:tr w:rsidR="003B1D95" w:rsidRPr="00461ECB" w14:paraId="1A77A590" w14:textId="77777777" w:rsidTr="00782013">
        <w:tc>
          <w:tcPr>
            <w:tcW w:w="1080" w:type="dxa"/>
          </w:tcPr>
          <w:p w14:paraId="59C779FF" w14:textId="6E00CB55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8165" w:type="dxa"/>
          </w:tcPr>
          <w:p w14:paraId="54A0089F" w14:textId="03A812DA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หนี้สินที่มีภาระดอกเบี้ย</w:t>
            </w:r>
          </w:p>
        </w:tc>
      </w:tr>
      <w:tr w:rsidR="003B1D95" w:rsidRPr="00461ECB" w14:paraId="0BD032F3" w14:textId="77777777" w:rsidTr="00782013">
        <w:tc>
          <w:tcPr>
            <w:tcW w:w="1080" w:type="dxa"/>
          </w:tcPr>
          <w:p w14:paraId="7B174B11" w14:textId="55C00547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8165" w:type="dxa"/>
          </w:tcPr>
          <w:p w14:paraId="47A7CF80" w14:textId="0E6F4FF8" w:rsidR="00C84942" w:rsidRPr="00461ECB" w:rsidRDefault="00ED1E7D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3B1D95" w:rsidRPr="00461ECB" w14:paraId="4AEC4597" w14:textId="77777777" w:rsidTr="00782013">
        <w:tc>
          <w:tcPr>
            <w:tcW w:w="1080" w:type="dxa"/>
          </w:tcPr>
          <w:p w14:paraId="4D3F58C3" w14:textId="07BC3309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8165" w:type="dxa"/>
          </w:tcPr>
          <w:p w14:paraId="123D0B6E" w14:textId="18AE9299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ประมาณการหนี้สินไม่หมุนเวียนการรื้อถอน</w:t>
            </w:r>
          </w:p>
        </w:tc>
      </w:tr>
      <w:tr w:rsidR="003B1D95" w:rsidRPr="00461ECB" w14:paraId="1716317D" w14:textId="77777777" w:rsidTr="00782013">
        <w:tc>
          <w:tcPr>
            <w:tcW w:w="1080" w:type="dxa"/>
          </w:tcPr>
          <w:p w14:paraId="5E2CAA85" w14:textId="6D6257E1" w:rsidR="000E24DB" w:rsidRPr="00461ECB" w:rsidRDefault="003273DB" w:rsidP="000E2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8165" w:type="dxa"/>
          </w:tcPr>
          <w:p w14:paraId="72969D1C" w14:textId="64BB8C54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ส่วนเกินมูลค่าหุ้นสามัญ</w:t>
            </w:r>
          </w:p>
        </w:tc>
      </w:tr>
      <w:tr w:rsidR="003B1D95" w:rsidRPr="00461ECB" w14:paraId="4120EACD" w14:textId="77777777" w:rsidTr="00782013">
        <w:tc>
          <w:tcPr>
            <w:tcW w:w="1080" w:type="dxa"/>
          </w:tcPr>
          <w:p w14:paraId="57F93D3B" w14:textId="42771FC1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8165" w:type="dxa"/>
          </w:tcPr>
          <w:p w14:paraId="0FAED4A8" w14:textId="1BFAF356" w:rsidR="00C84942" w:rsidRPr="00461ECB" w:rsidRDefault="00096EA7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ทุน</w:t>
            </w:r>
            <w:r w:rsidR="00C84942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สำรองตาม</w:t>
            </w:r>
            <w:proofErr w:type="spellStart"/>
            <w:r w:rsidR="00C84942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ก</w:t>
            </w:r>
            <w:r w:rsidR="00E75BFF">
              <w:rPr>
                <w:rFonts w:asciiTheme="majorBidi" w:hAnsiTheme="majorBidi" w:cstheme="majorBidi" w:hint="cs"/>
                <w:sz w:val="32"/>
                <w:szCs w:val="32"/>
                <w:cs/>
              </w:rPr>
              <w:t>ฏ</w:t>
            </w:r>
            <w:r w:rsidR="00C84942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หมาย</w:t>
            </w:r>
            <w:proofErr w:type="spellEnd"/>
          </w:p>
        </w:tc>
      </w:tr>
      <w:tr w:rsidR="003B1D95" w:rsidRPr="00461ECB" w14:paraId="5287932C" w14:textId="77777777" w:rsidTr="00782013">
        <w:tc>
          <w:tcPr>
            <w:tcW w:w="1080" w:type="dxa"/>
          </w:tcPr>
          <w:p w14:paraId="26DC9609" w14:textId="09BAF1BF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8165" w:type="dxa"/>
          </w:tcPr>
          <w:p w14:paraId="7774AFC2" w14:textId="3346FF1C" w:rsidR="00C84942" w:rsidRPr="00461ECB" w:rsidRDefault="00D76A99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หุ้นทุนซื้อคืน</w:t>
            </w:r>
          </w:p>
        </w:tc>
      </w:tr>
      <w:tr w:rsidR="00D76A99" w:rsidRPr="00461ECB" w14:paraId="40FCF42D" w14:textId="77777777" w:rsidTr="00782013">
        <w:tc>
          <w:tcPr>
            <w:tcW w:w="1080" w:type="dxa"/>
          </w:tcPr>
          <w:p w14:paraId="62FB0BA2" w14:textId="149A95BB" w:rsidR="00D76A99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8165" w:type="dxa"/>
          </w:tcPr>
          <w:p w14:paraId="53FA362B" w14:textId="7D64C7E6" w:rsidR="00D76A99" w:rsidRPr="00461ECB" w:rsidRDefault="00D76A99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ส่วนงานดำเนินงานและการจำแนกรายได้</w:t>
            </w:r>
          </w:p>
        </w:tc>
      </w:tr>
      <w:tr w:rsidR="003B1D95" w:rsidRPr="00461ECB" w14:paraId="740C05EA" w14:textId="77777777" w:rsidTr="00782013">
        <w:tc>
          <w:tcPr>
            <w:tcW w:w="1080" w:type="dxa"/>
          </w:tcPr>
          <w:p w14:paraId="3625D5D4" w14:textId="41069176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8165" w:type="dxa"/>
          </w:tcPr>
          <w:p w14:paraId="6488ED7F" w14:textId="3D59D010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ค่าใช้จ่ายตามธรรมชาติ</w:t>
            </w:r>
          </w:p>
        </w:tc>
      </w:tr>
      <w:tr w:rsidR="003B1D95" w:rsidRPr="00461ECB" w14:paraId="6C103016" w14:textId="77777777" w:rsidTr="00782013">
        <w:tc>
          <w:tcPr>
            <w:tcW w:w="1080" w:type="dxa"/>
          </w:tcPr>
          <w:p w14:paraId="0C4BC79D" w14:textId="5F77A825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8165" w:type="dxa"/>
          </w:tcPr>
          <w:p w14:paraId="52359133" w14:textId="6BCBD65E" w:rsidR="00C84942" w:rsidRPr="00461ECB" w:rsidRDefault="0099475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</w:t>
            </w:r>
            <w:r w:rsidR="00C84942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</w:tr>
      <w:tr w:rsidR="003B1D95" w:rsidRPr="00461ECB" w14:paraId="7E70A4D6" w14:textId="77777777" w:rsidTr="00782013">
        <w:tc>
          <w:tcPr>
            <w:tcW w:w="1080" w:type="dxa"/>
          </w:tcPr>
          <w:p w14:paraId="7FADB4C2" w14:textId="69E50915" w:rsidR="006F3349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8165" w:type="dxa"/>
          </w:tcPr>
          <w:p w14:paraId="45FC630C" w14:textId="1E390D12" w:rsidR="006F3349" w:rsidRPr="00461ECB" w:rsidRDefault="00647C7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สิทธิ</w:t>
            </w:r>
            <w:r w:rsidR="00B26D47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ประโยชน์จากการส่งเสริมการลงทุน</w:t>
            </w:r>
          </w:p>
        </w:tc>
      </w:tr>
      <w:tr w:rsidR="003B1D95" w:rsidRPr="00461ECB" w14:paraId="0AA42116" w14:textId="77777777" w:rsidTr="00782013">
        <w:tc>
          <w:tcPr>
            <w:tcW w:w="1080" w:type="dxa"/>
          </w:tcPr>
          <w:p w14:paraId="44119EAC" w14:textId="2B278F25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8165" w:type="dxa"/>
          </w:tcPr>
          <w:p w14:paraId="73010EDD" w14:textId="62B3DB09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</w:t>
            </w:r>
          </w:p>
        </w:tc>
      </w:tr>
      <w:tr w:rsidR="003B1D95" w:rsidRPr="00461ECB" w14:paraId="5932420E" w14:textId="77777777" w:rsidTr="00782013">
        <w:tc>
          <w:tcPr>
            <w:tcW w:w="1080" w:type="dxa"/>
          </w:tcPr>
          <w:p w14:paraId="6FFB9934" w14:textId="43A1B826" w:rsidR="00C84942" w:rsidRPr="00461ECB" w:rsidRDefault="003273DB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8165" w:type="dxa"/>
          </w:tcPr>
          <w:p w14:paraId="22315262" w14:textId="75E7A155" w:rsidR="00C84942" w:rsidRPr="00461ECB" w:rsidRDefault="00C84942" w:rsidP="004A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3B1D95" w:rsidRPr="00461ECB" w14:paraId="3468C544" w14:textId="77777777" w:rsidTr="00782013">
        <w:tc>
          <w:tcPr>
            <w:tcW w:w="1080" w:type="dxa"/>
          </w:tcPr>
          <w:p w14:paraId="5BF95BA3" w14:textId="154625C5" w:rsidR="00C84942" w:rsidRPr="00461ECB" w:rsidRDefault="003273DB" w:rsidP="00E2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8165" w:type="dxa"/>
          </w:tcPr>
          <w:p w14:paraId="083D5815" w14:textId="4F7B8160" w:rsidR="00C84942" w:rsidRPr="00461ECB" w:rsidRDefault="00C84942" w:rsidP="00E2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="009A743A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จ่าย</w:t>
            </w:r>
          </w:p>
        </w:tc>
      </w:tr>
    </w:tbl>
    <w:p w14:paraId="09B089E8" w14:textId="77777777" w:rsidR="00052F2B" w:rsidRPr="00461ECB" w:rsidRDefault="00052F2B">
      <w:pPr>
        <w:rPr>
          <w:rFonts w:asciiTheme="majorBidi" w:hAnsiTheme="majorBidi" w:cstheme="majorBidi"/>
          <w:cs/>
        </w:rPr>
        <w:sectPr w:rsidR="00052F2B" w:rsidRPr="00461ECB" w:rsidSect="004F5FBF">
          <w:headerReference w:type="default" r:id="rId11"/>
          <w:footerReference w:type="default" r:id="rId12"/>
          <w:pgSz w:w="11909" w:h="16834" w:code="9"/>
          <w:pgMar w:top="1440" w:right="1224" w:bottom="1008" w:left="1440" w:header="864" w:footer="432" w:gutter="0"/>
          <w:pgNumType w:fmt="numberInDash" w:start="1"/>
          <w:cols w:space="720"/>
          <w:docGrid w:linePitch="245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80"/>
        <w:gridCol w:w="8165"/>
      </w:tblGrid>
      <w:tr w:rsidR="003B1D95" w:rsidRPr="00461ECB" w14:paraId="67F59963" w14:textId="77777777" w:rsidTr="00306AD8">
        <w:tc>
          <w:tcPr>
            <w:tcW w:w="1080" w:type="dxa"/>
          </w:tcPr>
          <w:p w14:paraId="719FB797" w14:textId="77777777" w:rsidR="00172650" w:rsidRPr="00461ECB" w:rsidRDefault="00172650" w:rsidP="0030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หมายเหตุ</w:t>
            </w:r>
          </w:p>
        </w:tc>
        <w:tc>
          <w:tcPr>
            <w:tcW w:w="8165" w:type="dxa"/>
          </w:tcPr>
          <w:p w14:paraId="17530BBA" w14:textId="2DE7191B" w:rsidR="00172650" w:rsidRPr="00461ECB" w:rsidRDefault="00172650" w:rsidP="0030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สารบัญ</w:t>
            </w:r>
            <w:r w:rsidR="007B710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7B7108" w:rsidRPr="007B7108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(ต่อ)</w:t>
            </w:r>
          </w:p>
        </w:tc>
      </w:tr>
      <w:tr w:rsidR="003B1D95" w:rsidRPr="00461ECB" w14:paraId="6B2D29B4" w14:textId="77777777" w:rsidTr="00306AD8">
        <w:trPr>
          <w:trHeight w:val="119"/>
          <w:tblHeader/>
        </w:trPr>
        <w:tc>
          <w:tcPr>
            <w:tcW w:w="1080" w:type="dxa"/>
          </w:tcPr>
          <w:p w14:paraId="540A5B5B" w14:textId="77777777" w:rsidR="00172650" w:rsidRPr="00461ECB" w:rsidRDefault="00172650" w:rsidP="0030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65" w:type="dxa"/>
          </w:tcPr>
          <w:p w14:paraId="2C5F9D95" w14:textId="77777777" w:rsidR="00172650" w:rsidRPr="00461ECB" w:rsidRDefault="00172650" w:rsidP="0030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2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3B1D95" w:rsidRPr="00461ECB" w14:paraId="69BABA56" w14:textId="77777777" w:rsidTr="00782013">
        <w:tc>
          <w:tcPr>
            <w:tcW w:w="1080" w:type="dxa"/>
          </w:tcPr>
          <w:p w14:paraId="32E78F41" w14:textId="3EA3A695" w:rsidR="00C84942" w:rsidRPr="00461ECB" w:rsidRDefault="003273DB" w:rsidP="00E2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8165" w:type="dxa"/>
          </w:tcPr>
          <w:p w14:paraId="786F87D4" w14:textId="72B1A7B7" w:rsidR="00C84942" w:rsidRPr="00461ECB" w:rsidRDefault="00C84942" w:rsidP="00E2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B1D95" w:rsidRPr="00461ECB" w14:paraId="42E1FB60" w14:textId="77777777" w:rsidTr="00782013">
        <w:tc>
          <w:tcPr>
            <w:tcW w:w="1080" w:type="dxa"/>
          </w:tcPr>
          <w:p w14:paraId="3B8B6BDB" w14:textId="6C6E482F" w:rsidR="00C84942" w:rsidRPr="00461ECB" w:rsidRDefault="003273DB" w:rsidP="00E2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8165" w:type="dxa"/>
          </w:tcPr>
          <w:p w14:paraId="6EB578A3" w14:textId="20306C2B" w:rsidR="00C84942" w:rsidRPr="00461ECB" w:rsidRDefault="00C84942" w:rsidP="00241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43" w:hanging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การบริหารจัดการทุน</w:t>
            </w:r>
          </w:p>
        </w:tc>
      </w:tr>
      <w:tr w:rsidR="003B1D95" w:rsidRPr="00461ECB" w14:paraId="68585D68" w14:textId="77777777" w:rsidTr="00782013">
        <w:tc>
          <w:tcPr>
            <w:tcW w:w="1080" w:type="dxa"/>
          </w:tcPr>
          <w:p w14:paraId="72757CF2" w14:textId="5ED78833" w:rsidR="00C84942" w:rsidRPr="00461ECB" w:rsidRDefault="003273DB" w:rsidP="00E2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8165" w:type="dxa"/>
          </w:tcPr>
          <w:p w14:paraId="20473F69" w14:textId="05045ADD" w:rsidR="00C84942" w:rsidRPr="00461ECB" w:rsidRDefault="00C84942" w:rsidP="00E2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B1D95" w:rsidRPr="00461ECB" w14:paraId="7BDB6003" w14:textId="77777777" w:rsidTr="00782013">
        <w:tc>
          <w:tcPr>
            <w:tcW w:w="1080" w:type="dxa"/>
          </w:tcPr>
          <w:p w14:paraId="1F86E0A5" w14:textId="0C8902D0" w:rsidR="00C84942" w:rsidRPr="00461ECB" w:rsidRDefault="003273DB" w:rsidP="00E2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8165" w:type="dxa"/>
          </w:tcPr>
          <w:p w14:paraId="1464D8BC" w14:textId="25860FF6" w:rsidR="00C84942" w:rsidRPr="00461ECB" w:rsidRDefault="00C84942" w:rsidP="00E2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การจัดประเภทรายการใหม่</w:t>
            </w:r>
          </w:p>
        </w:tc>
      </w:tr>
      <w:tr w:rsidR="00FE6A21" w:rsidRPr="00461ECB" w14:paraId="570546A6" w14:textId="77777777" w:rsidTr="00782013">
        <w:tc>
          <w:tcPr>
            <w:tcW w:w="1080" w:type="dxa"/>
          </w:tcPr>
          <w:p w14:paraId="662BD6E9" w14:textId="7A47393D" w:rsidR="00F74BBA" w:rsidRPr="00461ECB" w:rsidRDefault="003273DB" w:rsidP="00E2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8165" w:type="dxa"/>
          </w:tcPr>
          <w:p w14:paraId="3AE0A421" w14:textId="4BC9A6CC" w:rsidR="00F74BBA" w:rsidRPr="00461ECB" w:rsidRDefault="006B0031" w:rsidP="00E27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6B0031" w:rsidRPr="00461ECB" w14:paraId="731CAE54" w14:textId="77777777" w:rsidTr="00782013">
        <w:tc>
          <w:tcPr>
            <w:tcW w:w="1080" w:type="dxa"/>
          </w:tcPr>
          <w:p w14:paraId="1BA75609" w14:textId="767D1AE7" w:rsidR="006B0031" w:rsidRPr="005D10C9" w:rsidRDefault="003273DB" w:rsidP="006B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8165" w:type="dxa"/>
          </w:tcPr>
          <w:p w14:paraId="7D9C6005" w14:textId="745B0FD0" w:rsidR="006B0031" w:rsidRPr="00461ECB" w:rsidRDefault="006B0031" w:rsidP="006B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การอนุมัติงบการเงิน</w:t>
            </w:r>
          </w:p>
        </w:tc>
      </w:tr>
    </w:tbl>
    <w:p w14:paraId="2849C18B" w14:textId="77777777" w:rsidR="00765394" w:rsidRPr="00461ECB" w:rsidRDefault="00765394" w:rsidP="00581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53AC6B5" w14:textId="77777777" w:rsidR="004E7E5A" w:rsidRPr="00461ECB" w:rsidRDefault="004E7E5A" w:rsidP="00765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  <w:sectPr w:rsidR="004E7E5A" w:rsidRPr="00461ECB" w:rsidSect="00A63161">
          <w:headerReference w:type="default" r:id="rId13"/>
          <w:pgSz w:w="11909" w:h="16834" w:code="9"/>
          <w:pgMar w:top="1440" w:right="1224" w:bottom="1008" w:left="1440" w:header="864" w:footer="432" w:gutter="0"/>
          <w:pgNumType w:fmt="numberInDash" w:start="2"/>
          <w:cols w:space="720"/>
          <w:docGrid w:linePitch="245"/>
        </w:sectPr>
      </w:pPr>
    </w:p>
    <w:p w14:paraId="0DAE0F90" w14:textId="77777777" w:rsidR="00765394" w:rsidRPr="00461ECB" w:rsidRDefault="00765394" w:rsidP="00765394">
      <w:pPr>
        <w:pStyle w:val="acctmainheading"/>
        <w:tabs>
          <w:tab w:val="left" w:pos="90"/>
          <w:tab w:val="left" w:pos="450"/>
        </w:tabs>
        <w:spacing w:after="0" w:line="240" w:lineRule="auto"/>
        <w:rPr>
          <w:rFonts w:asciiTheme="majorBidi" w:hAnsiTheme="majorBidi" w:cstheme="majorBidi"/>
          <w:bCs/>
          <w:i/>
          <w:sz w:val="36"/>
          <w:szCs w:val="36"/>
          <w:lang w:bidi="th-TH"/>
        </w:rPr>
      </w:pPr>
      <w:r w:rsidRPr="00461ECB">
        <w:rPr>
          <w:rFonts w:asciiTheme="majorBidi" w:hAnsiTheme="majorBidi" w:cstheme="majorBidi"/>
          <w:bCs/>
          <w:i/>
          <w:sz w:val="36"/>
          <w:szCs w:val="36"/>
          <w:cs/>
          <w:lang w:bidi="th-TH"/>
        </w:rPr>
        <w:lastRenderedPageBreak/>
        <w:t>บริษัท เซ็น คอร์ปอเรชั่น กรุ๊ป จำกัด (มหาชน) และบริษัทย่อย</w:t>
      </w:r>
    </w:p>
    <w:p w14:paraId="6997B4B8" w14:textId="77777777" w:rsidR="00765394" w:rsidRPr="00461ECB" w:rsidRDefault="00765394" w:rsidP="00765394">
      <w:pPr>
        <w:pStyle w:val="acctmainheading"/>
        <w:tabs>
          <w:tab w:val="left" w:pos="450"/>
        </w:tabs>
        <w:spacing w:after="0" w:line="240" w:lineRule="auto"/>
        <w:ind w:left="450" w:hanging="450"/>
        <w:rPr>
          <w:rFonts w:asciiTheme="majorBidi" w:hAnsiTheme="majorBidi" w:cstheme="majorBidi"/>
          <w:bCs/>
          <w:i/>
          <w:sz w:val="36"/>
          <w:szCs w:val="36"/>
        </w:rPr>
      </w:pPr>
      <w:r w:rsidRPr="00461ECB">
        <w:rPr>
          <w:rFonts w:asciiTheme="majorBidi" w:hAnsiTheme="majorBidi" w:cstheme="majorBidi"/>
          <w:bCs/>
          <w:i/>
          <w:sz w:val="36"/>
          <w:szCs w:val="36"/>
          <w:cs/>
          <w:lang w:bidi="th-TH"/>
        </w:rPr>
        <w:t>หมายเหตุประกอบงบการเงิน</w:t>
      </w:r>
    </w:p>
    <w:p w14:paraId="7BFCD387" w14:textId="5285629D" w:rsidR="00765394" w:rsidRPr="00461ECB" w:rsidRDefault="00765394" w:rsidP="00765394">
      <w:pPr>
        <w:pStyle w:val="acctmainheading"/>
        <w:tabs>
          <w:tab w:val="left" w:pos="450"/>
        </w:tabs>
        <w:spacing w:after="0" w:line="240" w:lineRule="auto"/>
        <w:ind w:left="450" w:hanging="450"/>
        <w:rPr>
          <w:rFonts w:asciiTheme="majorBidi" w:hAnsiTheme="majorBidi" w:cstheme="majorBidi"/>
          <w:bCs/>
          <w:i/>
          <w:sz w:val="36"/>
          <w:szCs w:val="36"/>
          <w:lang w:bidi="th-TH"/>
        </w:rPr>
      </w:pPr>
      <w:r w:rsidRPr="00461ECB">
        <w:rPr>
          <w:rFonts w:asciiTheme="majorBidi" w:hAnsiTheme="majorBidi" w:cstheme="majorBidi"/>
          <w:bCs/>
          <w:i/>
          <w:sz w:val="36"/>
          <w:szCs w:val="36"/>
          <w:cs/>
          <w:lang w:bidi="th-TH"/>
        </w:rPr>
        <w:t xml:space="preserve">สำหรับปีสิ้นสุดวันที่ </w:t>
      </w:r>
      <w:r w:rsidR="003273DB" w:rsidRPr="003273DB">
        <w:rPr>
          <w:rFonts w:asciiTheme="majorBidi" w:hAnsiTheme="majorBidi" w:cstheme="majorBidi"/>
          <w:bCs/>
          <w:iCs/>
          <w:sz w:val="36"/>
          <w:szCs w:val="36"/>
          <w:lang w:val="en-US" w:bidi="th-TH"/>
        </w:rPr>
        <w:t>31</w:t>
      </w:r>
      <w:r w:rsidRPr="00461ECB">
        <w:rPr>
          <w:rFonts w:asciiTheme="majorBidi" w:hAnsiTheme="majorBidi" w:cstheme="majorBidi"/>
          <w:bCs/>
          <w:iCs/>
          <w:sz w:val="36"/>
          <w:szCs w:val="36"/>
          <w:lang w:val="en-US" w:bidi="th-TH"/>
        </w:rPr>
        <w:t xml:space="preserve"> </w:t>
      </w:r>
      <w:r w:rsidRPr="00461ECB">
        <w:rPr>
          <w:rFonts w:asciiTheme="majorBidi" w:hAnsiTheme="majorBidi" w:cstheme="majorBidi"/>
          <w:bCs/>
          <w:i/>
          <w:sz w:val="36"/>
          <w:szCs w:val="36"/>
          <w:cs/>
          <w:lang w:val="en-US" w:bidi="th-TH"/>
        </w:rPr>
        <w:t xml:space="preserve">ธันวาคม </w:t>
      </w:r>
      <w:r w:rsidR="003273DB" w:rsidRPr="003273DB">
        <w:rPr>
          <w:rFonts w:asciiTheme="majorBidi" w:hAnsiTheme="majorBidi" w:cstheme="majorBidi"/>
          <w:bCs/>
          <w:iCs/>
          <w:sz w:val="36"/>
          <w:szCs w:val="36"/>
          <w:lang w:val="en-US" w:bidi="th-TH"/>
        </w:rPr>
        <w:t>2568</w:t>
      </w:r>
    </w:p>
    <w:p w14:paraId="2D4BD655" w14:textId="77777777" w:rsidR="00765394" w:rsidRPr="00461ECB" w:rsidRDefault="00765394" w:rsidP="0076539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</w:t>
      </w: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</w:p>
    <w:p w14:paraId="5F603A0C" w14:textId="2D6CA33A" w:rsidR="005817EF" w:rsidRPr="00461ECB" w:rsidRDefault="005817EF" w:rsidP="00581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บริษัท เซ็น คอร์ปอเรชั่น กรุ๊ป จำกัด (มหาชน) </w:t>
      </w:r>
      <w:r w:rsidRPr="00461ECB">
        <w:rPr>
          <w:rFonts w:asciiTheme="majorBidi" w:hAnsiTheme="majorBidi" w:cstheme="majorBidi"/>
          <w:sz w:val="32"/>
          <w:szCs w:val="32"/>
        </w:rPr>
        <w:t>(</w:t>
      </w:r>
      <w:r w:rsidRPr="00461ECB">
        <w:rPr>
          <w:rFonts w:asciiTheme="majorBidi" w:hAnsiTheme="majorBidi" w:cstheme="majorBidi"/>
          <w:sz w:val="32"/>
          <w:szCs w:val="32"/>
          <w:cs/>
        </w:rPr>
        <w:t>“บริษัท”</w:t>
      </w:r>
      <w:r w:rsidRPr="00461ECB">
        <w:rPr>
          <w:rFonts w:asciiTheme="majorBidi" w:hAnsiTheme="majorBidi" w:cstheme="majorBidi"/>
          <w:sz w:val="32"/>
          <w:szCs w:val="32"/>
        </w:rPr>
        <w:t>)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และจดทะเบียนกับตลาดหลักทรัพย์แห่งประเทศไทยเมื่อเดือนกุมภาพันธ์ </w:t>
      </w:r>
      <w:r w:rsidR="003273DB" w:rsidRPr="003273DB">
        <w:rPr>
          <w:rFonts w:asciiTheme="majorBidi" w:hAnsiTheme="majorBidi" w:cstheme="majorBidi"/>
          <w:sz w:val="32"/>
          <w:szCs w:val="32"/>
        </w:rPr>
        <w:t>2562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โดยมีที่อยู่จดทะเบียนของบริษัทตั้งอยู่เลขที่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662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ซอยอ่อนนุช </w:t>
      </w:r>
      <w:r w:rsidR="003273DB" w:rsidRPr="003273DB">
        <w:rPr>
          <w:rFonts w:asciiTheme="majorBidi" w:hAnsiTheme="majorBidi" w:cstheme="majorBidi"/>
          <w:sz w:val="32"/>
          <w:szCs w:val="32"/>
        </w:rPr>
        <w:t>17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แขวงสวนหลวง เขตสวนหลวง กรุงเทพมหานคร </w:t>
      </w:r>
      <w:r w:rsidR="003273DB" w:rsidRPr="003273DB">
        <w:rPr>
          <w:rFonts w:asciiTheme="majorBidi" w:hAnsiTheme="majorBidi" w:cstheme="majorBidi"/>
          <w:sz w:val="32"/>
          <w:szCs w:val="32"/>
        </w:rPr>
        <w:t>10250</w:t>
      </w:r>
    </w:p>
    <w:p w14:paraId="099FCD42" w14:textId="2FA08979" w:rsidR="005817EF" w:rsidRPr="00461ECB" w:rsidRDefault="005817EF" w:rsidP="00581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ผู้ถือหุ้นรายใหญ่ได้แก่ บริษัท เอจีบี ซิบ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ลิ้งส์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 xml:space="preserve"> โฮลด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เป็นนิติบุคคลที่จัดตั้งขึ้นในประเทศไทย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032D6D">
        <w:rPr>
          <w:rFonts w:asciiTheme="majorBidi" w:hAnsiTheme="majorBidi" w:cstheme="majorBidi"/>
          <w:sz w:val="32"/>
          <w:szCs w:val="32"/>
          <w:cs/>
        </w:rPr>
        <w:br/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โดยถือหุ้นของบริษัทเป็นจำนวนร้อยละ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25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และบริษัท มอร์แกน 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สแ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>ตน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ลีย์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 xml:space="preserve"> แอนด์โค อินเตอร์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แนชั่น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>เนิล จำกัด มหาชน เป็นนิติบุคคลที่จัดตั้งขึ้นในประเทศอังกฤษ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โดยถือหุ้นของบริษัทเป็นจำนวนร้อยละ </w:t>
      </w:r>
      <w:r w:rsidR="003273DB" w:rsidRPr="003273DB">
        <w:rPr>
          <w:rFonts w:asciiTheme="majorBidi" w:hAnsiTheme="majorBidi" w:cstheme="majorBidi"/>
          <w:sz w:val="32"/>
          <w:szCs w:val="32"/>
        </w:rPr>
        <w:t>19</w:t>
      </w:r>
    </w:p>
    <w:p w14:paraId="529209DC" w14:textId="71CBD687" w:rsidR="005817EF" w:rsidRPr="00461ECB" w:rsidRDefault="005817EF" w:rsidP="00581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บริษัทและบริษัทย่อยเรียกว่า “กลุ่มบริษัท”</w:t>
      </w: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ดำเนินธุรกิจหลักเกี่ยวกับการให้บริการการจัดการ</w:t>
      </w:r>
      <w:r w:rsidR="00C9339F"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แก่บริษัทย่อย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และธุรกิจร้านอาหาร</w:t>
      </w:r>
      <w:r w:rsidR="00134E15" w:rsidRPr="00461ECB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383D05">
        <w:rPr>
          <w:rFonts w:asciiTheme="majorBidi" w:hAnsiTheme="majorBidi" w:cstheme="majorBidi" w:hint="cs"/>
          <w:color w:val="000000"/>
          <w:sz w:val="32"/>
          <w:szCs w:val="32"/>
          <w:cs/>
        </w:rPr>
        <w:t>ธุรกิจ</w:t>
      </w:r>
      <w:r w:rsidR="00134E15" w:rsidRPr="00461ECB">
        <w:rPr>
          <w:rFonts w:asciiTheme="majorBidi" w:hAnsiTheme="majorBidi" w:cstheme="majorBidi"/>
          <w:color w:val="000000"/>
          <w:sz w:val="32"/>
          <w:szCs w:val="32"/>
          <w:cs/>
        </w:rPr>
        <w:t>ผลิตและจัดจำหน่าย</w:t>
      </w:r>
    </w:p>
    <w:p w14:paraId="0618B979" w14:textId="41A1DF10" w:rsidR="00D50B0A" w:rsidRPr="00461ECB" w:rsidRDefault="00225322" w:rsidP="002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รายละเอียดของบริษัทย่อยของกลุ่มบริษัท ณ 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="00FF00F0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FF00F0" w:rsidRPr="00461E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="00FF00F0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FF00F0" w:rsidRPr="00461E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="00FF00F0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FF00F0" w:rsidRPr="00461EC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04"/>
        <w:gridCol w:w="3600"/>
        <w:gridCol w:w="1800"/>
        <w:gridCol w:w="1080"/>
        <w:gridCol w:w="900"/>
        <w:gridCol w:w="945"/>
      </w:tblGrid>
      <w:tr w:rsidR="00DA76B7" w:rsidRPr="00461ECB" w14:paraId="300B5DAB" w14:textId="77777777" w:rsidTr="00A12C36">
        <w:trPr>
          <w:cantSplit/>
          <w:tblHeader/>
        </w:trPr>
        <w:tc>
          <w:tcPr>
            <w:tcW w:w="504" w:type="dxa"/>
          </w:tcPr>
          <w:p w14:paraId="454F8D5D" w14:textId="77777777" w:rsidR="00DA76B7" w:rsidRPr="00461ECB" w:rsidRDefault="00DA76B7" w:rsidP="004B535B">
            <w:pPr>
              <w:tabs>
                <w:tab w:val="clear" w:pos="227"/>
                <w:tab w:val="clear" w:pos="454"/>
                <w:tab w:val="clear" w:pos="680"/>
                <w:tab w:val="left" w:pos="702"/>
                <w:tab w:val="left" w:pos="1062"/>
              </w:tabs>
              <w:spacing w:line="320" w:lineRule="exact"/>
              <w:ind w:left="-140" w:right="-120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  <w:t>ลำดับ</w:t>
            </w:r>
          </w:p>
        </w:tc>
        <w:tc>
          <w:tcPr>
            <w:tcW w:w="3600" w:type="dxa"/>
            <w:hideMark/>
          </w:tcPr>
          <w:p w14:paraId="17EF0626" w14:textId="77777777" w:rsidR="00DA76B7" w:rsidRPr="00461ECB" w:rsidRDefault="00DA76B7" w:rsidP="004B535B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00" w:type="dxa"/>
            <w:hideMark/>
          </w:tcPr>
          <w:p w14:paraId="47CB9FB8" w14:textId="77777777" w:rsidR="00DA76B7" w:rsidRPr="00461ECB" w:rsidRDefault="00DA76B7" w:rsidP="004B535B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hideMark/>
          </w:tcPr>
          <w:p w14:paraId="69BB2D5C" w14:textId="77777777" w:rsidR="00DA76B7" w:rsidRPr="00461ECB" w:rsidRDefault="00DA76B7" w:rsidP="004B535B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ประเทศที่</w:t>
            </w:r>
          </w:p>
        </w:tc>
        <w:tc>
          <w:tcPr>
            <w:tcW w:w="1845" w:type="dxa"/>
            <w:gridSpan w:val="2"/>
            <w:hideMark/>
          </w:tcPr>
          <w:p w14:paraId="4CC80241" w14:textId="77777777" w:rsidR="00DA76B7" w:rsidRPr="00461ECB" w:rsidRDefault="00DA76B7" w:rsidP="004B535B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DA76B7" w:rsidRPr="00461ECB" w14:paraId="61FBC263" w14:textId="77777777" w:rsidTr="00A12C36">
        <w:trPr>
          <w:cantSplit/>
          <w:tblHeader/>
        </w:trPr>
        <w:tc>
          <w:tcPr>
            <w:tcW w:w="504" w:type="dxa"/>
          </w:tcPr>
          <w:p w14:paraId="3F152BBC" w14:textId="77777777" w:rsidR="00DA76B7" w:rsidRPr="00461ECB" w:rsidRDefault="00DA76B7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</w:tcPr>
          <w:p w14:paraId="2A3B9122" w14:textId="77777777" w:rsidR="00DA76B7" w:rsidRPr="00461ECB" w:rsidRDefault="00DA76B7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3B83EB" w14:textId="77777777" w:rsidR="00DA76B7" w:rsidRPr="00461ECB" w:rsidRDefault="00DA76B7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8409B8C" w14:textId="77777777" w:rsidR="00DA76B7" w:rsidRPr="00461ECB" w:rsidRDefault="00DA76B7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กิจการจัดตั้ง</w:t>
            </w:r>
          </w:p>
        </w:tc>
        <w:tc>
          <w:tcPr>
            <w:tcW w:w="900" w:type="dxa"/>
            <w:hideMark/>
          </w:tcPr>
          <w:p w14:paraId="119C2726" w14:textId="1C326473" w:rsidR="00DA76B7" w:rsidRPr="00461ECB" w:rsidRDefault="003273DB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45" w:type="dxa"/>
            <w:hideMark/>
          </w:tcPr>
          <w:p w14:paraId="2E9695C0" w14:textId="5E113F53" w:rsidR="00DA76B7" w:rsidRPr="00461ECB" w:rsidRDefault="003273DB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DA76B7" w:rsidRPr="00461ECB" w14:paraId="17FDC906" w14:textId="77777777" w:rsidTr="00A12C36">
        <w:trPr>
          <w:cantSplit/>
        </w:trPr>
        <w:tc>
          <w:tcPr>
            <w:tcW w:w="504" w:type="dxa"/>
          </w:tcPr>
          <w:p w14:paraId="125D2F6D" w14:textId="77777777" w:rsidR="00DA76B7" w:rsidRPr="00461ECB" w:rsidRDefault="00DA76B7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00" w:type="dxa"/>
            <w:hideMark/>
          </w:tcPr>
          <w:p w14:paraId="1BF12BD0" w14:textId="77777777" w:rsidR="00DA76B7" w:rsidRPr="00461ECB" w:rsidRDefault="00DA76B7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800" w:type="dxa"/>
          </w:tcPr>
          <w:p w14:paraId="0E2A7B6B" w14:textId="77777777" w:rsidR="00DA76B7" w:rsidRPr="00461ECB" w:rsidRDefault="00DA76B7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CD7BD6" w14:textId="77777777" w:rsidR="00DA76B7" w:rsidRPr="00461ECB" w:rsidRDefault="00DA76B7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C146A8D" w14:textId="77777777" w:rsidR="00DA76B7" w:rsidRPr="00461ECB" w:rsidRDefault="00DA76B7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6488AB3" w14:textId="77777777" w:rsidR="00DA76B7" w:rsidRPr="00461ECB" w:rsidRDefault="00DA76B7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D7218" w:rsidRPr="00461ECB" w14:paraId="25FFA2C4" w14:textId="77777777" w:rsidTr="00A12C36">
        <w:trPr>
          <w:cantSplit/>
        </w:trPr>
        <w:tc>
          <w:tcPr>
            <w:tcW w:w="504" w:type="dxa"/>
          </w:tcPr>
          <w:p w14:paraId="7E15B667" w14:textId="7E52DD1F" w:rsidR="006D7218" w:rsidRPr="00461ECB" w:rsidRDefault="003273DB" w:rsidP="006D7218">
            <w:pPr>
              <w:tabs>
                <w:tab w:val="clear" w:pos="227"/>
                <w:tab w:val="clear" w:pos="454"/>
                <w:tab w:val="clear" w:pos="680"/>
                <w:tab w:val="left" w:pos="702"/>
                <w:tab w:val="left" w:pos="1062"/>
              </w:tabs>
              <w:spacing w:line="320" w:lineRule="exact"/>
              <w:ind w:left="-140" w:right="-1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0" w:type="dxa"/>
            <w:hideMark/>
          </w:tcPr>
          <w:p w14:paraId="70191D5F" w14:textId="27E70870" w:rsidR="006D7218" w:rsidRPr="00461ECB" w:rsidRDefault="006D7218" w:rsidP="006D7218">
            <w:pPr>
              <w:tabs>
                <w:tab w:val="left" w:pos="34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เซ็น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เร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อร์รอง โฮลด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ิ้ง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  <w:p w14:paraId="22039BB5" w14:textId="3F450BB0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14:paraId="7F794631" w14:textId="4E00F0F5" w:rsidR="006D7218" w:rsidRPr="00461ECB" w:rsidRDefault="006D7218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ร้านอาหาร/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ธุรกิจ</w:t>
            </w:r>
            <w:proofErr w:type="spellStart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แฟ</w:t>
            </w:r>
            <w:proofErr w:type="spellEnd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รนไช</w:t>
            </w:r>
            <w:proofErr w:type="spellStart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080" w:type="dxa"/>
          </w:tcPr>
          <w:p w14:paraId="6A86C507" w14:textId="6D89F1CB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F4187DE" w14:textId="0BFB8C9B" w:rsidR="006D7218" w:rsidRPr="00461ECB" w:rsidRDefault="003273DB" w:rsidP="006D7218">
            <w:pPr>
              <w:tabs>
                <w:tab w:val="decimal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45" w:type="dxa"/>
          </w:tcPr>
          <w:p w14:paraId="20061FD3" w14:textId="33F1EB1F" w:rsidR="006D7218" w:rsidRPr="00461ECB" w:rsidRDefault="003273DB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0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</w:tr>
      <w:tr w:rsidR="006D7218" w:rsidRPr="00461ECB" w14:paraId="0D918832" w14:textId="77777777" w:rsidTr="00A12C36">
        <w:trPr>
          <w:cantSplit/>
        </w:trPr>
        <w:tc>
          <w:tcPr>
            <w:tcW w:w="504" w:type="dxa"/>
          </w:tcPr>
          <w:p w14:paraId="5B140D1F" w14:textId="23C38715" w:rsidR="006D7218" w:rsidRPr="00461ECB" w:rsidRDefault="003273DB" w:rsidP="006D7218">
            <w:pPr>
              <w:tabs>
                <w:tab w:val="clear" w:pos="227"/>
                <w:tab w:val="clear" w:pos="454"/>
                <w:tab w:val="clear" w:pos="680"/>
                <w:tab w:val="left" w:pos="702"/>
                <w:tab w:val="left" w:pos="1062"/>
              </w:tabs>
              <w:spacing w:line="320" w:lineRule="exact"/>
              <w:ind w:left="-140" w:right="-1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14:paraId="46AC80A6" w14:textId="62489B01" w:rsidR="006D7218" w:rsidRPr="00461ECB" w:rsidRDefault="006D7218" w:rsidP="006D7218">
            <w:pPr>
              <w:tabs>
                <w:tab w:val="left" w:pos="34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โตเกียว คอนเซ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ปท์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  <w:p w14:paraId="2B4848E3" w14:textId="01D7C2E3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F20F227" w14:textId="5A830D39" w:rsidR="006D7218" w:rsidRPr="00461ECB" w:rsidRDefault="006D7218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ร้านอาหาร/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ธุรกิจ</w:t>
            </w:r>
            <w:proofErr w:type="spellStart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แฟ</w:t>
            </w:r>
            <w:proofErr w:type="spellEnd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รนไช</w:t>
            </w:r>
            <w:proofErr w:type="spellStart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080" w:type="dxa"/>
          </w:tcPr>
          <w:p w14:paraId="7DF672CB" w14:textId="7309976D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29ED186" w14:textId="6F2A0FD8" w:rsidR="006D7218" w:rsidRPr="00461ECB" w:rsidRDefault="003273DB" w:rsidP="006D7218">
            <w:pPr>
              <w:tabs>
                <w:tab w:val="decimal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45" w:type="dxa"/>
          </w:tcPr>
          <w:p w14:paraId="51D90494" w14:textId="7FE63EE6" w:rsidR="006D7218" w:rsidRPr="00461ECB" w:rsidRDefault="003273DB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0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</w:tr>
      <w:tr w:rsidR="006D7218" w:rsidRPr="00461ECB" w14:paraId="7CE408A0" w14:textId="77777777" w:rsidTr="00A12C36">
        <w:trPr>
          <w:cantSplit/>
          <w:trHeight w:val="72"/>
        </w:trPr>
        <w:tc>
          <w:tcPr>
            <w:tcW w:w="504" w:type="dxa"/>
          </w:tcPr>
          <w:p w14:paraId="32F04031" w14:textId="2BF2D997" w:rsidR="006D7218" w:rsidRPr="00461ECB" w:rsidRDefault="003273DB" w:rsidP="006D7218">
            <w:pPr>
              <w:tabs>
                <w:tab w:val="clear" w:pos="227"/>
                <w:tab w:val="clear" w:pos="454"/>
                <w:tab w:val="clear" w:pos="680"/>
                <w:tab w:val="left" w:pos="702"/>
                <w:tab w:val="left" w:pos="1062"/>
              </w:tabs>
              <w:spacing w:line="300" w:lineRule="exact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00" w:type="dxa"/>
          </w:tcPr>
          <w:p w14:paraId="45DB6A99" w14:textId="08015EFE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อากะอินเตอร์ฟู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้ดส์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0D953E69" w14:textId="10D3CCD3" w:rsidR="006D7218" w:rsidRPr="00461ECB" w:rsidRDefault="006D7218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ร้านอาหาร</w:t>
            </w:r>
          </w:p>
        </w:tc>
        <w:tc>
          <w:tcPr>
            <w:tcW w:w="1080" w:type="dxa"/>
          </w:tcPr>
          <w:p w14:paraId="3187F8EB" w14:textId="3685DA34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86520BE" w14:textId="792FEDB4" w:rsidR="006D7218" w:rsidRPr="00461ECB" w:rsidRDefault="003273DB" w:rsidP="006D7218">
            <w:pPr>
              <w:tabs>
                <w:tab w:val="decimal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45" w:type="dxa"/>
          </w:tcPr>
          <w:p w14:paraId="6AA5FCE7" w14:textId="5D92D2A4" w:rsidR="006D7218" w:rsidRPr="00461ECB" w:rsidRDefault="003273DB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0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</w:tr>
      <w:tr w:rsidR="006D7218" w:rsidRPr="00461ECB" w14:paraId="2E77CEFE" w14:textId="77777777" w:rsidTr="00A12C36">
        <w:trPr>
          <w:cantSplit/>
        </w:trPr>
        <w:tc>
          <w:tcPr>
            <w:tcW w:w="504" w:type="dxa"/>
          </w:tcPr>
          <w:p w14:paraId="532BD2BE" w14:textId="4463D434" w:rsidR="006D7218" w:rsidRPr="00461ECB" w:rsidRDefault="003273DB" w:rsidP="006D7218">
            <w:pPr>
              <w:tabs>
                <w:tab w:val="clear" w:pos="227"/>
                <w:tab w:val="clear" w:pos="454"/>
                <w:tab w:val="clear" w:pos="680"/>
                <w:tab w:val="left" w:pos="702"/>
                <w:tab w:val="left" w:pos="1062"/>
              </w:tabs>
              <w:spacing w:line="300" w:lineRule="exact"/>
              <w:ind w:left="-140" w:right="-1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00" w:type="dxa"/>
          </w:tcPr>
          <w:p w14:paraId="53409D29" w14:textId="4533749F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วกริลกรุ๊ป จำกัด</w:t>
            </w:r>
          </w:p>
        </w:tc>
        <w:tc>
          <w:tcPr>
            <w:tcW w:w="1800" w:type="dxa"/>
          </w:tcPr>
          <w:p w14:paraId="70DA1B70" w14:textId="5624DAD3" w:rsidR="006D7218" w:rsidRPr="00461ECB" w:rsidRDefault="006D7218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ร้านอาหาร</w:t>
            </w:r>
          </w:p>
        </w:tc>
        <w:tc>
          <w:tcPr>
            <w:tcW w:w="1080" w:type="dxa"/>
          </w:tcPr>
          <w:p w14:paraId="7A5B86F4" w14:textId="54552927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45534CE" w14:textId="7763B4F3" w:rsidR="006D7218" w:rsidRPr="00461ECB" w:rsidRDefault="003273DB" w:rsidP="006D7218">
            <w:pPr>
              <w:tabs>
                <w:tab w:val="decimal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45" w:type="dxa"/>
          </w:tcPr>
          <w:p w14:paraId="73D7878B" w14:textId="4C788BB1" w:rsidR="006D7218" w:rsidRPr="00461ECB" w:rsidRDefault="003273DB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0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</w:tr>
      <w:tr w:rsidR="006D7218" w:rsidRPr="00461ECB" w14:paraId="49A6223D" w14:textId="77777777" w:rsidTr="00A12C36">
        <w:trPr>
          <w:cantSplit/>
        </w:trPr>
        <w:tc>
          <w:tcPr>
            <w:tcW w:w="504" w:type="dxa"/>
          </w:tcPr>
          <w:p w14:paraId="454CA48A" w14:textId="6BEC4091" w:rsidR="006D7218" w:rsidRPr="00461ECB" w:rsidRDefault="003273DB" w:rsidP="006D7218">
            <w:pPr>
              <w:tabs>
                <w:tab w:val="clear" w:pos="227"/>
                <w:tab w:val="clear" w:pos="454"/>
                <w:tab w:val="clear" w:pos="680"/>
                <w:tab w:val="left" w:pos="702"/>
                <w:tab w:val="left" w:pos="1062"/>
              </w:tabs>
              <w:spacing w:line="300" w:lineRule="exact"/>
              <w:ind w:left="-140" w:right="-1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00" w:type="dxa"/>
          </w:tcPr>
          <w:p w14:paraId="285119CD" w14:textId="1906A32D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เซ็น 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ซัพ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พลาย เชน 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1800" w:type="dxa"/>
          </w:tcPr>
          <w:p w14:paraId="11B6586C" w14:textId="77777777" w:rsidR="006D7218" w:rsidRPr="00461ECB" w:rsidRDefault="006D7218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ขายและบริการ</w:t>
            </w:r>
          </w:p>
          <w:p w14:paraId="4A5794E1" w14:textId="1B6AEC52" w:rsidR="006D7218" w:rsidRPr="00461ECB" w:rsidRDefault="006D7218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ด้านอาหาร</w:t>
            </w:r>
          </w:p>
        </w:tc>
        <w:tc>
          <w:tcPr>
            <w:tcW w:w="1080" w:type="dxa"/>
          </w:tcPr>
          <w:p w14:paraId="1CF7598D" w14:textId="3CF160BE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8333995" w14:textId="2CD3B0D6" w:rsidR="006D7218" w:rsidRPr="00461ECB" w:rsidRDefault="003273DB" w:rsidP="006D7218">
            <w:pPr>
              <w:tabs>
                <w:tab w:val="decimal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45" w:type="dxa"/>
          </w:tcPr>
          <w:p w14:paraId="4034EE48" w14:textId="54823F4C" w:rsidR="006D7218" w:rsidRPr="00461ECB" w:rsidRDefault="003273DB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0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</w:tr>
      <w:tr w:rsidR="006D7218" w:rsidRPr="00461ECB" w14:paraId="3DD24DDE" w14:textId="77777777" w:rsidTr="00A12C36">
        <w:trPr>
          <w:cantSplit/>
        </w:trPr>
        <w:tc>
          <w:tcPr>
            <w:tcW w:w="504" w:type="dxa"/>
          </w:tcPr>
          <w:p w14:paraId="057C4F16" w14:textId="1AFA070B" w:rsidR="006D7218" w:rsidRPr="00461ECB" w:rsidRDefault="003273DB" w:rsidP="006D7218">
            <w:pPr>
              <w:tabs>
                <w:tab w:val="clear" w:pos="227"/>
                <w:tab w:val="clear" w:pos="454"/>
                <w:tab w:val="clear" w:pos="680"/>
                <w:tab w:val="left" w:pos="702"/>
                <w:tab w:val="left" w:pos="1062"/>
              </w:tabs>
              <w:spacing w:line="300" w:lineRule="exact"/>
              <w:ind w:left="-140" w:right="-1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00" w:type="dxa"/>
          </w:tcPr>
          <w:p w14:paraId="0CF2B911" w14:textId="7898EF15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เซ็น แอนด์ สไปซี่ จำกัด</w:t>
            </w:r>
          </w:p>
        </w:tc>
        <w:tc>
          <w:tcPr>
            <w:tcW w:w="1800" w:type="dxa"/>
          </w:tcPr>
          <w:p w14:paraId="4A4A196B" w14:textId="77777777" w:rsidR="006D7218" w:rsidRPr="00461ECB" w:rsidRDefault="006D7218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ร้านอาหาร/</w:t>
            </w:r>
          </w:p>
          <w:p w14:paraId="56B26BE2" w14:textId="5505603E" w:rsidR="006D7218" w:rsidRPr="00461ECB" w:rsidRDefault="006D7218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proofErr w:type="spellStart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แฟ</w:t>
            </w:r>
            <w:proofErr w:type="spellEnd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รนไช</w:t>
            </w:r>
            <w:proofErr w:type="spellStart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080" w:type="dxa"/>
          </w:tcPr>
          <w:p w14:paraId="15E1AB79" w14:textId="0B8E76D6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D7C09CA" w14:textId="434936BA" w:rsidR="006D7218" w:rsidRPr="00461ECB" w:rsidRDefault="003273DB" w:rsidP="006D7218">
            <w:pPr>
              <w:tabs>
                <w:tab w:val="decimal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45" w:type="dxa"/>
          </w:tcPr>
          <w:p w14:paraId="6A905323" w14:textId="49F7CD8F" w:rsidR="006D7218" w:rsidRPr="00461ECB" w:rsidRDefault="003273DB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0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</w:tr>
      <w:tr w:rsidR="006D7218" w:rsidRPr="00461ECB" w14:paraId="537E3A5E" w14:textId="77777777" w:rsidTr="00A12C36">
        <w:trPr>
          <w:cantSplit/>
        </w:trPr>
        <w:tc>
          <w:tcPr>
            <w:tcW w:w="504" w:type="dxa"/>
          </w:tcPr>
          <w:p w14:paraId="4802038E" w14:textId="4E794499" w:rsidR="006D7218" w:rsidRPr="00461ECB" w:rsidRDefault="003273DB" w:rsidP="006D7218">
            <w:pPr>
              <w:tabs>
                <w:tab w:val="clear" w:pos="227"/>
                <w:tab w:val="clear" w:pos="454"/>
                <w:tab w:val="clear" w:pos="680"/>
                <w:tab w:val="left" w:pos="702"/>
                <w:tab w:val="left" w:pos="1062"/>
              </w:tabs>
              <w:spacing w:line="300" w:lineRule="exact"/>
              <w:ind w:left="-140" w:right="-1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00" w:type="dxa"/>
          </w:tcPr>
          <w:p w14:paraId="104F4A7C" w14:textId="6141C068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สไป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ซ์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ซิ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นเ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นอจี้ จำกัด  </w:t>
            </w:r>
          </w:p>
        </w:tc>
        <w:tc>
          <w:tcPr>
            <w:tcW w:w="1800" w:type="dxa"/>
          </w:tcPr>
          <w:p w14:paraId="4CE9401A" w14:textId="57F5CAFF" w:rsidR="006D7218" w:rsidRPr="00461ECB" w:rsidRDefault="006D7218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1080" w:type="dxa"/>
          </w:tcPr>
          <w:p w14:paraId="2B4D031B" w14:textId="34380611" w:rsidR="006D7218" w:rsidRPr="00461ECB" w:rsidRDefault="006D7218" w:rsidP="006D7218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47CFE99" w14:textId="58BC52BE" w:rsidR="006D7218" w:rsidRPr="00461ECB" w:rsidRDefault="003273DB" w:rsidP="006D7218">
            <w:pPr>
              <w:tabs>
                <w:tab w:val="decimal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45" w:type="dxa"/>
          </w:tcPr>
          <w:p w14:paraId="0A3FFA9E" w14:textId="57FF7236" w:rsidR="006D7218" w:rsidRPr="00461ECB" w:rsidRDefault="003273DB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0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6D721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</w:p>
        </w:tc>
      </w:tr>
      <w:tr w:rsidR="00820B5A" w:rsidRPr="00461ECB" w14:paraId="4722C5D5" w14:textId="77777777" w:rsidTr="00A12C36">
        <w:trPr>
          <w:cantSplit/>
          <w:trHeight w:val="63"/>
        </w:trPr>
        <w:tc>
          <w:tcPr>
            <w:tcW w:w="504" w:type="dxa"/>
          </w:tcPr>
          <w:p w14:paraId="2C92001E" w14:textId="77777777" w:rsidR="00820B5A" w:rsidRPr="00461ECB" w:rsidRDefault="00820B5A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00" w:type="dxa"/>
          </w:tcPr>
          <w:p w14:paraId="781B3BD0" w14:textId="5E8C07ED" w:rsidR="00820B5A" w:rsidRPr="00461ECB" w:rsidRDefault="002A727E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800" w:type="dxa"/>
          </w:tcPr>
          <w:p w14:paraId="47D28E40" w14:textId="77777777" w:rsidR="00820B5A" w:rsidRPr="00461ECB" w:rsidRDefault="00820B5A" w:rsidP="002A727E">
            <w:pPr>
              <w:spacing w:line="320" w:lineRule="exact"/>
              <w:ind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A81878" w14:textId="77777777" w:rsidR="00820B5A" w:rsidRPr="00461ECB" w:rsidRDefault="00820B5A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2BFB107" w14:textId="77777777" w:rsidR="00820B5A" w:rsidRPr="00461ECB" w:rsidRDefault="00820B5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5EF70FB7" w14:textId="77777777" w:rsidR="00820B5A" w:rsidRPr="00461ECB" w:rsidRDefault="00820B5A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0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A727E" w:rsidRPr="00461ECB" w14:paraId="596D8910" w14:textId="77777777" w:rsidTr="00A12C36">
        <w:trPr>
          <w:cantSplit/>
        </w:trPr>
        <w:tc>
          <w:tcPr>
            <w:tcW w:w="504" w:type="dxa"/>
          </w:tcPr>
          <w:p w14:paraId="495E9BBA" w14:textId="4CFC2B76" w:rsidR="002A727E" w:rsidRPr="00461ECB" w:rsidRDefault="003273DB" w:rsidP="002A727E">
            <w:pPr>
              <w:tabs>
                <w:tab w:val="clear" w:pos="227"/>
                <w:tab w:val="clear" w:pos="454"/>
                <w:tab w:val="clear" w:pos="680"/>
                <w:tab w:val="left" w:pos="702"/>
                <w:tab w:val="left" w:pos="1062"/>
              </w:tabs>
              <w:spacing w:line="300" w:lineRule="exact"/>
              <w:ind w:left="-140" w:right="-1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00" w:type="dxa"/>
          </w:tcPr>
          <w:p w14:paraId="4D88FFB8" w14:textId="2CF839A1" w:rsidR="002A727E" w:rsidRPr="00461ECB" w:rsidRDefault="002A727E" w:rsidP="002A727E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เซ็น แอนด์ โกสุม อินเตอร์ฟู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้ดส์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</w:t>
            </w:r>
          </w:p>
        </w:tc>
        <w:tc>
          <w:tcPr>
            <w:tcW w:w="1800" w:type="dxa"/>
          </w:tcPr>
          <w:p w14:paraId="7ED0DC44" w14:textId="77777777" w:rsidR="002A727E" w:rsidRPr="00461ECB" w:rsidRDefault="002A727E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ผลิตและขาย</w:t>
            </w:r>
          </w:p>
          <w:p w14:paraId="1BC704D2" w14:textId="4EFDEF44" w:rsidR="002A727E" w:rsidRPr="00461ECB" w:rsidRDefault="002A727E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ผลิตภัณฑ์อาหาร</w:t>
            </w:r>
          </w:p>
        </w:tc>
        <w:tc>
          <w:tcPr>
            <w:tcW w:w="1080" w:type="dxa"/>
          </w:tcPr>
          <w:p w14:paraId="3D10B100" w14:textId="0BE60378" w:rsidR="002A727E" w:rsidRPr="00461ECB" w:rsidRDefault="002A727E" w:rsidP="002A727E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4631621" w14:textId="0568A406" w:rsidR="002A727E" w:rsidRPr="00461ECB" w:rsidRDefault="003273DB" w:rsidP="002A727E">
            <w:pPr>
              <w:tabs>
                <w:tab w:val="decimal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 w:rsidR="002A727E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945" w:type="dxa"/>
          </w:tcPr>
          <w:p w14:paraId="2854D49E" w14:textId="5187A681" w:rsidR="002A727E" w:rsidRPr="00461ECB" w:rsidRDefault="003273DB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0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 w:rsidR="002A727E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  <w:tr w:rsidR="002A727E" w:rsidRPr="00461ECB" w14:paraId="1F0ED213" w14:textId="77777777" w:rsidTr="00A12C36">
        <w:trPr>
          <w:cantSplit/>
        </w:trPr>
        <w:tc>
          <w:tcPr>
            <w:tcW w:w="504" w:type="dxa"/>
          </w:tcPr>
          <w:p w14:paraId="5A301895" w14:textId="72FF088E" w:rsidR="002A727E" w:rsidRPr="00461ECB" w:rsidRDefault="003273DB" w:rsidP="002A727E">
            <w:pPr>
              <w:tabs>
                <w:tab w:val="clear" w:pos="227"/>
                <w:tab w:val="clear" w:pos="454"/>
                <w:tab w:val="clear" w:pos="680"/>
                <w:tab w:val="left" w:pos="702"/>
                <w:tab w:val="left" w:pos="1062"/>
              </w:tabs>
              <w:spacing w:line="300" w:lineRule="exact"/>
              <w:ind w:left="-140" w:right="-13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14:paraId="022BE9F1" w14:textId="35823BC2" w:rsidR="002A727E" w:rsidRPr="00461ECB" w:rsidRDefault="002A727E" w:rsidP="002A727E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คิง มารีน ฟู</w:t>
            </w:r>
            <w:proofErr w:type="spellStart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้ดส์</w:t>
            </w:r>
            <w:proofErr w:type="spellEnd"/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*</w:t>
            </w:r>
          </w:p>
        </w:tc>
        <w:tc>
          <w:tcPr>
            <w:tcW w:w="1800" w:type="dxa"/>
          </w:tcPr>
          <w:p w14:paraId="3110B24B" w14:textId="77777777" w:rsidR="00A12C36" w:rsidRPr="00461ECB" w:rsidRDefault="002A727E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จำหน่ายและค้าส่ง</w:t>
            </w:r>
          </w:p>
          <w:p w14:paraId="69BA85E9" w14:textId="78CB79E8" w:rsidR="002A727E" w:rsidRPr="00461ECB" w:rsidRDefault="002A727E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20" w:lineRule="exact"/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อาหารทะเลแช่แข็ง</w:t>
            </w:r>
          </w:p>
        </w:tc>
        <w:tc>
          <w:tcPr>
            <w:tcW w:w="1080" w:type="dxa"/>
          </w:tcPr>
          <w:p w14:paraId="33B020CD" w14:textId="60814E9A" w:rsidR="002A727E" w:rsidRPr="00461ECB" w:rsidRDefault="002A727E" w:rsidP="002A727E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6E72B33" w14:textId="3E040ADA" w:rsidR="002A727E" w:rsidRPr="00461ECB" w:rsidRDefault="003273DB" w:rsidP="002A727E">
            <w:pPr>
              <w:tabs>
                <w:tab w:val="decimal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 w:rsidR="002A727E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945" w:type="dxa"/>
          </w:tcPr>
          <w:p w14:paraId="6D70E505" w14:textId="5B935C17" w:rsidR="002A727E" w:rsidRPr="00461ECB" w:rsidRDefault="003273DB" w:rsidP="002A72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0" w:right="-15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 w:rsidR="002A727E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</w:tbl>
    <w:p w14:paraId="091682C4" w14:textId="34CC9AF6" w:rsidR="00DC2CE3" w:rsidRPr="00461ECB" w:rsidRDefault="00DC2CE3" w:rsidP="00DC2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461ECB">
        <w:rPr>
          <w:rFonts w:asciiTheme="majorBidi" w:hAnsiTheme="majorBidi" w:cstheme="majorBidi"/>
          <w:color w:val="000000"/>
          <w:spacing w:val="-2"/>
          <w:sz w:val="24"/>
          <w:szCs w:val="24"/>
        </w:rPr>
        <w:t>*</w:t>
      </w:r>
      <w:r w:rsidRPr="00461ECB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บริษัทถือหุ้นของบริษัท เซ็น แอนด์ โกสุม อินเตอร์ฟู</w:t>
      </w:r>
      <w:proofErr w:type="spellStart"/>
      <w:r w:rsidRPr="00461ECB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>้ดส์</w:t>
      </w:r>
      <w:proofErr w:type="spellEnd"/>
      <w:r w:rsidRPr="00461ECB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จำกัด และบริษัท คิง มารีน ฟู</w:t>
      </w:r>
      <w:proofErr w:type="spellStart"/>
      <w:r w:rsidRPr="00461ECB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>้ดส์</w:t>
      </w:r>
      <w:proofErr w:type="spellEnd"/>
      <w:r w:rsidRPr="00461ECB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จำกัด ผ่านบริษัท เซ็น แอนด์ สไปซี่ จำกัด และบริษัท สไป</w:t>
      </w:r>
      <w:proofErr w:type="spellStart"/>
      <w:r w:rsidRPr="00461ECB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>ซ์</w:t>
      </w:r>
      <w:proofErr w:type="spellEnd"/>
      <w:r w:rsidRPr="00461ECB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ซิ</w:t>
      </w:r>
      <w:proofErr w:type="spellStart"/>
      <w:r w:rsidRPr="00461ECB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>นเ</w:t>
      </w:r>
      <w:proofErr w:type="spellEnd"/>
      <w:r w:rsidRPr="00461ECB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นอจี้ จำกัด </w:t>
      </w:r>
      <w:r w:rsidR="00383D05">
        <w:rPr>
          <w:rFonts w:asciiTheme="majorBidi" w:hAnsiTheme="majorBidi" w:cstheme="majorBidi" w:hint="cs"/>
          <w:color w:val="000000"/>
          <w:spacing w:val="-2"/>
          <w:sz w:val="24"/>
          <w:szCs w:val="24"/>
          <w:cs/>
        </w:rPr>
        <w:t>ตามลำดับ</w:t>
      </w:r>
      <w:r w:rsidRPr="00461ECB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ในสัดส่วนร้อยละ </w:t>
      </w:r>
      <w:r w:rsidR="003273DB" w:rsidRPr="003273DB">
        <w:rPr>
          <w:rFonts w:asciiTheme="majorBidi" w:hAnsiTheme="majorBidi" w:cstheme="majorBidi"/>
          <w:color w:val="000000"/>
          <w:spacing w:val="-2"/>
          <w:sz w:val="24"/>
          <w:szCs w:val="24"/>
        </w:rPr>
        <w:t>51</w:t>
      </w:r>
    </w:p>
    <w:p w14:paraId="552FCAB4" w14:textId="77777777" w:rsidR="00CD5031" w:rsidRDefault="00CD5031" w:rsidP="00DC2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sectPr w:rsidR="00CD5031" w:rsidSect="00A63161">
          <w:headerReference w:type="default" r:id="rId14"/>
          <w:footerReference w:type="default" r:id="rId15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docGrid w:linePitch="245"/>
        </w:sectPr>
      </w:pPr>
    </w:p>
    <w:p w14:paraId="211271F5" w14:textId="3C43954B" w:rsidR="00394326" w:rsidRPr="00461ECB" w:rsidRDefault="00085DB0" w:rsidP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lastRenderedPageBreak/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</w:t>
      </w:r>
      <w:r w:rsidRPr="00461ECB">
        <w:rPr>
          <w:rFonts w:asciiTheme="majorBidi" w:hAnsiTheme="majorBidi" w:cstheme="majorBidi"/>
          <w:color w:val="000000"/>
          <w:spacing w:val="6"/>
          <w:sz w:val="32"/>
          <w:szCs w:val="32"/>
        </w:rPr>
        <w:br/>
      </w:r>
      <w:r w:rsidRPr="00461ECB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 </w:t>
      </w:r>
    </w:p>
    <w:p w14:paraId="4BCF1B75" w14:textId="56470BEA" w:rsidR="003057D6" w:rsidRPr="00461ECB" w:rsidRDefault="003057D6" w:rsidP="00351F7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9B7FC7" w:rsidRPr="00461ECB">
        <w:rPr>
          <w:rFonts w:asciiTheme="majorBidi" w:hAnsiTheme="majorBidi" w:cstheme="majorBidi"/>
          <w:b/>
          <w:bCs/>
          <w:sz w:val="32"/>
          <w:szCs w:val="32"/>
          <w:cs/>
        </w:rPr>
        <w:t>จัดทำ</w:t>
      </w:r>
      <w:r w:rsidR="00394326" w:rsidRPr="00461ECB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</w:t>
      </w:r>
      <w:r w:rsidR="009B7FC7" w:rsidRPr="00461ECB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</w:p>
    <w:p w14:paraId="7FF49D2A" w14:textId="28C1DDF6" w:rsidR="00446AA3" w:rsidRPr="00461ECB" w:rsidRDefault="003273DB" w:rsidP="00446AA3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350"/>
        </w:tabs>
        <w:spacing w:before="120" w:line="240" w:lineRule="auto"/>
        <w:ind w:left="1080" w:right="30" w:hanging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3273D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3273D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กลุ่มบริษัทจัดทำบัญชีเป็นเงินบาทและจัดทำงบการเงินตาม</w:t>
      </w:r>
      <w:proofErr w:type="spellStart"/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</w:t>
      </w:r>
      <w:r w:rsidR="00ED491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ฏ</w:t>
      </w:r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</w:t>
      </w:r>
      <w:proofErr w:type="spellEnd"/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28ADB132" w14:textId="2AEA5DD1" w:rsidR="002A727E" w:rsidRPr="00461ECB" w:rsidRDefault="003273DB" w:rsidP="00DC0C1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350"/>
        </w:tabs>
        <w:spacing w:before="120" w:line="240" w:lineRule="auto"/>
        <w:ind w:left="1080" w:right="30" w:hanging="54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273D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3273D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46AA3" w:rsidRPr="00032D6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3273D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="00446AA3" w:rsidRPr="00032D6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446AA3" w:rsidRPr="00032D6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เรื่อง</w:t>
      </w:r>
      <w:r w:rsidR="00446AA3" w:rsidRPr="00032D6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“</w:t>
      </w:r>
      <w:proofErr w:type="gramStart"/>
      <w:r w:rsidR="00446AA3" w:rsidRPr="00032D6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การนำเสนองบการเงิน</w:t>
      </w:r>
      <w:r w:rsidR="00446AA3" w:rsidRPr="00032D6D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”</w:t>
      </w:r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และตามข้อบังคับของตลาดหลักทรัพย์แห่งประเทศไทย</w:t>
      </w:r>
      <w:proofErr w:type="gramEnd"/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ลงวันที่ </w:t>
      </w:r>
      <w:r w:rsidRPr="003273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ตุลาคม </w:t>
      </w:r>
      <w:proofErr w:type="gramStart"/>
      <w:r w:rsidRPr="003273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2560</w:t>
      </w:r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เรื่อง</w:t>
      </w:r>
      <w:proofErr w:type="gramEnd"/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3273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2560</w:t>
      </w:r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” </w:t>
      </w:r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Pr="003273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” ลงวันที่ </w:t>
      </w:r>
      <w:r w:rsidRPr="003273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17</w:t>
      </w:r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446AA3" w:rsidRPr="00461EC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พฤศจิกายน </w:t>
      </w:r>
      <w:r w:rsidRPr="003273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446AA3" w:rsidRPr="00461EC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</w:p>
    <w:p w14:paraId="14B686A2" w14:textId="2566C76F" w:rsidR="00DC0C12" w:rsidRPr="00461ECB" w:rsidRDefault="003273DB" w:rsidP="00DC0C1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350"/>
        </w:tabs>
        <w:spacing w:before="120" w:line="240" w:lineRule="auto"/>
        <w:ind w:left="1080" w:right="3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273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446AA3" w:rsidRPr="00461EC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Pr="003273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446AA3" w:rsidRPr="00461EC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</w:t>
      </w:r>
      <w:r w:rsidR="00446AA3" w:rsidRPr="00461EC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 ยกเว้นตามที่ได้เปิดเผยในนโยบายการบัญชีที่มีสาระสำคัญ (ดูหมายเหตุข้อ </w:t>
      </w:r>
      <w:r w:rsidRPr="003273D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A07FA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38FFAF9" w14:textId="14B1F66D" w:rsidR="00DC0C12" w:rsidRPr="00461ECB" w:rsidRDefault="003273DB" w:rsidP="00DC0C12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350"/>
        </w:tabs>
        <w:spacing w:before="120" w:line="240" w:lineRule="auto"/>
        <w:ind w:left="1080" w:right="3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273D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C0C12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3273D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DC0C12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C0C12" w:rsidRPr="00461EC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59C12C7" w14:textId="7F65571C" w:rsidR="000E3F6F" w:rsidRPr="00461ECB" w:rsidRDefault="00DC0C12" w:rsidP="00561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</w:t>
      </w:r>
      <w:r w:rsidR="00A4614A"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ปี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กลุ่มบริษัทได้นำมาตรฐานการรายงานทางการเงินฉบับปรับปรุงที่ออกโดย</w:t>
      </w:r>
      <w:r w:rsidR="004810AD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3273DB" w:rsidRPr="003273D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3273DB" w:rsidRPr="003273DB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61ECB">
        <w:rPr>
          <w:rFonts w:asciiTheme="majorBidi" w:hAnsiTheme="majorBidi" w:cstheme="majorBidi"/>
          <w:sz w:val="32"/>
          <w:szCs w:val="32"/>
          <w:cs/>
          <w:lang w:val="en-GB"/>
        </w:rPr>
        <w:t>โดย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6F891A7B" w14:textId="4593F650" w:rsidR="00DC0C12" w:rsidRPr="00461ECB" w:rsidRDefault="00DC0C12" w:rsidP="00561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-</w:t>
      </w:r>
      <w:r w:rsidRPr="00461ECB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1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79C9D7BE" w14:textId="77F8A9E0" w:rsidR="00DC0C12" w:rsidRPr="00461ECB" w:rsidRDefault="00DC0C12" w:rsidP="00561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4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-</w:t>
      </w:r>
      <w:r w:rsidRPr="00461ECB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7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7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</w:rPr>
        <w:t>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4F6685FD" w14:textId="6A000718" w:rsidR="00DC0C12" w:rsidRPr="00461ECB" w:rsidRDefault="00DC0C12" w:rsidP="00561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-</w:t>
      </w:r>
      <w:r w:rsidRPr="00461ECB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16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3355F3A5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4366DB04" w14:textId="2EEFC627" w:rsidR="00EF2511" w:rsidRPr="00461ECB" w:rsidRDefault="00DC0C12" w:rsidP="00AB2F7D">
      <w:pPr>
        <w:pStyle w:val="FSBlank"/>
        <w:tabs>
          <w:tab w:val="left" w:pos="1080"/>
        </w:tabs>
        <w:spacing w:before="240"/>
        <w:ind w:left="1080" w:right="-43" w:firstLine="0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90D14" w:rsidRPr="00461EC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461ECB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</w:p>
    <w:p w14:paraId="05B870DC" w14:textId="3F8422C2" w:rsidR="004810AD" w:rsidRPr="00461ECB" w:rsidRDefault="003273DB" w:rsidP="004810A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350"/>
        </w:tabs>
        <w:spacing w:before="120" w:line="240" w:lineRule="auto"/>
        <w:ind w:left="1080" w:right="3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273D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810AD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3273DB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4810AD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F6AD3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7F6AD3" w:rsidRPr="00461ECB">
        <w:rPr>
          <w:rFonts w:asciiTheme="majorBidi" w:hAnsiTheme="majorBidi" w:cstheme="majorBidi"/>
          <w:sz w:val="32"/>
          <w:szCs w:val="32"/>
          <w:cs/>
        </w:rPr>
        <w:t>พระราชกำหนดภาษีส่วนเพิ่ม พ.ศ.</w:t>
      </w:r>
      <w:r w:rsidR="007F6AD3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3273DB">
        <w:rPr>
          <w:rFonts w:asciiTheme="majorBidi" w:hAnsiTheme="majorBidi" w:cstheme="majorBidi"/>
          <w:sz w:val="32"/>
          <w:szCs w:val="32"/>
        </w:rPr>
        <w:t>2567</w:t>
      </w:r>
      <w:r w:rsidR="007F6AD3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7F6AD3" w:rsidRPr="00461ECB">
        <w:rPr>
          <w:rFonts w:asciiTheme="majorBidi" w:hAnsiTheme="majorBidi" w:cstheme="majorBidi"/>
          <w:sz w:val="32"/>
          <w:szCs w:val="32"/>
          <w:cs/>
        </w:rPr>
        <w:t>ได้ประกาศในราชกิจจา</w:t>
      </w:r>
      <w:proofErr w:type="spellStart"/>
      <w:r w:rsidR="007F6AD3" w:rsidRPr="00461ECB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="007F6AD3" w:rsidRPr="00461ECB">
        <w:rPr>
          <w:rFonts w:asciiTheme="majorBidi" w:hAnsiTheme="majorBidi" w:cstheme="majorBidi"/>
          <w:sz w:val="32"/>
          <w:szCs w:val="32"/>
          <w:cs/>
        </w:rPr>
        <w:t xml:space="preserve">บกษาแล้วเมื่อวันที่ </w:t>
      </w:r>
      <w:r w:rsidR="009B4EE0" w:rsidRPr="00461ECB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3273DB">
        <w:rPr>
          <w:rFonts w:asciiTheme="majorBidi" w:hAnsiTheme="majorBidi" w:cstheme="majorBidi"/>
          <w:sz w:val="32"/>
          <w:szCs w:val="32"/>
        </w:rPr>
        <w:t>26</w:t>
      </w:r>
      <w:r w:rsidR="007F6AD3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7F6AD3" w:rsidRPr="00461E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273DB">
        <w:rPr>
          <w:rFonts w:asciiTheme="majorBidi" w:hAnsiTheme="majorBidi" w:cstheme="majorBidi"/>
          <w:sz w:val="32"/>
          <w:szCs w:val="32"/>
        </w:rPr>
        <w:t>2567</w:t>
      </w:r>
      <w:r w:rsidR="007F6AD3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7F6AD3" w:rsidRPr="00461ECB">
        <w:rPr>
          <w:rFonts w:asciiTheme="majorBidi" w:hAnsiTheme="majorBidi" w:cstheme="majorBidi"/>
          <w:sz w:val="32"/>
          <w:szCs w:val="32"/>
          <w:cs/>
        </w:rPr>
        <w:t>ซึ่งเกี่ยวข้องกับมาตรการทางภาษีอากรระหว่างประเทศ (</w:t>
      </w:r>
      <w:r w:rsidR="007F6AD3" w:rsidRPr="00461ECB">
        <w:rPr>
          <w:rFonts w:asciiTheme="majorBidi" w:hAnsiTheme="majorBidi" w:cstheme="majorBidi"/>
          <w:sz w:val="32"/>
          <w:szCs w:val="32"/>
        </w:rPr>
        <w:t xml:space="preserve">Pillar Two) </w:t>
      </w:r>
      <w:r w:rsidR="007F6AD3" w:rsidRPr="00461ECB">
        <w:rPr>
          <w:rFonts w:asciiTheme="majorBidi" w:hAnsiTheme="majorBidi" w:cstheme="majorBidi"/>
          <w:sz w:val="32"/>
          <w:szCs w:val="32"/>
          <w:cs/>
        </w:rPr>
        <w:t xml:space="preserve">และจะเริ่มมีผลบังคับตั้งแต่วันที่ </w:t>
      </w:r>
      <w:r w:rsidRPr="003273DB">
        <w:rPr>
          <w:rFonts w:asciiTheme="majorBidi" w:hAnsiTheme="majorBidi" w:cstheme="majorBidi"/>
          <w:sz w:val="32"/>
          <w:szCs w:val="32"/>
        </w:rPr>
        <w:t>1</w:t>
      </w:r>
      <w:r w:rsidR="007F6AD3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7F6AD3" w:rsidRPr="00461EC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273DB">
        <w:rPr>
          <w:rFonts w:asciiTheme="majorBidi" w:hAnsiTheme="majorBidi" w:cstheme="majorBidi"/>
          <w:sz w:val="32"/>
          <w:szCs w:val="32"/>
        </w:rPr>
        <w:t>2568</w:t>
      </w:r>
      <w:r w:rsidR="007F6AD3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7F6AD3" w:rsidRPr="00461ECB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2DEF66C4" w14:textId="332B09B0" w:rsidR="007F6AD3" w:rsidRPr="00461ECB" w:rsidRDefault="007F6AD3" w:rsidP="004810A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350"/>
        </w:tabs>
        <w:spacing w:before="120" w:line="240" w:lineRule="auto"/>
        <w:ind w:left="1080" w:right="3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461EC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ทั้งนี้ ผู้</w:t>
      </w:r>
      <w:r w:rsidR="007A1363" w:rsidRPr="00461E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บริหารของกลุ่มบริษัทได้ประเมินข้อกำหนดตามหลักเกณฑ์ของพระราชกำหนดฉบับดังกล่าว และพบว่า</w:t>
      </w:r>
      <w:r w:rsidR="00D55803" w:rsidRPr="00461EC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กลุ่มบริษัทไม่เข้าหลักเกณฑ์การเก็บภาษีส่วนเพิ่ม เนื่องจากกลุ่มบริษัทไม่ได้เป็นกลุ่มนิติบุคคลข้ามชาติ (</w:t>
      </w:r>
      <w:r w:rsidR="00D55803" w:rsidRPr="00461ECB">
        <w:rPr>
          <w:rFonts w:asciiTheme="majorBidi" w:hAnsiTheme="majorBidi" w:cstheme="majorBidi"/>
          <w:color w:val="000000" w:themeColor="text1"/>
          <w:sz w:val="32"/>
          <w:szCs w:val="32"/>
        </w:rPr>
        <w:t>Multinational Enterprises: MNEs)</w:t>
      </w:r>
    </w:p>
    <w:p w14:paraId="5D29BF68" w14:textId="40DB68BB" w:rsidR="00860F63" w:rsidRPr="00461ECB" w:rsidRDefault="00860F63" w:rsidP="007B62D2">
      <w:pPr>
        <w:numPr>
          <w:ilvl w:val="0"/>
          <w:numId w:val="2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3928CD" w:rsidRPr="00461ECB">
        <w:rPr>
          <w:rFonts w:asciiTheme="majorBidi" w:hAnsiTheme="majorBidi" w:cstheme="majorBidi"/>
          <w:b/>
          <w:bCs/>
          <w:sz w:val="32"/>
          <w:szCs w:val="32"/>
          <w:cs/>
        </w:rPr>
        <w:t>มีสาระ</w:t>
      </w: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สำคัญ </w:t>
      </w:r>
    </w:p>
    <w:p w14:paraId="5A69A889" w14:textId="1851DD4D" w:rsidR="00EA728A" w:rsidRPr="00461ECB" w:rsidRDefault="00EA728A" w:rsidP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</w:t>
      </w:r>
      <w:proofErr w:type="spellStart"/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="00ED4919">
        <w:rPr>
          <w:rFonts w:asciiTheme="majorBidi" w:hAnsiTheme="majorBidi" w:cstheme="majorBidi" w:hint="cs"/>
          <w:color w:val="000000"/>
          <w:sz w:val="32"/>
          <w:szCs w:val="32"/>
          <w:cs/>
        </w:rPr>
        <w:t>ฏ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หมาย</w:t>
      </w:r>
      <w:proofErr w:type="spellEnd"/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</w:t>
      </w:r>
      <w:proofErr w:type="spellStart"/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ก</w:t>
      </w:r>
      <w:r w:rsidR="00ED4919">
        <w:rPr>
          <w:rFonts w:asciiTheme="majorBidi" w:hAnsiTheme="majorBidi" w:cstheme="majorBidi" w:hint="cs"/>
          <w:color w:val="000000"/>
          <w:sz w:val="32"/>
          <w:szCs w:val="32"/>
          <w:cs/>
        </w:rPr>
        <w:t>ฏ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หมาย</w:t>
      </w:r>
      <w:proofErr w:type="spellEnd"/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ฉบับภาษาไทยเป็นหลัก</w:t>
      </w:r>
    </w:p>
    <w:p w14:paraId="57E32C1D" w14:textId="1D265881" w:rsidR="00EA728A" w:rsidRPr="00461ECB" w:rsidRDefault="00EA728A" w:rsidP="007B6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ยกเว้นตามที่ได้เปิดเผยในนโยบายการบัญชีที่มีสาระสำคัญดังต่อไปนี้</w:t>
      </w:r>
    </w:p>
    <w:p w14:paraId="04752C49" w14:textId="503B57B6" w:rsidR="003F6738" w:rsidRPr="00461ECB" w:rsidRDefault="003F6738" w:rsidP="007B62D2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เกณฑ์ในการจัดทำงบการเงิน</w:t>
      </w:r>
      <w:r w:rsidR="000323B6"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รวม</w:t>
      </w:r>
    </w:p>
    <w:p w14:paraId="7E5490A2" w14:textId="77777777" w:rsidR="007352A7" w:rsidRPr="00461ECB" w:rsidRDefault="007352A7" w:rsidP="00060959">
      <w:pPr>
        <w:tabs>
          <w:tab w:val="left" w:pos="-3261"/>
        </w:tabs>
        <w:spacing w:after="120" w:line="240" w:lineRule="auto"/>
        <w:ind w:left="108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461EC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งบการเงิน</w:t>
      </w:r>
      <w:r w:rsidRPr="00461ECB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รวม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Pr="00461ECB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 xml:space="preserve">งบการเงินของบริษัทและบริษัทย่อย </w:t>
      </w:r>
    </w:p>
    <w:p w14:paraId="0D3D98DB" w14:textId="77777777" w:rsidR="007352A7" w:rsidRPr="00461ECB" w:rsidRDefault="007352A7" w:rsidP="00060959">
      <w:pPr>
        <w:pStyle w:val="BodyText2"/>
        <w:spacing w:after="120"/>
        <w:ind w:left="594" w:right="43" w:firstLine="504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461ECB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การรวมธุรกิจ </w:t>
      </w:r>
    </w:p>
    <w:p w14:paraId="0F1DC2BB" w14:textId="77777777" w:rsidR="007352A7" w:rsidRPr="00461ECB" w:rsidRDefault="007352A7" w:rsidP="00060959">
      <w:pPr>
        <w:tabs>
          <w:tab w:val="left" w:pos="-3261"/>
        </w:tabs>
        <w:spacing w:after="120" w:line="240" w:lineRule="auto"/>
        <w:ind w:left="108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461EC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03C44A1E" w14:textId="0BAC14FF" w:rsidR="007352A7" w:rsidRPr="00461ECB" w:rsidRDefault="007352A7" w:rsidP="007B62D2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eastAsia="MS Mincho" w:hAnsiTheme="majorBidi" w:cstheme="majorBidi"/>
          <w:spacing w:val="-4"/>
          <w:sz w:val="32"/>
          <w:szCs w:val="32"/>
          <w:cs/>
          <w:lang w:val="th-TH"/>
        </w:rPr>
      </w:pPr>
      <w:r w:rsidRPr="00461ECB">
        <w:rPr>
          <w:rFonts w:asciiTheme="majorBidi" w:eastAsia="MS Mincho" w:hAnsiTheme="majorBidi" w:cstheme="majorBidi"/>
          <w:spacing w:val="-4"/>
          <w:sz w:val="32"/>
          <w:szCs w:val="32"/>
          <w:cs/>
          <w:lang w:val="th-TH"/>
        </w:rPr>
        <w:t>กลุ่มบริษัทมีอำนาจการควบคุมเมื่อกลุ่มบริษัท (</w:t>
      </w:r>
      <w:r w:rsidR="003273DB" w:rsidRPr="003273DB">
        <w:rPr>
          <w:rFonts w:asciiTheme="majorBidi" w:eastAsia="MS Mincho" w:hAnsiTheme="majorBidi" w:cstheme="majorBidi"/>
          <w:spacing w:val="-4"/>
          <w:sz w:val="32"/>
          <w:szCs w:val="32"/>
        </w:rPr>
        <w:t>1</w:t>
      </w:r>
      <w:r w:rsidRPr="00461ECB">
        <w:rPr>
          <w:rFonts w:asciiTheme="majorBidi" w:eastAsia="MS Mincho" w:hAnsiTheme="majorBidi" w:cstheme="majorBidi"/>
          <w:spacing w:val="-4"/>
          <w:sz w:val="32"/>
          <w:szCs w:val="32"/>
          <w:cs/>
          <w:lang w:val="th-TH"/>
        </w:rPr>
        <w:t>) มีอำนาจเหนือผู้ได้รับการลงทุน (</w:t>
      </w:r>
      <w:r w:rsidR="003273DB" w:rsidRPr="003273DB">
        <w:rPr>
          <w:rFonts w:asciiTheme="majorBidi" w:eastAsia="MS Mincho" w:hAnsiTheme="majorBidi" w:cstheme="majorBidi"/>
          <w:spacing w:val="-4"/>
          <w:sz w:val="32"/>
          <w:szCs w:val="32"/>
        </w:rPr>
        <w:t>2</w:t>
      </w:r>
      <w:r w:rsidRPr="00461ECB">
        <w:rPr>
          <w:rFonts w:asciiTheme="majorBidi" w:eastAsia="MS Mincho" w:hAnsiTheme="majorBidi" w:cstheme="majorBidi"/>
          <w:spacing w:val="-4"/>
          <w:sz w:val="32"/>
          <w:szCs w:val="32"/>
          <w:cs/>
          <w:lang w:val="th-TH"/>
        </w:rPr>
        <w:t xml:space="preserve">) มีโอกาสเปิดรับหรือมีสิทธิในผลตอบแทนผันแปรจากการเกี่ยวข้องกับผู้ได้รับการลงทุน และ </w:t>
      </w:r>
      <w:r w:rsidR="009B4EE0" w:rsidRPr="00461ECB">
        <w:rPr>
          <w:rFonts w:asciiTheme="majorBidi" w:eastAsia="MS Mincho" w:hAnsiTheme="majorBidi" w:cstheme="majorBidi"/>
          <w:spacing w:val="-4"/>
          <w:sz w:val="32"/>
          <w:szCs w:val="32"/>
        </w:rPr>
        <w:t xml:space="preserve">                           </w:t>
      </w:r>
      <w:r w:rsidRPr="00461ECB">
        <w:rPr>
          <w:rFonts w:asciiTheme="majorBidi" w:eastAsia="MS Mincho" w:hAnsiTheme="majorBidi" w:cstheme="majorBidi"/>
          <w:spacing w:val="-4"/>
          <w:sz w:val="32"/>
          <w:szCs w:val="32"/>
          <w:cs/>
          <w:lang w:val="th-TH"/>
        </w:rPr>
        <w:t>(</w:t>
      </w:r>
      <w:r w:rsidR="003273DB" w:rsidRPr="003273DB">
        <w:rPr>
          <w:rFonts w:asciiTheme="majorBidi" w:eastAsia="MS Mincho" w:hAnsiTheme="majorBidi" w:cstheme="majorBidi"/>
          <w:spacing w:val="-4"/>
          <w:sz w:val="32"/>
          <w:szCs w:val="32"/>
        </w:rPr>
        <w:t>3</w:t>
      </w:r>
      <w:r w:rsidRPr="00461ECB">
        <w:rPr>
          <w:rFonts w:asciiTheme="majorBidi" w:eastAsia="MS Mincho" w:hAnsiTheme="majorBidi" w:cstheme="majorBidi"/>
          <w:spacing w:val="-4"/>
          <w:sz w:val="32"/>
          <w:szCs w:val="32"/>
          <w:cs/>
          <w:lang w:val="th-TH"/>
        </w:rPr>
        <w:t>) 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1C5C0DA2" w14:textId="77777777" w:rsidR="007352A7" w:rsidRDefault="007352A7" w:rsidP="007B62D2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  <w:r w:rsidRPr="00461ECB">
        <w:rPr>
          <w:rFonts w:asciiTheme="majorBidi" w:eastAsia="MS Mincho" w:hAnsiTheme="majorBidi" w:cstheme="majorBidi"/>
          <w:spacing w:val="-4"/>
          <w:sz w:val="32"/>
          <w:szCs w:val="32"/>
          <w:cs/>
          <w:lang w:val="th-TH"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6D361684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 w:type="page"/>
      </w:r>
    </w:p>
    <w:p w14:paraId="1283C430" w14:textId="7D7BD6B6" w:rsidR="007352A7" w:rsidRPr="00461ECB" w:rsidRDefault="007352A7" w:rsidP="007B62D2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lastRenderedPageBreak/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640A3216" w14:textId="12E900F3" w:rsidR="007352A7" w:rsidRPr="00461ECB" w:rsidRDefault="007352A7" w:rsidP="007352A7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 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 และรับรู้เป็นค่าใช้จ่ายอื่น</w:t>
      </w:r>
    </w:p>
    <w:p w14:paraId="76306F39" w14:textId="77777777" w:rsidR="007352A7" w:rsidRPr="00461ECB" w:rsidRDefault="007352A7" w:rsidP="007352A7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B27D9DD" w14:textId="77777777" w:rsidR="007352A7" w:rsidRPr="00461ECB" w:rsidRDefault="007352A7" w:rsidP="007352A7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02DDCC61" w14:textId="6F100795" w:rsidR="007352A7" w:rsidRPr="00461ECB" w:rsidRDefault="007352A7" w:rsidP="007352A7">
      <w:pPr>
        <w:autoSpaceDE w:val="0"/>
        <w:autoSpaceDN w:val="0"/>
        <w:adjustRightInd w:val="0"/>
        <w:spacing w:after="120" w:line="240" w:lineRule="auto"/>
        <w:ind w:left="1134" w:right="43"/>
        <w:jc w:val="thaiDistribute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ต้นทุนที่เกี่ยวข้องกับการซื้อของกลุ่มบริษัทที่เกิดขึ้นซึ่งเป็นผลมาจากการรวมธุรกิจ เช่น </w:t>
      </w:r>
      <w:r w:rsidR="009B4EE0"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             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ค่าที่ปรึกษา</w:t>
      </w:r>
      <w:proofErr w:type="spellStart"/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</w:t>
      </w:r>
      <w:r w:rsidR="00ED4919">
        <w:rPr>
          <w:rFonts w:asciiTheme="majorBidi" w:hAnsiTheme="majorBidi" w:cstheme="majorBidi" w:hint="cs"/>
          <w:color w:val="000000"/>
          <w:sz w:val="32"/>
          <w:szCs w:val="32"/>
          <w:cs/>
        </w:rPr>
        <w:t>ฏ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หมาย</w:t>
      </w:r>
      <w:proofErr w:type="spellEnd"/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ค่าธรรมเนียมวิชาชีพและค่าที่ปรึกษาอื่น ๆ ถือเป็นค่าใช้จ่ายเมื่อเกิดขึ้น</w:t>
      </w:r>
    </w:p>
    <w:p w14:paraId="11F65798" w14:textId="76AA3A65" w:rsidR="007352A7" w:rsidRPr="00461ECB" w:rsidRDefault="007352A7" w:rsidP="004F5FBF">
      <w:pPr>
        <w:pStyle w:val="FSBlank"/>
        <w:tabs>
          <w:tab w:val="clear" w:pos="540"/>
        </w:tabs>
        <w:ind w:left="1080" w:right="-43" w:firstLine="0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</w:t>
      </w:r>
      <w:r w:rsidR="003764FB">
        <w:rPr>
          <w:rFonts w:asciiTheme="majorBidi" w:hAnsiTheme="majorBidi" w:cstheme="majorBidi"/>
          <w:spacing w:val="-4"/>
          <w:sz w:val="32"/>
          <w:szCs w:val="32"/>
        </w:rPr>
        <w:t xml:space="preserve">    </w:t>
      </w:r>
      <w:r w:rsidRPr="00101FA6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กลุ่มบริษัทถือเป็นการเข้าครอบครองเสมือนว่าได้เกิดขึ้นตั้งแต่วันต้นงวดของปีเปรียบเทียบก่อนหน้าสุด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หรือ ณ วันที่มีการรวมธุรกิจภายใต้การควบคุมเดียวกัน เพื่อปรับปรุงข้อมูลเปรียบเทียบ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</w:t>
      </w:r>
      <w:r w:rsidR="00101FA6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ผู้ถือหุ้นที่กลุ่มบริษัทมีส่วนควบคุม ส่วนต่างจากการรวมธุรกิจภายใต้การควบคุมเดียวกัน ซึ่งเป็นส่วนเกินระหว่างต้นทุนการรวมธุรกิจกับมูลค่าตามบัญชีสินทรัพย์ที่ระบุได้สุทธิ ณ วันที่รวมธุรกิจให้บันทึกไว้เป็นรายการต่างหากในส่วนของผู้ถือหุ้นจนกว่าจะมีการจำหน่ายเงินลงทุนออกไป</w:t>
      </w:r>
    </w:p>
    <w:p w14:paraId="328B1818" w14:textId="77777777" w:rsidR="007352A7" w:rsidRPr="00461ECB" w:rsidRDefault="007352A7" w:rsidP="004F5FBF">
      <w:pPr>
        <w:autoSpaceDE w:val="0"/>
        <w:autoSpaceDN w:val="0"/>
        <w:adjustRightInd w:val="0"/>
        <w:spacing w:before="120" w:line="240" w:lineRule="auto"/>
        <w:ind w:left="1094" w:right="43"/>
        <w:jc w:val="thaiDistribute"/>
        <w:rPr>
          <w:rFonts w:asciiTheme="majorBidi" w:hAnsiTheme="majorBidi" w:cstheme="majorBidi"/>
          <w:i/>
          <w:iCs/>
          <w:color w:val="000000"/>
          <w:spacing w:val="-6"/>
          <w:sz w:val="32"/>
          <w:szCs w:val="32"/>
        </w:rPr>
      </w:pPr>
      <w:r w:rsidRPr="00461ECB">
        <w:rPr>
          <w:rFonts w:asciiTheme="majorBidi" w:hAnsiTheme="majorBidi" w:cstheme="majorBidi"/>
          <w:i/>
          <w:iCs/>
          <w:color w:val="000000"/>
          <w:spacing w:val="-6"/>
          <w:sz w:val="32"/>
          <w:szCs w:val="32"/>
          <w:cs/>
        </w:rPr>
        <w:t>การตัดรายการในงบการเงินรวม</w:t>
      </w:r>
    </w:p>
    <w:p w14:paraId="1D283234" w14:textId="7D0ED944" w:rsidR="007352A7" w:rsidRPr="00461ECB" w:rsidRDefault="007352A7" w:rsidP="004F5FBF">
      <w:pPr>
        <w:pStyle w:val="FSBlank"/>
        <w:tabs>
          <w:tab w:val="clear" w:pos="540"/>
        </w:tabs>
        <w:spacing w:before="120"/>
        <w:ind w:left="1080" w:right="-43" w:firstLine="0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461ECB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       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งบการเงินรวมนี้แล้ว</w:t>
      </w:r>
      <w:r w:rsidR="009B4EE0"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งบการเงินรวม</w:t>
      </w:r>
      <w:r w:rsidRPr="00461EC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สำหรับปีสิ้นสุดวันที่</w:t>
      </w:r>
      <w:r w:rsidR="002924DB" w:rsidRPr="00461EC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461EC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ธันวาคม</w:t>
      </w:r>
      <w:r w:rsidR="002924DB" w:rsidRPr="00461EC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461EC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</w:t>
      </w:r>
      <w:r w:rsidR="002924DB" w:rsidRPr="00461EC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461EC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ได้จัดทำขึ้นโดยใช้</w:t>
      </w:r>
      <w:r w:rsidR="00DD0A2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ข้อมูลของ</w:t>
      </w:r>
      <w:r w:rsidRPr="00461EC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งบการเงินของบริษัทย่อยสำหรับปีสิ้นสุดวันเดียวกัน</w:t>
      </w:r>
    </w:p>
    <w:p w14:paraId="468E777A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2407E84F" w14:textId="5F1BBF80" w:rsidR="004E34CC" w:rsidRPr="00461ECB" w:rsidRDefault="004E34CC" w:rsidP="0032342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เงินลงทุนในบริษัทย่อย</w:t>
      </w:r>
    </w:p>
    <w:p w14:paraId="4AEE71F1" w14:textId="47585651" w:rsidR="001E26A7" w:rsidRPr="00461ECB" w:rsidRDefault="00B22AA3" w:rsidP="008C5541">
      <w:pPr>
        <w:pStyle w:val="FSBlank"/>
        <w:tabs>
          <w:tab w:val="clear" w:pos="540"/>
        </w:tabs>
        <w:ind w:left="1080" w:firstLine="0"/>
        <w:rPr>
          <w:rFonts w:asciiTheme="majorBidi" w:hAnsiTheme="majorBidi" w:cstheme="majorBidi"/>
          <w:spacing w:val="2"/>
          <w:sz w:val="32"/>
          <w:szCs w:val="32"/>
        </w:rPr>
      </w:pPr>
      <w:r w:rsidRPr="00D75ECA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D75ECA" w:rsidRPr="00D75E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75ECA" w:rsidRPr="00D75ECA">
        <w:rPr>
          <w:rFonts w:asciiTheme="majorBidi" w:hAnsiTheme="majorBidi" w:cstheme="majorBidi" w:hint="cs"/>
          <w:spacing w:val="-4"/>
          <w:sz w:val="32"/>
          <w:szCs w:val="32"/>
          <w:cs/>
        </w:rPr>
        <w:t>(ถ้ามี)</w:t>
      </w:r>
      <w:r w:rsidR="00032D6D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br/>
      </w:r>
      <w:r w:rsidRPr="00461ECB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เงินปั</w:t>
      </w:r>
      <w:r w:rsidR="00A6448B" w:rsidRPr="00461ECB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น</w:t>
      </w:r>
      <w:r w:rsidRPr="00461ECB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="00C80728" w:rsidRPr="00461ECB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3449E5D9" w14:textId="77777777" w:rsidR="008271B6" w:rsidRPr="00461ECB" w:rsidRDefault="008271B6" w:rsidP="0032342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เงินตราต่างประเทศ </w:t>
      </w:r>
    </w:p>
    <w:p w14:paraId="1A8F90DC" w14:textId="542689D0" w:rsidR="00B22AA3" w:rsidRPr="00461ECB" w:rsidRDefault="00B22AA3" w:rsidP="002A3BF2">
      <w:pPr>
        <w:pStyle w:val="FSBlank"/>
        <w:tabs>
          <w:tab w:val="clear" w:pos="540"/>
        </w:tabs>
        <w:ind w:left="1080" w:firstLine="0"/>
        <w:rPr>
          <w:rFonts w:asciiTheme="majorBidi" w:hAnsiTheme="majorBidi" w:cstheme="majorBidi"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sz w:val="32"/>
          <w:szCs w:val="32"/>
          <w:cs/>
          <w:lang w:val="th-TH"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</w:t>
      </w:r>
      <w:r w:rsidR="00CA6732" w:rsidRPr="00461ECB">
        <w:rPr>
          <w:rFonts w:asciiTheme="majorBidi" w:hAnsiTheme="majorBidi" w:cstheme="majorBidi"/>
          <w:sz w:val="32"/>
          <w:szCs w:val="32"/>
          <w:cs/>
          <w:lang w:val="th-TH"/>
        </w:rPr>
        <w:t>า</w:t>
      </w:r>
      <w:r w:rsidR="00CA6732" w:rsidRPr="00461ECB">
        <w:rPr>
          <w:rFonts w:asciiTheme="majorBidi" w:hAnsiTheme="majorBidi" w:cstheme="majorBidi"/>
          <w:sz w:val="32"/>
          <w:szCs w:val="32"/>
          <w:cs/>
        </w:rPr>
        <w:t>ต่</w:t>
      </w:r>
      <w:r w:rsidRPr="00461ECB">
        <w:rPr>
          <w:rFonts w:asciiTheme="majorBidi" w:hAnsiTheme="majorBidi" w:cstheme="majorBidi"/>
          <w:sz w:val="32"/>
          <w:szCs w:val="32"/>
          <w:cs/>
          <w:lang w:val="th-TH"/>
        </w:rPr>
        <w:t>างประเทศ</w:t>
      </w:r>
      <w:r w:rsidR="00A25E6D" w:rsidRPr="00461EC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  <w:lang w:val="th-TH"/>
        </w:rPr>
        <w:t>แปลงค่าเป็นสกุลเงินที่ใช้ในการดำเนินงาน</w:t>
      </w:r>
      <w:r w:rsidR="00DA3FE8" w:rsidRPr="00461ECB">
        <w:rPr>
          <w:rFonts w:asciiTheme="majorBidi" w:hAnsiTheme="majorBidi" w:cstheme="majorBidi"/>
          <w:sz w:val="32"/>
          <w:szCs w:val="32"/>
          <w:cs/>
          <w:lang w:val="th-TH"/>
        </w:rPr>
        <w:t>ของแต่ละบริษัทในกลุ่มบริษัท</w:t>
      </w:r>
      <w:r w:rsidRPr="00461ECB">
        <w:rPr>
          <w:rFonts w:asciiTheme="majorBidi" w:hAnsiTheme="majorBidi" w:cstheme="majorBidi"/>
          <w:sz w:val="32"/>
          <w:szCs w:val="32"/>
          <w:cs/>
          <w:lang w:val="th-TH"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DA3FE8" w:rsidRPr="00461EC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  <w:lang w:val="th-TH"/>
        </w:rPr>
        <w:t>ณ</w:t>
      </w:r>
      <w:r w:rsidR="00DA3FE8" w:rsidRPr="00461EC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  <w:lang w:val="th-TH"/>
        </w:rPr>
        <w:t>วันที่รายงาน</w:t>
      </w:r>
      <w:r w:rsidR="00DA3FE8" w:rsidRPr="00461EC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p w14:paraId="1C7AA263" w14:textId="6FC88FC3" w:rsidR="008271B6" w:rsidRPr="00461ECB" w:rsidRDefault="00B22AA3" w:rsidP="002A3BF2">
      <w:pPr>
        <w:pStyle w:val="FSBlank"/>
        <w:tabs>
          <w:tab w:val="clear" w:pos="540"/>
        </w:tabs>
        <w:spacing w:before="240" w:after="240"/>
        <w:ind w:left="1080" w:right="-43" w:firstLine="0"/>
        <w:jc w:val="both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  <w:lang w:val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7B46684" w14:textId="77777777" w:rsidR="008271B6" w:rsidRPr="00461ECB" w:rsidRDefault="008271B6" w:rsidP="0032342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เครื่องมือทางการเงิน</w:t>
      </w:r>
    </w:p>
    <w:p w14:paraId="1E9A148C" w14:textId="29DC574C" w:rsidR="00B7541F" w:rsidRPr="00461ECB" w:rsidRDefault="00B7541F" w:rsidP="000B165C">
      <w:pPr>
        <w:pStyle w:val="BodyText"/>
        <w:numPr>
          <w:ilvl w:val="2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0"/>
        <w:jc w:val="thaiDistribute"/>
        <w:rPr>
          <w:rFonts w:asciiTheme="majorBidi" w:eastAsia="EucrosiaUPCBold" w:hAnsiTheme="majorBidi" w:cstheme="majorBidi"/>
          <w:sz w:val="32"/>
          <w:szCs w:val="32"/>
        </w:rPr>
      </w:pPr>
      <w:r w:rsidRPr="00461ECB">
        <w:rPr>
          <w:rFonts w:asciiTheme="majorBidi" w:eastAsia="EucrosiaUPCBold" w:hAnsiTheme="majorBidi" w:cstheme="majorBidi"/>
          <w:sz w:val="32"/>
          <w:szCs w:val="32"/>
          <w:cs/>
        </w:rPr>
        <w:t xml:space="preserve">การจัดประเภทและการวัดมูลค่า </w:t>
      </w:r>
    </w:p>
    <w:p w14:paraId="16C751CF" w14:textId="5835D787" w:rsidR="00B7541F" w:rsidRPr="00461ECB" w:rsidRDefault="00B7541F" w:rsidP="00FC7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101FA6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สินทรัพย์ทางการเงินและหนี้สินทางการเงิน</w:t>
      </w:r>
      <w:r w:rsidRPr="00101FA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101FA6">
        <w:rPr>
          <w:rFonts w:asciiTheme="majorBidi" w:hAnsiTheme="majorBidi" w:cstheme="majorBidi"/>
          <w:spacing w:val="-8"/>
          <w:sz w:val="32"/>
          <w:szCs w:val="32"/>
          <w:cs/>
        </w:rPr>
        <w:t>(นอกเหนือจากลูกหนี้การค้า (ดูหมายเหตุข้อ</w:t>
      </w:r>
      <w:r w:rsidR="00101FA6" w:rsidRPr="00101FA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BE2F09" w:rsidRPr="00101FA6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101FA6" w:rsidRPr="00101FA6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และวัดมูลค่า</w:t>
      </w:r>
      <w:r w:rsidR="002842DD" w:rsidRPr="00461ECB">
        <w:rPr>
          <w:rFonts w:asciiTheme="majorBidi" w:hAnsiTheme="majorBidi" w:cstheme="majorBidi"/>
          <w:sz w:val="32"/>
          <w:szCs w:val="32"/>
          <w:cs/>
        </w:rPr>
        <w:t>เมื่อ</w:t>
      </w:r>
      <w:r w:rsidR="006D767C" w:rsidRPr="00461ECB">
        <w:rPr>
          <w:rFonts w:asciiTheme="majorBidi" w:hAnsiTheme="majorBidi" w:cstheme="majorBidi"/>
          <w:sz w:val="32"/>
          <w:szCs w:val="32"/>
          <w:cs/>
        </w:rPr>
        <w:t>เริ่มแรก</w:t>
      </w:r>
      <w:r w:rsidRPr="00461ECB">
        <w:rPr>
          <w:rFonts w:asciiTheme="majorBidi" w:hAnsiTheme="majorBidi" w:cstheme="majorBidi"/>
          <w:sz w:val="32"/>
          <w:szCs w:val="32"/>
          <w:cs/>
        </w:rPr>
        <w:t>ด้วยมูลค่ายุติธรรม</w:t>
      </w:r>
      <w:r w:rsidR="006D767C" w:rsidRPr="00461ECB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Pr="00461EC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สินทรัพย์ทางการเงินและหนี้สินทางการเงินที่</w:t>
      </w:r>
      <w:r w:rsidR="006D767C" w:rsidRPr="00461ECB">
        <w:rPr>
          <w:rFonts w:asciiTheme="majorBidi" w:hAnsiTheme="majorBidi" w:cstheme="majorBidi"/>
          <w:sz w:val="32"/>
          <w:szCs w:val="32"/>
          <w:cs/>
        </w:rPr>
        <w:t>ไม่ได้</w:t>
      </w:r>
      <w:r w:rsidRPr="00461ECB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="003C26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767C" w:rsidRPr="00461ECB">
        <w:rPr>
          <w:rFonts w:asciiTheme="majorBidi" w:hAnsiTheme="majorBidi" w:cstheme="majorBidi"/>
          <w:sz w:val="32"/>
          <w:szCs w:val="32"/>
          <w:cs/>
        </w:rPr>
        <w:t>จะรวมหรือหัก</w:t>
      </w:r>
      <w:r w:rsidRPr="00461ECB">
        <w:rPr>
          <w:rFonts w:asciiTheme="majorBidi" w:hAnsiTheme="majorBidi" w:cstheme="majorBidi"/>
          <w:sz w:val="32"/>
          <w:szCs w:val="32"/>
          <w:cs/>
        </w:rPr>
        <w:t>ต้นทุนการทำรายการที่เกี่ยวข้องโดยตรงกับการได้มา</w:t>
      </w:r>
    </w:p>
    <w:p w14:paraId="709E4444" w14:textId="1E938DC0" w:rsidR="00B7541F" w:rsidRPr="00461ECB" w:rsidRDefault="00B7541F" w:rsidP="00FC7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before="24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</w:t>
      </w:r>
      <w:r w:rsidR="00101FA6">
        <w:rPr>
          <w:rFonts w:asciiTheme="majorBidi" w:hAnsiTheme="majorBidi" w:cstheme="majorBidi"/>
          <w:sz w:val="32"/>
          <w:szCs w:val="32"/>
        </w:rPr>
        <w:t xml:space="preserve">    </w:t>
      </w:r>
      <w:r w:rsidRPr="00461ECB">
        <w:rPr>
          <w:rFonts w:asciiTheme="majorBidi" w:hAnsiTheme="majorBidi" w:cstheme="majorBidi"/>
          <w:sz w:val="32"/>
          <w:szCs w:val="32"/>
          <w:cs/>
        </w:rPr>
        <w:t>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หรือมูลค่ายุติธรรมผ่านกำไรหรือขาดทุน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2284190" w14:textId="2417D26D" w:rsidR="00B7541F" w:rsidRPr="00461ECB" w:rsidRDefault="00B7541F" w:rsidP="00FC7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before="24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ณ วันที่รับรู้รายการเมื่อเริ่มแรก หนี้สินทางการเงินจัดประเภทด้วยราคา</w:t>
      </w:r>
      <w:r w:rsidR="00DA3FE8" w:rsidRPr="00461ECB">
        <w:rPr>
          <w:rFonts w:asciiTheme="majorBidi" w:hAnsiTheme="majorBidi" w:cstheme="majorBidi"/>
          <w:sz w:val="32"/>
          <w:szCs w:val="32"/>
          <w:cs/>
        </w:rPr>
        <w:t>ทุนตัดจำหน่ายตามวิธีดอกเบี้ยที่แท้จริง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ดอกเบี้ยจ่าย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725E1178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8DC8B7" w14:textId="628A6553" w:rsidR="000B165C" w:rsidRPr="00461ECB" w:rsidRDefault="00B7541F" w:rsidP="000B1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before="240" w:after="24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</w:t>
      </w:r>
      <w:r w:rsidR="004D10F9" w:rsidRPr="00461ECB">
        <w:rPr>
          <w:rFonts w:asciiTheme="majorBidi" w:hAnsiTheme="majorBidi" w:cstheme="majorBidi"/>
          <w:sz w:val="32"/>
          <w:szCs w:val="32"/>
          <w:cs/>
        </w:rPr>
        <w:br/>
      </w:r>
      <w:r w:rsidRPr="00461ECB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3FA6A82" w14:textId="39B0C3CA" w:rsidR="00B7541F" w:rsidRPr="00461ECB" w:rsidRDefault="00B7541F" w:rsidP="000B165C">
      <w:pPr>
        <w:pStyle w:val="BodyText"/>
        <w:numPr>
          <w:ilvl w:val="2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0"/>
        <w:jc w:val="thaiDistribute"/>
        <w:rPr>
          <w:rFonts w:asciiTheme="majorBidi" w:eastAsia="EucrosiaUPCBold" w:hAnsiTheme="majorBidi" w:cstheme="majorBidi"/>
          <w:sz w:val="32"/>
          <w:szCs w:val="32"/>
        </w:rPr>
      </w:pPr>
      <w:r w:rsidRPr="00461ECB">
        <w:rPr>
          <w:rFonts w:asciiTheme="majorBidi" w:eastAsia="EucrosiaUPCBold" w:hAnsiTheme="majorBidi" w:cstheme="majorBidi"/>
          <w:sz w:val="32"/>
          <w:szCs w:val="32"/>
          <w:cs/>
        </w:rPr>
        <w:t>การตัดรายการออกจากบัญชีและการหักกลบ</w:t>
      </w:r>
    </w:p>
    <w:p w14:paraId="783852CF" w14:textId="67F4BEAB" w:rsidR="000E3F6F" w:rsidRPr="00461ECB" w:rsidRDefault="00B7541F" w:rsidP="00FC7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</w:t>
      </w:r>
      <w:r w:rsidRPr="00ED4919">
        <w:rPr>
          <w:rFonts w:asciiTheme="majorBidi" w:hAnsiTheme="majorBidi" w:cstheme="majorBidi"/>
          <w:spacing w:val="-6"/>
          <w:sz w:val="32"/>
          <w:szCs w:val="32"/>
          <w:cs/>
        </w:rPr>
        <w:t>กระแสเงินสดจากสินทรัพย์ทางการเงินหมดอายุหรือมีการโอนสิทธิในการรับกระแสเงินสด</w:t>
      </w:r>
      <w:r w:rsidRPr="00461ECB">
        <w:rPr>
          <w:rFonts w:asciiTheme="majorBidi" w:hAnsiTheme="majorBidi" w:cstheme="majorBidi"/>
          <w:sz w:val="32"/>
          <w:szCs w:val="32"/>
          <w:cs/>
        </w:rPr>
        <w:t>ตามสัญญาในธุรกรรมซึ่งความเสี่ยงและผลตอบแทนของความเป็นเจ้าของเกือบทั้งหมด</w:t>
      </w:r>
      <w:r w:rsidRPr="00ED4919">
        <w:rPr>
          <w:rFonts w:asciiTheme="majorBidi" w:hAnsiTheme="majorBidi" w:cstheme="majorBidi"/>
          <w:spacing w:val="4"/>
          <w:sz w:val="32"/>
          <w:szCs w:val="32"/>
          <w:cs/>
        </w:rPr>
        <w:t>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ควบคุมในสินทรัพย์ทางการเงิน </w:t>
      </w:r>
    </w:p>
    <w:p w14:paraId="267E3811" w14:textId="0ED9E883" w:rsidR="00B7541F" w:rsidRPr="00461ECB" w:rsidRDefault="00B7541F" w:rsidP="00FC76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ED491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18D3F66" w14:textId="561246DE" w:rsidR="00303E35" w:rsidRPr="00461ECB" w:rsidRDefault="00B7541F" w:rsidP="00303E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75C5FE7" w14:textId="7F9BA81C" w:rsidR="008271B6" w:rsidRPr="00461ECB" w:rsidRDefault="00B7541F" w:rsidP="000B1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291AB5" w:rsidRPr="00461ECB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461ECB">
        <w:rPr>
          <w:rFonts w:asciiTheme="majorBidi" w:hAnsiTheme="majorBidi" w:cstheme="majorBidi"/>
          <w:sz w:val="32"/>
          <w:szCs w:val="32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0D5A8FE" w14:textId="0B8149CA" w:rsidR="001B2F91" w:rsidRPr="00461ECB" w:rsidRDefault="001B2F91" w:rsidP="000B165C">
      <w:pPr>
        <w:pStyle w:val="BodyText"/>
        <w:numPr>
          <w:ilvl w:val="2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0"/>
        <w:jc w:val="thaiDistribute"/>
        <w:rPr>
          <w:rFonts w:asciiTheme="majorBidi" w:eastAsia="EucrosiaUPCBold" w:hAnsiTheme="majorBidi" w:cstheme="majorBidi"/>
          <w:sz w:val="32"/>
          <w:szCs w:val="32"/>
        </w:rPr>
      </w:pPr>
      <w:r w:rsidRPr="00461ECB">
        <w:rPr>
          <w:rFonts w:asciiTheme="majorBidi" w:eastAsia="EucrosiaUPCBold" w:hAnsiTheme="majorBidi" w:cstheme="majorBidi"/>
          <w:sz w:val="32"/>
          <w:szCs w:val="32"/>
          <w:cs/>
        </w:rPr>
        <w:t>อนุพันธ์</w:t>
      </w:r>
    </w:p>
    <w:p w14:paraId="727FFCE2" w14:textId="2F086BEE" w:rsidR="001B2F91" w:rsidRPr="00461ECB" w:rsidRDefault="001B2F91" w:rsidP="000B165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eastAsia="EucrosiaUPCBold" w:hAnsiTheme="majorBidi" w:cstheme="majorBidi"/>
          <w:sz w:val="32"/>
          <w:szCs w:val="32"/>
        </w:rPr>
      </w:pPr>
      <w:r w:rsidRPr="00461ECB">
        <w:rPr>
          <w:rFonts w:asciiTheme="majorBidi" w:eastAsia="EucrosiaUPCBold" w:hAnsiTheme="majorBidi" w:cstheme="majorBidi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</w:t>
      </w:r>
      <w:r w:rsidR="007935AD">
        <w:rPr>
          <w:rFonts w:asciiTheme="majorBidi" w:eastAsia="EucrosiaUPCBold" w:hAnsiTheme="majorBidi" w:cstheme="majorBidi"/>
          <w:sz w:val="32"/>
          <w:szCs w:val="32"/>
        </w:rPr>
        <w:t xml:space="preserve">  </w:t>
      </w:r>
      <w:r w:rsidRPr="00461ECB">
        <w:rPr>
          <w:rFonts w:asciiTheme="majorBidi" w:eastAsia="EucrosiaUPCBold" w:hAnsiTheme="majorBidi" w:cstheme="majorBidi"/>
          <w:sz w:val="32"/>
          <w:szCs w:val="32"/>
          <w:cs/>
        </w:rPr>
        <w:t xml:space="preserve">ผลกำไรหรือขาดทุนจากการวัดมูลค่ายุติธรรมใหม่จะรับรู้ในกำไรหรือขาดทุนทันที </w:t>
      </w:r>
    </w:p>
    <w:p w14:paraId="60FCE96A" w14:textId="77777777" w:rsidR="00EF5164" w:rsidRPr="00461ECB" w:rsidRDefault="00EF5164" w:rsidP="000B165C">
      <w:pPr>
        <w:pStyle w:val="BodyText"/>
        <w:numPr>
          <w:ilvl w:val="2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0"/>
        <w:jc w:val="thaiDistribute"/>
        <w:rPr>
          <w:rFonts w:asciiTheme="majorBidi" w:eastAsia="EucrosiaUPCBold" w:hAnsiTheme="majorBidi" w:cstheme="majorBidi"/>
          <w:sz w:val="32"/>
          <w:szCs w:val="32"/>
        </w:rPr>
      </w:pPr>
      <w:r w:rsidRPr="00461ECB">
        <w:rPr>
          <w:rFonts w:asciiTheme="majorBidi" w:eastAsia="EucrosiaUPCBold" w:hAnsiTheme="majorBidi" w:cstheme="majorBidi"/>
          <w:sz w:val="32"/>
          <w:szCs w:val="32"/>
          <w:cs/>
        </w:rPr>
        <w:t xml:space="preserve">การด้อยค่าของสินทรัพย์ทางการเงินนอกเหนือจากลูกหนี้การค้า </w:t>
      </w:r>
    </w:p>
    <w:p w14:paraId="7190FC65" w14:textId="05D5BE74" w:rsidR="00EF5164" w:rsidRPr="00461ECB" w:rsidRDefault="00EF5164" w:rsidP="00FC769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</w:t>
      </w:r>
      <w:r w:rsidR="0057127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61ECB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ทางการเงินที่วัดมูลค่าด้วยราคาทุนตัดจำหน่าย</w:t>
      </w:r>
    </w:p>
    <w:p w14:paraId="77F23BA6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110A15" w14:textId="49F8D0B4" w:rsidR="00EF5164" w:rsidRPr="00461ECB" w:rsidRDefault="00EF5164" w:rsidP="00FC76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กลุ่มบริษัทรับรู้ผลขาดทุนด้านเครดิตที่คาดว่าจะเกิดขึ้นด้วยผลขาดทุนด้านเครดิตที่</w:t>
      </w:r>
      <w:r w:rsidR="0057127F">
        <w:rPr>
          <w:rFonts w:asciiTheme="majorBidi" w:hAnsiTheme="majorBidi" w:cstheme="majorBidi"/>
          <w:sz w:val="32"/>
          <w:szCs w:val="32"/>
        </w:rPr>
        <w:t xml:space="preserve">       </w:t>
      </w:r>
      <w:r w:rsidRPr="0057127F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คาดว่าจะเกิดขึ้นในอีก 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57127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เดือนข้างหน้า ยกเว้นสินทรัพย์ทางการเงินที่มีการเพิ่มขึ้นอย่างมี</w:t>
      </w:r>
      <w:r w:rsidRPr="00461ECB">
        <w:rPr>
          <w:rFonts w:asciiTheme="majorBidi" w:hAnsiTheme="majorBidi" w:cstheme="majorBidi"/>
          <w:sz w:val="32"/>
          <w:szCs w:val="32"/>
          <w:cs/>
        </w:rPr>
        <w:t>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57127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ผลขาดทุนด้านเครดิตที่คาดว่าจะเกิดขึ้นตลอดอายุของสัญญา </w:t>
      </w:r>
    </w:p>
    <w:p w14:paraId="6D7CEAE9" w14:textId="6EEDDFED" w:rsidR="00EF5164" w:rsidRPr="00461ECB" w:rsidRDefault="00EF5164" w:rsidP="00FC76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ผลขาดทุนด้านเครดิตที่คาดว่าจะเกิดขึ้นเป็นการประมาณผลขาดทุนด้านเครดิตด้วย</w:t>
      </w:r>
      <w:r w:rsidR="00450E8F">
        <w:rPr>
          <w:rFonts w:asciiTheme="majorBidi" w:hAnsiTheme="majorBidi" w:cstheme="majorBidi"/>
          <w:sz w:val="32"/>
          <w:szCs w:val="32"/>
        </w:rPr>
        <w:t xml:space="preserve">   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5B6C91EE" w14:textId="136E8387" w:rsidR="00EF5164" w:rsidRPr="00461ECB" w:rsidRDefault="00EF5164" w:rsidP="00FC76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273DB" w:rsidRPr="003273DB">
        <w:rPr>
          <w:rFonts w:asciiTheme="majorBidi" w:hAnsiTheme="majorBidi" w:cstheme="majorBidi"/>
          <w:sz w:val="32"/>
          <w:szCs w:val="32"/>
        </w:rPr>
        <w:t>30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วัน มีการเปลี่ยนแปลงของอันดับความ</w:t>
      </w:r>
      <w:r w:rsidRPr="00450E8F">
        <w:rPr>
          <w:rFonts w:asciiTheme="majorBidi" w:hAnsiTheme="majorBidi" w:cstheme="majorBidi"/>
          <w:spacing w:val="-6"/>
          <w:sz w:val="32"/>
          <w:szCs w:val="32"/>
          <w:cs/>
        </w:rPr>
        <w:t>น่าเชื่อถือที่ลดระดับลงอย่างมีนัยสำคัญ มีการดำเนินงานที่ถดถอยอย่างมีนัยสำคัญของลูกหนี้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E252270" w14:textId="2BE3B8AB" w:rsidR="00EF5164" w:rsidRPr="00461ECB" w:rsidRDefault="00EF5164" w:rsidP="001579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1A6F63D" w14:textId="77777777" w:rsidR="00EF5164" w:rsidRPr="00461ECB" w:rsidRDefault="00EF5164" w:rsidP="00FC76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21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-</w:t>
      </w:r>
      <w:r w:rsidRPr="00461ECB">
        <w:rPr>
          <w:rFonts w:asciiTheme="majorBidi" w:hAnsiTheme="majorBidi" w:cstheme="majorBidi"/>
          <w:sz w:val="32"/>
          <w:szCs w:val="32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FB0E990" w14:textId="4BC9F733" w:rsidR="00EF5164" w:rsidRPr="00461ECB" w:rsidRDefault="00EF5164" w:rsidP="000B165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21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-</w:t>
      </w:r>
      <w:r w:rsidRPr="00461ECB">
        <w:rPr>
          <w:rFonts w:asciiTheme="majorBidi" w:hAnsiTheme="majorBidi" w:cstheme="majorBidi"/>
          <w:sz w:val="32"/>
          <w:szCs w:val="32"/>
        </w:rPr>
        <w:tab/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สินทรัพย์ทางการเงินค้างชำระเกินกว่า </w:t>
      </w:r>
      <w:r w:rsidR="003273DB" w:rsidRPr="003273DB">
        <w:rPr>
          <w:rFonts w:asciiTheme="majorBidi" w:hAnsiTheme="majorBidi" w:cstheme="majorBidi"/>
          <w:sz w:val="32"/>
          <w:szCs w:val="32"/>
        </w:rPr>
        <w:t>90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วัน</w:t>
      </w:r>
    </w:p>
    <w:p w14:paraId="1BA8E687" w14:textId="62548DED" w:rsidR="00F60876" w:rsidRPr="00461ECB" w:rsidRDefault="00F60876" w:rsidP="000B165C">
      <w:pPr>
        <w:pStyle w:val="BodyText"/>
        <w:numPr>
          <w:ilvl w:val="2"/>
          <w:numId w:val="2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0"/>
        <w:jc w:val="thaiDistribute"/>
        <w:rPr>
          <w:rFonts w:asciiTheme="majorBidi" w:eastAsia="EucrosiaUPCBold" w:hAnsiTheme="majorBidi" w:cstheme="majorBidi"/>
          <w:sz w:val="32"/>
          <w:szCs w:val="32"/>
        </w:rPr>
      </w:pPr>
      <w:r w:rsidRPr="00461ECB">
        <w:rPr>
          <w:rFonts w:asciiTheme="majorBidi" w:eastAsia="EucrosiaUPCBold" w:hAnsiTheme="majorBidi" w:cstheme="majorBidi"/>
          <w:sz w:val="32"/>
          <w:szCs w:val="32"/>
          <w:cs/>
        </w:rPr>
        <w:t xml:space="preserve">การตัดจำหน่าย </w:t>
      </w:r>
    </w:p>
    <w:p w14:paraId="39A097CB" w14:textId="2D122D05" w:rsidR="001E26A7" w:rsidRPr="00461ECB" w:rsidRDefault="00F60876" w:rsidP="00CA39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C40F542" w14:textId="12312296" w:rsidR="002433CA" w:rsidRPr="00461ECB" w:rsidRDefault="002433CA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13B9CE84" w14:textId="3CCD59FF" w:rsidR="002433CA" w:rsidRPr="00461ECB" w:rsidRDefault="005A09E4" w:rsidP="00CA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1ED3A0B2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27A87228" w14:textId="22E74F22" w:rsidR="00860F63" w:rsidRPr="00461ECB" w:rsidRDefault="00860F63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ลูกหนี้การค้า</w:t>
      </w:r>
      <w:r w:rsidR="00C653DB"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และลูกหนี้</w:t>
      </w:r>
      <w:r w:rsidR="0042227B"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หมุนเวียน</w:t>
      </w:r>
      <w:r w:rsidR="00C653DB"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อื่น</w:t>
      </w:r>
    </w:p>
    <w:p w14:paraId="10334B63" w14:textId="52C4FBA1" w:rsidR="005A09E4" w:rsidRPr="00461ECB" w:rsidRDefault="005A09E4" w:rsidP="00CA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61ECB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วัดมูลค่าด้วยราคาของรายการหักค่าเผื่อผลขาดทุนด้านเครดิตที่คาดว่าจะเกิดขึ้น </w:t>
      </w:r>
      <w:r w:rsidR="00610AFB" w:rsidRPr="00461ECB">
        <w:rPr>
          <w:rFonts w:asciiTheme="majorBidi" w:hAnsiTheme="majorBidi" w:cstheme="majorBidi"/>
          <w:spacing w:val="-6"/>
          <w:sz w:val="32"/>
          <w:szCs w:val="32"/>
          <w:cs/>
        </w:rPr>
        <w:t>หนี้สูญจะถูกตัดจำหน่ายเมื่อ</w:t>
      </w:r>
      <w:r w:rsidR="00DC5819" w:rsidRPr="00461ECB">
        <w:rPr>
          <w:rFonts w:asciiTheme="majorBidi" w:hAnsiTheme="majorBidi" w:cstheme="majorBidi"/>
          <w:spacing w:val="-6"/>
          <w:sz w:val="32"/>
          <w:szCs w:val="32"/>
          <w:cs/>
        </w:rPr>
        <w:t>เกิดขึ้น</w:t>
      </w:r>
      <w:r w:rsidR="00D70DE6" w:rsidRPr="00461EC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10AFB" w:rsidRPr="00461ECB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4ED2B71B" w14:textId="4FD54B49" w:rsidR="00461ECB" w:rsidRPr="00461ECB" w:rsidRDefault="005A09E4" w:rsidP="00461E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</w:t>
      </w:r>
      <w:r w:rsidRPr="00887DCF">
        <w:rPr>
          <w:rFonts w:asciiTheme="majorBidi" w:hAnsiTheme="majorBidi" w:cstheme="majorBidi"/>
          <w:spacing w:val="-4"/>
          <w:sz w:val="32"/>
          <w:szCs w:val="32"/>
          <w:cs/>
        </w:rPr>
        <w:t>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โดยนำข้อมูลผลขาดทุนที่เกิดขึ้นในอดีต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 w:rsidR="00C653DB"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ๆ</w:t>
      </w:r>
      <w:r w:rsidR="3942301C"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0863A5D" w14:textId="2AADEB9A" w:rsidR="00860F63" w:rsidRPr="00461ECB" w:rsidRDefault="009F3D7A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สินค้าคงเหลือ</w:t>
      </w:r>
    </w:p>
    <w:p w14:paraId="484110B5" w14:textId="6AF53E50" w:rsidR="000A5079" w:rsidRDefault="000A5079" w:rsidP="00CB31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สินค้าคงเหลือ</w:t>
      </w:r>
      <w:r w:rsidR="007C7465">
        <w:rPr>
          <w:rFonts w:asciiTheme="majorBidi" w:hAnsiTheme="majorBidi" w:cstheme="majorBidi" w:hint="cs"/>
          <w:sz w:val="32"/>
          <w:szCs w:val="32"/>
          <w:cs/>
        </w:rPr>
        <w:t>วั</w:t>
      </w:r>
      <w:r>
        <w:rPr>
          <w:rFonts w:asciiTheme="majorBidi" w:hAnsiTheme="majorBidi" w:cstheme="majorBidi" w:hint="cs"/>
          <w:sz w:val="32"/>
          <w:szCs w:val="32"/>
          <w:cs/>
        </w:rPr>
        <w:t>ดมูลค่าด้วยราคาทุนหรือมูลค่าสุทธิที่จะได้รับแล้วแต่ราคาใดจะต่ำกว่าต้นทุนของสินค้าคำนวณโดยใช้วิธีถัวเฉลี่ยถ่วงน้ำหนัก</w:t>
      </w:r>
    </w:p>
    <w:p w14:paraId="514DC1F8" w14:textId="739A8063" w:rsidR="00D42A77" w:rsidRPr="00461ECB" w:rsidRDefault="00E66B18" w:rsidP="000A50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 w:rsidR="004B25B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46A195A9" w14:textId="29660DB6" w:rsidR="00D42A77" w:rsidRPr="00461ECB" w:rsidRDefault="00ED1E73" w:rsidP="00D42A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สินค้าสำเร็จรูปและสินค้าระหว่างผลิตที่ผลิตเองของบริษัทย่อย กรณีที่ต้นทุนสินค้าคำนวณโดยการใช้ต้นทุนมาตรฐานจะได้รับการปรับปรุงให้ใกล้เคียงกับราคาทุนถัวเฉลี่ยรวมการปันส่วนของ</w:t>
      </w:r>
      <w:r w:rsidR="00F9628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ค่าโสหุ้ยการผลิตอย่างเหมาะสม โดยคำนึงถึงระดับกำลังการผลิตตามปกติ</w:t>
      </w:r>
      <w:r w:rsidR="00D42A77" w:rsidRPr="00461E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0230AE25" w14:textId="413B721C" w:rsidR="0024454E" w:rsidRPr="00461ECB" w:rsidRDefault="0024454E" w:rsidP="00D42A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3FD0CFF" w14:textId="18A3AF9F" w:rsidR="002B5F03" w:rsidRPr="00461ECB" w:rsidRDefault="007A6373" w:rsidP="00D42A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ค่าเผื่อการลดมูลค่าสินค้าคงเหลือ จะถูกบันทึกสำหรับรายการที่คาดว่าจะไม่ได้ใช้หรือขายไม่ได้</w:t>
      </w:r>
      <w:r w:rsidR="009E3407">
        <w:rPr>
          <w:rFonts w:asciiTheme="majorBidi" w:hAnsiTheme="majorBidi" w:cstheme="majorBidi"/>
          <w:sz w:val="32"/>
          <w:szCs w:val="32"/>
        </w:rPr>
        <w:t xml:space="preserve"> </w:t>
      </w:r>
    </w:p>
    <w:p w14:paraId="61AD63AF" w14:textId="05D454F2" w:rsidR="000A16E2" w:rsidRPr="00461ECB" w:rsidRDefault="000A16E2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3651E4A1" w14:textId="129C4968" w:rsidR="000A16E2" w:rsidRPr="00461ECB" w:rsidRDefault="000A16E2" w:rsidP="00A37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</w:t>
      </w:r>
      <w:r w:rsidR="0069055E">
        <w:rPr>
          <w:rFonts w:asciiTheme="majorBidi" w:hAnsiTheme="majorBidi" w:cstheme="majorBidi"/>
          <w:sz w:val="32"/>
          <w:szCs w:val="32"/>
          <w:cs/>
        </w:rPr>
        <w:br/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การด้อยค่า </w:t>
      </w:r>
      <w:r w:rsidR="006315DD" w:rsidRPr="00461ECB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2A96EE27" w14:textId="4C313BD8" w:rsidR="0034796C" w:rsidRPr="00461ECB" w:rsidRDefault="00E804F0" w:rsidP="00A37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กลุ่มบริษัทไม่คิดค่าเสื่อมราคาสำหรับที่ดินและส่วนปรับปรุงที่ดิน</w:t>
      </w:r>
    </w:p>
    <w:p w14:paraId="27049BE9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EDA2AF" w14:textId="37C8A23C" w:rsidR="00E804F0" w:rsidRPr="00461ECB" w:rsidRDefault="00E804F0" w:rsidP="00A37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F018E84" w14:textId="00111673" w:rsidR="00860F63" w:rsidRPr="00461ECB" w:rsidRDefault="00860F63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28C43C95" w14:textId="6DA35212" w:rsidR="000B524C" w:rsidRPr="00461ECB" w:rsidRDefault="000B524C" w:rsidP="00A37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5617AFFD" w14:textId="47FAB090" w:rsidR="000B524C" w:rsidRPr="00461ECB" w:rsidRDefault="000B524C" w:rsidP="00A37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ราคาทุนรวมถึง</w:t>
      </w:r>
      <w:r w:rsidR="00915589" w:rsidRPr="00461ECB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  <w:r w:rsidR="00EF5164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ต้นทุนในการรื้อถอน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การขนย้าย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1764C9" w:rsidRPr="00461ECB">
        <w:rPr>
          <w:rFonts w:asciiTheme="majorBidi" w:hAnsiTheme="majorBidi" w:cstheme="majorBidi"/>
          <w:sz w:val="32"/>
          <w:szCs w:val="32"/>
          <w:cs/>
        </w:rPr>
        <w:t>และ</w:t>
      </w:r>
      <w:r w:rsidRPr="00461ECB">
        <w:rPr>
          <w:rFonts w:asciiTheme="majorBidi" w:hAnsiTheme="majorBidi" w:cstheme="majorBidi"/>
          <w:sz w:val="32"/>
          <w:szCs w:val="32"/>
          <w:cs/>
        </w:rPr>
        <w:t>การบูรณะสถานที่ตั้งของสินทรัพย์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</w:p>
    <w:p w14:paraId="2D51BEA9" w14:textId="6E20B182" w:rsidR="000B524C" w:rsidRPr="00461ECB" w:rsidRDefault="000B524C" w:rsidP="00A37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00AE80F5" w14:textId="600FF899" w:rsidR="000B524C" w:rsidRPr="00461ECB" w:rsidRDefault="000B524C" w:rsidP="00A37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i/>
          <w:iCs/>
          <w:sz w:val="32"/>
          <w:szCs w:val="32"/>
          <w:cs/>
        </w:rPr>
        <w:t>ต้นทุนที่เกิดขึ้นในภายหลัง</w:t>
      </w:r>
    </w:p>
    <w:p w14:paraId="4195E4A3" w14:textId="5E6B9CC6" w:rsidR="000B524C" w:rsidRPr="00461ECB" w:rsidRDefault="000B524C" w:rsidP="00F35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</w:t>
      </w:r>
      <w:r w:rsidR="00166A8F">
        <w:rPr>
          <w:rFonts w:asciiTheme="majorBidi" w:hAnsiTheme="majorBidi" w:cstheme="majorBidi"/>
          <w:sz w:val="32"/>
          <w:szCs w:val="32"/>
          <w:cs/>
        </w:rPr>
        <w:br/>
      </w:r>
      <w:r w:rsidRPr="00461ECB">
        <w:rPr>
          <w:rFonts w:asciiTheme="majorBidi" w:hAnsiTheme="majorBidi" w:cstheme="majorBidi"/>
          <w:sz w:val="32"/>
          <w:szCs w:val="32"/>
          <w:cs/>
        </w:rPr>
        <w:t>ตัดจำหน่ายตามมูลค่าตามบัญชี ต้นทุนที่เกิดขึ้นเป็นประจำในการซ่อมบำรุงที่ดิน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อาคารและอุปกรณ์จะรับรู้ในกำไรหรือขาดทุนเมื่อเกิดขึ้น</w:t>
      </w:r>
    </w:p>
    <w:p w14:paraId="354F7E4C" w14:textId="77777777" w:rsidR="000B524C" w:rsidRPr="00461ECB" w:rsidRDefault="000B524C" w:rsidP="00F35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61ECB">
        <w:rPr>
          <w:rFonts w:asciiTheme="majorBidi" w:hAnsiTheme="majorBidi" w:cstheme="majorBidi"/>
          <w:i/>
          <w:iCs/>
          <w:sz w:val="32"/>
          <w:szCs w:val="32"/>
          <w:cs/>
        </w:rPr>
        <w:t>ค่าเสื่อมราคา</w:t>
      </w:r>
    </w:p>
    <w:p w14:paraId="0762F2BF" w14:textId="0304EA81" w:rsidR="000B524C" w:rsidRPr="00461ECB" w:rsidRDefault="000B524C" w:rsidP="00F35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D17C7C" w:rsidRPr="00461ECB">
        <w:rPr>
          <w:rFonts w:asciiTheme="majorBidi" w:hAnsiTheme="majorBidi" w:cstheme="majorBidi"/>
          <w:sz w:val="32"/>
          <w:szCs w:val="32"/>
          <w:cs/>
        </w:rPr>
        <w:t>และส่วนปรับปรุงที่ดิน</w:t>
      </w:r>
      <w:r w:rsidRPr="00461ECB">
        <w:rPr>
          <w:rFonts w:asciiTheme="majorBidi" w:hAnsiTheme="majorBidi" w:cstheme="majorBidi"/>
          <w:sz w:val="32"/>
          <w:szCs w:val="32"/>
          <w:cs/>
        </w:rPr>
        <w:t>และสินทรัพย์ที่อยู่ระหว่างการก่อสร้าง</w:t>
      </w:r>
      <w:r w:rsidR="00D17C7C" w:rsidRPr="00461ECB">
        <w:rPr>
          <w:rFonts w:asciiTheme="majorBidi" w:hAnsiTheme="majorBidi" w:cstheme="majorBidi"/>
          <w:sz w:val="32"/>
          <w:szCs w:val="32"/>
          <w:cs/>
        </w:rPr>
        <w:t>และติดตั้ง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6CDEAAE1" w14:textId="43BF2C30" w:rsidR="00517492" w:rsidRPr="00461ECB" w:rsidRDefault="000B524C" w:rsidP="00DA1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810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350"/>
      </w:tblGrid>
      <w:tr w:rsidR="00860F63" w:rsidRPr="00461ECB" w14:paraId="6D4138EB" w14:textId="77777777" w:rsidTr="00DA1B17">
        <w:tc>
          <w:tcPr>
            <w:tcW w:w="4950" w:type="dxa"/>
          </w:tcPr>
          <w:p w14:paraId="354E614B" w14:textId="453C837B" w:rsidR="00860F63" w:rsidRPr="00461ECB" w:rsidRDefault="00220D0E" w:rsidP="00DA1B17">
            <w:pPr>
              <w:pStyle w:val="BodyText3"/>
              <w:tabs>
                <w:tab w:val="clear" w:pos="540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800" w:type="dxa"/>
          </w:tcPr>
          <w:p w14:paraId="1AF745DA" w14:textId="5A79A132" w:rsidR="00860F63" w:rsidRPr="00461ECB" w:rsidRDefault="003273DB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50" w:type="dxa"/>
          </w:tcPr>
          <w:p w14:paraId="1B3F7A3D" w14:textId="77777777" w:rsidR="00860F63" w:rsidRPr="00461ECB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220D0E" w:rsidRPr="00461ECB" w14:paraId="1980F9DD" w14:textId="77777777" w:rsidTr="00DA1B17">
        <w:tc>
          <w:tcPr>
            <w:tcW w:w="4950" w:type="dxa"/>
          </w:tcPr>
          <w:p w14:paraId="1942EFB4" w14:textId="7F82FD63" w:rsidR="00220D0E" w:rsidRPr="00461ECB" w:rsidRDefault="00220D0E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800" w:type="dxa"/>
          </w:tcPr>
          <w:p w14:paraId="37F29346" w14:textId="41E2B712" w:rsidR="00220D0E" w:rsidRPr="00461ECB" w:rsidRDefault="003273DB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20D0E" w:rsidRPr="00461E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20D0E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7008B7D3" w14:textId="61297659" w:rsidR="00220D0E" w:rsidRPr="00461ECB" w:rsidRDefault="00220D0E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220D0E" w:rsidRPr="00461ECB" w14:paraId="109EA12B" w14:textId="77777777" w:rsidTr="00DA1B17">
        <w:tc>
          <w:tcPr>
            <w:tcW w:w="4950" w:type="dxa"/>
          </w:tcPr>
          <w:p w14:paraId="5DAFF38D" w14:textId="1CDD97F4" w:rsidR="00220D0E" w:rsidRPr="00461ECB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ส่วนปรับปรุงสิทธิการเช่า</w:t>
            </w:r>
          </w:p>
        </w:tc>
        <w:tc>
          <w:tcPr>
            <w:tcW w:w="1800" w:type="dxa"/>
          </w:tcPr>
          <w:p w14:paraId="421F5C70" w14:textId="6284D8F0" w:rsidR="00220D0E" w:rsidRPr="00461ECB" w:rsidRDefault="0025064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="003273DB" w:rsidRPr="003273D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482A0F6D" w14:textId="3A909086" w:rsidR="00220D0E" w:rsidRPr="00461ECB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220D0E" w:rsidRPr="00461ECB" w14:paraId="7CE334B2" w14:textId="77777777" w:rsidTr="00DA1B17">
        <w:tc>
          <w:tcPr>
            <w:tcW w:w="4950" w:type="dxa"/>
          </w:tcPr>
          <w:p w14:paraId="7A318980" w14:textId="77777777" w:rsidR="00220D0E" w:rsidRPr="00461ECB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 เครื่องใช้และอุปกรณ์ใช้ในการดำเนินงาน</w:t>
            </w:r>
          </w:p>
        </w:tc>
        <w:tc>
          <w:tcPr>
            <w:tcW w:w="1800" w:type="dxa"/>
          </w:tcPr>
          <w:p w14:paraId="5974F6B3" w14:textId="12E8EF01" w:rsidR="00220D0E" w:rsidRPr="00461ECB" w:rsidRDefault="003273DB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77290CF6" w14:textId="77777777" w:rsidR="00220D0E" w:rsidRPr="00461ECB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220D0E" w:rsidRPr="00461ECB" w14:paraId="7348685A" w14:textId="77777777" w:rsidTr="00DA1B17">
        <w:tc>
          <w:tcPr>
            <w:tcW w:w="4950" w:type="dxa"/>
          </w:tcPr>
          <w:p w14:paraId="33699045" w14:textId="77777777" w:rsidR="00220D0E" w:rsidRPr="00461ECB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00" w:type="dxa"/>
          </w:tcPr>
          <w:p w14:paraId="73D0676D" w14:textId="7BF1086B" w:rsidR="00220D0E" w:rsidRPr="00461ECB" w:rsidRDefault="003273DB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20D0E" w:rsidRPr="00461E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20D0E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1D1CC1ED" w14:textId="77777777" w:rsidR="00220D0E" w:rsidRPr="00461ECB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220D0E" w:rsidRPr="00461ECB" w14:paraId="2EB36D0F" w14:textId="77777777" w:rsidTr="00DA1B17">
        <w:tc>
          <w:tcPr>
            <w:tcW w:w="4950" w:type="dxa"/>
          </w:tcPr>
          <w:p w14:paraId="3BD83AEF" w14:textId="77777777" w:rsidR="00220D0E" w:rsidRPr="00461ECB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00" w:type="dxa"/>
          </w:tcPr>
          <w:p w14:paraId="7159AE93" w14:textId="7CD1B1D3" w:rsidR="00220D0E" w:rsidRPr="00461ECB" w:rsidRDefault="003273DB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188B2FBF" w14:textId="77777777" w:rsidR="00220D0E" w:rsidRPr="00461ECB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DC7C934" w14:textId="776C2E48" w:rsidR="00B11341" w:rsidRPr="00461ECB" w:rsidRDefault="00F2146D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ค่าความนิยม</w:t>
      </w:r>
    </w:p>
    <w:p w14:paraId="3B826890" w14:textId="666D9C8A" w:rsidR="004F5FBF" w:rsidRDefault="00F2146D" w:rsidP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ค่าความนิยมวัดมูลค่าด้วยวิธีราคาทุนหักขาดทุนจากการด้อยค่าสะสม</w:t>
      </w:r>
      <w:r w:rsidR="004F5FB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3C33ED4D" w14:textId="76DDF163" w:rsidR="00F2146D" w:rsidRPr="00461ECB" w:rsidRDefault="00F2146D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สินทรัพย์ไม่มีตัวตนอื่น</w:t>
      </w:r>
    </w:p>
    <w:p w14:paraId="0424276E" w14:textId="77777777" w:rsidR="00E12DB8" w:rsidRPr="0056049D" w:rsidRDefault="00FB4429" w:rsidP="00C54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56049D">
        <w:rPr>
          <w:rFonts w:asciiTheme="majorBidi" w:hAnsiTheme="majorBidi" w:cstheme="majorBidi"/>
          <w:spacing w:val="-10"/>
          <w:sz w:val="32"/>
          <w:szCs w:val="32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="006D68A4" w:rsidRPr="0056049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841C6" w:rsidRPr="0056049D">
        <w:rPr>
          <w:rFonts w:asciiTheme="majorBidi" w:hAnsiTheme="majorBidi" w:cstheme="majorBidi"/>
          <w:spacing w:val="-10"/>
          <w:sz w:val="32"/>
          <w:szCs w:val="32"/>
        </w:rPr>
        <w:t>(</w:t>
      </w:r>
      <w:r w:rsidR="001841C6" w:rsidRPr="0056049D">
        <w:rPr>
          <w:rFonts w:asciiTheme="majorBidi" w:hAnsiTheme="majorBidi" w:cstheme="majorBidi"/>
          <w:spacing w:val="-10"/>
          <w:sz w:val="32"/>
          <w:szCs w:val="32"/>
          <w:cs/>
        </w:rPr>
        <w:t>ถ้ามี</w:t>
      </w:r>
      <w:r w:rsidR="001841C6" w:rsidRPr="0056049D">
        <w:rPr>
          <w:rFonts w:asciiTheme="majorBidi" w:hAnsiTheme="majorBidi" w:cstheme="majorBidi"/>
          <w:spacing w:val="-10"/>
          <w:sz w:val="32"/>
          <w:szCs w:val="32"/>
        </w:rPr>
        <w:t>)</w:t>
      </w:r>
      <w:r w:rsidRPr="0056049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</w:p>
    <w:p w14:paraId="02106FC2" w14:textId="77777777" w:rsidR="00713477" w:rsidRPr="00713477" w:rsidRDefault="00F2146D" w:rsidP="00E12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108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713477">
        <w:rPr>
          <w:rFonts w:asciiTheme="majorBidi" w:hAnsiTheme="majorBidi" w:cstheme="majorBidi"/>
          <w:spacing w:val="-12"/>
          <w:sz w:val="32"/>
          <w:szCs w:val="32"/>
          <w:cs/>
        </w:rPr>
        <w:t>สินทรัพย์ไม่มีตัวตนอื่น</w:t>
      </w:r>
      <w:r w:rsidR="00C229B4" w:rsidRPr="00713477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713477">
        <w:rPr>
          <w:rFonts w:asciiTheme="majorBidi" w:hAnsiTheme="majorBidi" w:cstheme="majorBidi"/>
          <w:spacing w:val="-12"/>
          <w:sz w:val="32"/>
          <w:szCs w:val="32"/>
          <w:cs/>
        </w:rPr>
        <w:t xml:space="preserve">ๆ วัดมูลค่าด้วยราคาทุนหักค่าตัดจำหน่ายสะสมและขาดทุนจากการด้อยค่า </w:t>
      </w:r>
      <w:r w:rsidR="00BE705C" w:rsidRPr="00713477">
        <w:rPr>
          <w:rFonts w:asciiTheme="majorBidi" w:hAnsiTheme="majorBidi" w:cstheme="majorBidi" w:hint="cs"/>
          <w:spacing w:val="-12"/>
          <w:sz w:val="32"/>
          <w:szCs w:val="32"/>
          <w:cs/>
        </w:rPr>
        <w:t>(ถ้ามี)</w:t>
      </w:r>
    </w:p>
    <w:p w14:paraId="1ACA6FDC" w14:textId="12B29F5F" w:rsidR="002924DB" w:rsidRPr="00461ECB" w:rsidRDefault="00F2146D" w:rsidP="00E12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D152A99" w14:textId="5335C3C0" w:rsidR="00484C39" w:rsidRPr="00461ECB" w:rsidRDefault="00484C39" w:rsidP="00C54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080"/>
        <w:jc w:val="both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650" w:type="dxa"/>
        <w:tblInd w:w="990" w:type="dxa"/>
        <w:tblLook w:val="01E0" w:firstRow="1" w:lastRow="1" w:firstColumn="1" w:lastColumn="1" w:noHBand="0" w:noVBand="0"/>
      </w:tblPr>
      <w:tblGrid>
        <w:gridCol w:w="4483"/>
        <w:gridCol w:w="2177"/>
        <w:gridCol w:w="990"/>
      </w:tblGrid>
      <w:tr w:rsidR="00920C66" w:rsidRPr="00461ECB" w14:paraId="7EFCF166" w14:textId="77777777" w:rsidTr="00C5415E">
        <w:tc>
          <w:tcPr>
            <w:tcW w:w="4483" w:type="dxa"/>
          </w:tcPr>
          <w:p w14:paraId="748FAD53" w14:textId="77777777" w:rsidR="008509E7" w:rsidRPr="00461ECB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2177" w:type="dxa"/>
          </w:tcPr>
          <w:p w14:paraId="46F94CBA" w14:textId="6E5C102E" w:rsidR="008509E7" w:rsidRPr="00461ECB" w:rsidRDefault="003273DB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90" w:type="dxa"/>
          </w:tcPr>
          <w:p w14:paraId="650153E9" w14:textId="77777777" w:rsidR="008509E7" w:rsidRPr="00461ECB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20C66" w:rsidRPr="00461ECB" w14:paraId="56F852F9" w14:textId="77777777" w:rsidTr="00C5415E">
        <w:tc>
          <w:tcPr>
            <w:tcW w:w="4483" w:type="dxa"/>
          </w:tcPr>
          <w:p w14:paraId="48C5DB80" w14:textId="77777777" w:rsidR="008509E7" w:rsidRPr="00461ECB" w:rsidRDefault="00CC1D4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สัญญา</w:t>
            </w:r>
            <w:proofErr w:type="spellStart"/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แฟ</w:t>
            </w:r>
            <w:proofErr w:type="spellEnd"/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รนไช</w:t>
            </w:r>
            <w:proofErr w:type="spellStart"/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2177" w:type="dxa"/>
          </w:tcPr>
          <w:p w14:paraId="6982AAAB" w14:textId="703E0AA6" w:rsidR="008509E7" w:rsidRPr="00461ECB" w:rsidRDefault="003273DB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764E1" w:rsidRPr="00461EC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990" w:type="dxa"/>
          </w:tcPr>
          <w:p w14:paraId="54DA54E9" w14:textId="77777777" w:rsidR="008509E7" w:rsidRPr="00461ECB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20C66" w:rsidRPr="00461ECB" w14:paraId="13A72798" w14:textId="77777777" w:rsidTr="00C5415E">
        <w:tc>
          <w:tcPr>
            <w:tcW w:w="4483" w:type="dxa"/>
          </w:tcPr>
          <w:p w14:paraId="0F93FC9E" w14:textId="77777777" w:rsidR="008509E7" w:rsidRPr="00461ECB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ค่าสิทธิบัต</w:t>
            </w:r>
            <w:r w:rsidR="00CC1D40"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ร</w:t>
            </w:r>
          </w:p>
        </w:tc>
        <w:tc>
          <w:tcPr>
            <w:tcW w:w="2177" w:type="dxa"/>
          </w:tcPr>
          <w:p w14:paraId="3B4EEAED" w14:textId="7BD89FEF" w:rsidR="008509E7" w:rsidRPr="00461ECB" w:rsidRDefault="003273DB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C1D40" w:rsidRPr="00461EC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990" w:type="dxa"/>
          </w:tcPr>
          <w:p w14:paraId="5D976268" w14:textId="77777777" w:rsidR="008509E7" w:rsidRPr="00461ECB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9380D11" w14:textId="2EBFD05E" w:rsidR="00866283" w:rsidRPr="00461ECB" w:rsidRDefault="00866283" w:rsidP="0067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ค่าตัดจำหน่ายสัญญา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>บันทึกในค่าใช้จ่ายในการขาย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ค่าตัดจำหน่ายของสินทรัพย์ไม่มีตัวตนอื่นบันทึกในค่าใช้จ่ายในการบริหา</w:t>
      </w:r>
      <w:r w:rsidR="00E804F0" w:rsidRPr="00461ECB">
        <w:rPr>
          <w:rFonts w:asciiTheme="majorBidi" w:hAnsiTheme="majorBidi" w:cstheme="majorBidi"/>
          <w:sz w:val="32"/>
          <w:szCs w:val="32"/>
          <w:cs/>
        </w:rPr>
        <w:t>ร</w:t>
      </w:r>
    </w:p>
    <w:p w14:paraId="119A39B1" w14:textId="77777777" w:rsidR="004E3224" w:rsidRPr="00461ECB" w:rsidRDefault="004E3224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สัญญาเช่า</w:t>
      </w:r>
    </w:p>
    <w:p w14:paraId="2F375551" w14:textId="7335FA71" w:rsidR="00CE4C37" w:rsidRPr="00461ECB" w:rsidRDefault="00CE4C37" w:rsidP="0067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42EA294" w14:textId="42E1CBD3" w:rsidR="00CE4C37" w:rsidRPr="00461ECB" w:rsidRDefault="00CE4C37" w:rsidP="0067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หรือวันที่มีการเปลี่ยนแปลงสัญญาเช่า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กลุ่มบริษัทเลือกที่จะไม่แยกส่วนประกอบที่</w:t>
      </w:r>
      <w:r w:rsidR="00DA129F">
        <w:rPr>
          <w:rFonts w:asciiTheme="majorBidi" w:hAnsiTheme="majorBidi" w:cstheme="majorBidi"/>
          <w:sz w:val="32"/>
          <w:szCs w:val="32"/>
        </w:rPr>
        <w:t xml:space="preserve">       </w:t>
      </w:r>
      <w:r w:rsidRPr="00461ECB">
        <w:rPr>
          <w:rFonts w:asciiTheme="majorBidi" w:hAnsiTheme="majorBidi" w:cstheme="majorBidi"/>
          <w:sz w:val="32"/>
          <w:szCs w:val="32"/>
          <w:cs/>
        </w:rPr>
        <w:t>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BA950CE" w14:textId="1CAEB1AD" w:rsidR="00CE4C37" w:rsidRDefault="00CE4C37" w:rsidP="0067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68C84FD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BE9D67" w14:textId="5BF02371" w:rsidR="00CE4C37" w:rsidRPr="00461ECB" w:rsidRDefault="00CE4C37" w:rsidP="0067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966B07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817823" w:rsidRPr="00461ECB">
        <w:rPr>
          <w:rFonts w:asciiTheme="majorBidi" w:hAnsiTheme="majorBidi" w:cstheme="majorBidi"/>
          <w:sz w:val="32"/>
          <w:szCs w:val="32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</w:t>
      </w:r>
      <w:r w:rsidR="00C37115" w:rsidRPr="00461ECB">
        <w:rPr>
          <w:rFonts w:asciiTheme="majorBidi" w:hAnsiTheme="majorBidi" w:cstheme="majorBidi"/>
          <w:sz w:val="32"/>
          <w:szCs w:val="32"/>
          <w:cs/>
        </w:rPr>
        <w:br/>
      </w:r>
      <w:r w:rsidR="00817823" w:rsidRPr="00461ECB">
        <w:rPr>
          <w:rFonts w:asciiTheme="majorBidi" w:hAnsiTheme="majorBidi" w:cstheme="majorBidi"/>
          <w:sz w:val="32"/>
          <w:szCs w:val="32"/>
          <w:cs/>
        </w:rPr>
        <w:t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EDD7541" w14:textId="0D0DC120" w:rsidR="00C22356" w:rsidRPr="00461ECB" w:rsidRDefault="00CE4C37" w:rsidP="00AB5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EF5164" w:rsidRPr="00461ECB">
        <w:rPr>
          <w:rFonts w:asciiTheme="majorBidi" w:hAnsiTheme="majorBidi" w:cstheme="majorBidi"/>
          <w:sz w:val="32"/>
          <w:szCs w:val="32"/>
          <w:cs/>
        </w:rPr>
        <w:t xml:space="preserve"> กลุ่มบริษัทใช้อัตราดอกเบี้ยเงินกู้ยืมส่วนเพิ่มของกลุ่มบริษัท</w:t>
      </w:r>
      <w:r w:rsidR="00966B07" w:rsidRPr="00461ECB">
        <w:rPr>
          <w:rFonts w:asciiTheme="majorBidi" w:hAnsiTheme="majorBidi" w:cstheme="majorBidi"/>
          <w:sz w:val="32"/>
          <w:szCs w:val="32"/>
          <w:cs/>
        </w:rPr>
        <w:t>ในการคิดลดเป็นมูลค่าปัจจุบัน</w:t>
      </w:r>
      <w:r w:rsidR="00D376C7"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</w:p>
    <w:p w14:paraId="1AB20D7B" w14:textId="6EB068E2" w:rsidR="00375D7B" w:rsidRPr="00461ECB" w:rsidRDefault="00CE4C37" w:rsidP="0029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="00DD4F69"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6DB9D59" w14:textId="07409A6D" w:rsidR="00685D61" w:rsidRPr="00461ECB" w:rsidRDefault="00BF3652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E69533D" w14:textId="27CF8C1A" w:rsidR="00612E89" w:rsidRPr="00461ECB" w:rsidRDefault="00612E89" w:rsidP="0030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</w:t>
      </w:r>
      <w:r w:rsidR="009419EC">
        <w:rPr>
          <w:rFonts w:asciiTheme="majorBidi" w:hAnsiTheme="majorBidi" w:cstheme="majorBidi"/>
          <w:sz w:val="32"/>
          <w:szCs w:val="32"/>
        </w:rPr>
        <w:br/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106A76F3" w14:textId="67D5A659" w:rsidR="00612E89" w:rsidRDefault="00612E89" w:rsidP="0030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EF5164"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</w:t>
      </w:r>
      <w:r w:rsidR="00817823" w:rsidRPr="00461ECB">
        <w:rPr>
          <w:rFonts w:asciiTheme="majorBidi" w:hAnsiTheme="majorBidi" w:cstheme="majorBidi"/>
          <w:sz w:val="32"/>
          <w:szCs w:val="32"/>
          <w:cs/>
        </w:rPr>
        <w:t>คำนวณโดย</w:t>
      </w:r>
      <w:r w:rsidR="008C1EE0" w:rsidRPr="00461ECB">
        <w:rPr>
          <w:rFonts w:asciiTheme="majorBidi" w:hAnsiTheme="majorBidi" w:cstheme="majorBidi"/>
          <w:sz w:val="32"/>
          <w:szCs w:val="32"/>
          <w:cs/>
        </w:rPr>
        <w:t>ใช้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="002901F7">
        <w:rPr>
          <w:rFonts w:asciiTheme="majorBidi" w:hAnsiTheme="majorBidi" w:cstheme="majorBidi" w:hint="cs"/>
          <w:sz w:val="32"/>
          <w:szCs w:val="32"/>
          <w:cs/>
        </w:rPr>
        <w:t>หรือหน่วย</w:t>
      </w:r>
      <w:r w:rsidR="00527C26">
        <w:rPr>
          <w:rFonts w:asciiTheme="majorBidi" w:hAnsiTheme="majorBidi" w:cstheme="majorBidi" w:hint="cs"/>
          <w:sz w:val="32"/>
          <w:szCs w:val="32"/>
          <w:cs/>
        </w:rPr>
        <w:t>สินทรัพย์ที่ก่อ</w:t>
      </w:r>
      <w:r w:rsidR="000124CB">
        <w:rPr>
          <w:rFonts w:asciiTheme="majorBidi" w:hAnsiTheme="majorBidi" w:cstheme="majorBidi" w:hint="cs"/>
          <w:sz w:val="32"/>
          <w:szCs w:val="32"/>
          <w:cs/>
        </w:rPr>
        <w:t>ให้เกิดเงินสด</w:t>
      </w:r>
    </w:p>
    <w:p w14:paraId="7E606B73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38E300" w14:textId="77D696B4" w:rsidR="00612E89" w:rsidRPr="00461ECB" w:rsidRDefault="00612E89" w:rsidP="0030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F9747F5" w14:textId="77777777" w:rsidR="00860F63" w:rsidRPr="00461ECB" w:rsidRDefault="00860F63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ผลประโยชน์ของพนักงาน </w:t>
      </w:r>
    </w:p>
    <w:p w14:paraId="1276CEC3" w14:textId="77777777" w:rsidR="00612E89" w:rsidRPr="00461ECB" w:rsidRDefault="00612E89" w:rsidP="0030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2AA495DA" w14:textId="77777777" w:rsidR="00855C1E" w:rsidRDefault="00612E89" w:rsidP="00855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BDFBBE0" w14:textId="42C8C118" w:rsidR="00612E89" w:rsidRPr="00461ECB" w:rsidRDefault="00612E89" w:rsidP="00855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โครงการผลประโยชน์ที่กำหนดไว้</w:t>
      </w:r>
    </w:p>
    <w:p w14:paraId="2137247E" w14:textId="520531B3" w:rsidR="00612E89" w:rsidRPr="00461ECB" w:rsidRDefault="00612E89" w:rsidP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092CC7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</w:t>
      </w:r>
      <w:r w:rsidR="00944CA3">
        <w:rPr>
          <w:rFonts w:asciiTheme="majorBidi" w:hAnsiTheme="majorBidi" w:cstheme="majorBidi"/>
          <w:sz w:val="32"/>
          <w:szCs w:val="32"/>
          <w:cs/>
        </w:rPr>
        <w:br/>
      </w:r>
      <w:r w:rsidRPr="00ED4919">
        <w:rPr>
          <w:rFonts w:asciiTheme="majorBidi" w:hAnsiTheme="majorBidi" w:cstheme="majorBidi"/>
          <w:spacing w:val="-6"/>
          <w:sz w:val="32"/>
          <w:szCs w:val="32"/>
          <w:cs/>
        </w:rPr>
        <w:t>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EB76974" w14:textId="7D97CBAA" w:rsidR="00612E89" w:rsidRPr="00461ECB" w:rsidRDefault="00612E89" w:rsidP="0030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ในการวัดมูลค่าใหม่ของหนี้สินผลประโยชน์ที่กำหนดไว้สุทธิ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E93712">
        <w:rPr>
          <w:rFonts w:asciiTheme="majorBidi" w:hAnsiTheme="majorBidi" w:cstheme="majorBidi"/>
          <w:sz w:val="32"/>
          <w:szCs w:val="32"/>
          <w:cs/>
        </w:rPr>
        <w:br/>
      </w: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092CC7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ๆ</w:t>
      </w:r>
      <w:r w:rsidR="006D55D8">
        <w:rPr>
          <w:rFonts w:asciiTheme="majorBidi" w:hAnsiTheme="majorBidi" w:cstheme="majorBidi"/>
          <w:sz w:val="32"/>
          <w:szCs w:val="32"/>
        </w:rPr>
        <w:t xml:space="preserve">       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092CC7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ๆ ที่เกี่ยวข้องกับโครงการผลประโยชน์รับรู้ในกำไรหรือขาดทุน</w:t>
      </w:r>
    </w:p>
    <w:p w14:paraId="2E0ECA92" w14:textId="26DF36E9" w:rsidR="00B32B9A" w:rsidRPr="00461ECB" w:rsidRDefault="00FC0516" w:rsidP="00855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053B43E" w14:textId="7BB5956E" w:rsidR="00987B6A" w:rsidRPr="00461ECB" w:rsidRDefault="00817823" w:rsidP="00A1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ผลประโยชน์เมื่อเลิกจ้าง</w:t>
      </w:r>
    </w:p>
    <w:p w14:paraId="35DC1798" w14:textId="6CAC2436" w:rsidR="004F5FBF" w:rsidRDefault="00612E89" w:rsidP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3273DB" w:rsidRPr="003273DB">
        <w:rPr>
          <w:rFonts w:asciiTheme="majorBidi" w:hAnsiTheme="majorBidi" w:cstheme="majorBidi"/>
          <w:sz w:val="32"/>
          <w:szCs w:val="32"/>
        </w:rPr>
        <w:t>12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เดือนนับจาก</w:t>
      </w:r>
      <w:r w:rsidR="00743F24">
        <w:rPr>
          <w:rFonts w:asciiTheme="majorBidi" w:hAnsiTheme="majorBidi" w:cstheme="majorBidi"/>
          <w:sz w:val="32"/>
          <w:szCs w:val="32"/>
        </w:rPr>
        <w:t xml:space="preserve">  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วันสิ้นรอบระยะเวลารายงาน ผลประโยชน์เมื่อเลิกจ้างจะถูกคิดลดกระแสเงินสด </w:t>
      </w:r>
      <w:r w:rsidR="004F5FB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3C772E" w14:textId="0252999F" w:rsidR="00817823" w:rsidRPr="00461ECB" w:rsidRDefault="00817823" w:rsidP="00A1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>ผลประโยชน์ระยะสั้นของพนักงาน</w:t>
      </w:r>
    </w:p>
    <w:p w14:paraId="353E942D" w14:textId="1690F4E5" w:rsidR="00612E89" w:rsidRPr="00461ECB" w:rsidRDefault="00612E89" w:rsidP="00855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หนี้สินรับรู้ด้วย</w:t>
      </w:r>
      <w:r w:rsidR="003C266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61ECB">
        <w:rPr>
          <w:rFonts w:asciiTheme="majorBidi" w:hAnsiTheme="majorBidi" w:cstheme="majorBidi"/>
          <w:sz w:val="32"/>
          <w:szCs w:val="32"/>
          <w:cs/>
        </w:rPr>
        <w:t>มูลค่าที่คาดว่าจะจ่ายชำระ หากกลุ่มบริษัทมีภาระผูกพันตาม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ก</w:t>
      </w:r>
      <w:r w:rsidR="00ED4919">
        <w:rPr>
          <w:rFonts w:asciiTheme="majorBidi" w:hAnsiTheme="majorBidi" w:cstheme="majorBidi" w:hint="cs"/>
          <w:sz w:val="32"/>
          <w:szCs w:val="32"/>
          <w:cs/>
        </w:rPr>
        <w:t>ฏ</w:t>
      </w:r>
      <w:r w:rsidRPr="00461ECB">
        <w:rPr>
          <w:rFonts w:asciiTheme="majorBidi" w:hAnsiTheme="majorBidi" w:cstheme="majorBidi"/>
          <w:sz w:val="32"/>
          <w:szCs w:val="32"/>
          <w:cs/>
        </w:rPr>
        <w:t>หมาย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>หรือภาระผูกพันโดยอนุมาน</w:t>
      </w:r>
      <w:r w:rsidR="00743F24">
        <w:rPr>
          <w:rFonts w:asciiTheme="majorBidi" w:hAnsiTheme="majorBidi" w:cstheme="majorBidi"/>
          <w:sz w:val="32"/>
          <w:szCs w:val="32"/>
        </w:rPr>
        <w:t xml:space="preserve">     </w:t>
      </w:r>
      <w:r w:rsidRPr="00461ECB">
        <w:rPr>
          <w:rFonts w:asciiTheme="majorBidi" w:hAnsiTheme="majorBidi" w:cstheme="majorBidi"/>
          <w:sz w:val="32"/>
          <w:szCs w:val="32"/>
          <w:cs/>
        </w:rPr>
        <w:t>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</w:p>
    <w:p w14:paraId="58C27173" w14:textId="5CE1E957" w:rsidR="002433CA" w:rsidRPr="00461ECB" w:rsidRDefault="002433CA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ประมาณการหนี้สิน</w:t>
      </w:r>
    </w:p>
    <w:p w14:paraId="34218F28" w14:textId="0CA2B6CE" w:rsidR="00CA5489" w:rsidRPr="00461ECB" w:rsidRDefault="002230A4" w:rsidP="00A1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</w:t>
      </w:r>
      <w:r w:rsidR="00743F24">
        <w:rPr>
          <w:rFonts w:asciiTheme="majorBidi" w:hAnsiTheme="majorBidi" w:cstheme="majorBidi"/>
          <w:sz w:val="32"/>
          <w:szCs w:val="32"/>
        </w:rPr>
        <w:t xml:space="preserve">   </w:t>
      </w:r>
      <w:r w:rsidRPr="00461ECB">
        <w:rPr>
          <w:rFonts w:asciiTheme="majorBidi" w:hAnsiTheme="majorBidi" w:cstheme="majorBidi"/>
          <w:sz w:val="32"/>
          <w:szCs w:val="32"/>
          <w:cs/>
        </w:rPr>
        <w:t>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1D6FB387" w14:textId="66FF5B32" w:rsidR="00BF3652" w:rsidRPr="00461ECB" w:rsidRDefault="00BF3652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การวัดมูลค่ายุติธรรม</w:t>
      </w:r>
    </w:p>
    <w:p w14:paraId="4DC88254" w14:textId="3A42BD64" w:rsidR="002230A4" w:rsidRPr="00461ECB" w:rsidDel="001A6CC8" w:rsidRDefault="002230A4" w:rsidP="00A0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 w:rsidDel="001A6CC8">
        <w:rPr>
          <w:rFonts w:asciiTheme="majorBidi" w:hAnsiTheme="majorBidi" w:cstheme="majorBidi"/>
          <w:sz w:val="32"/>
          <w:szCs w:val="32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05DADE1" w14:textId="631C4CF9" w:rsidR="002230A4" w:rsidRPr="00461ECB" w:rsidDel="001A6CC8" w:rsidRDefault="002230A4" w:rsidP="00A0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 w:rsidDel="001A6CC8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การวัดมูลค่ายุติธรรมของสินทรัพย์หรือหนี้สิน</w:t>
      </w:r>
      <w:r w:rsidRPr="00461ECB" w:rsidDel="001A6CC8">
        <w:rPr>
          <w:rFonts w:asciiTheme="majorBidi" w:hAnsiTheme="majorBidi" w:cstheme="majorBidi"/>
          <w:sz w:val="32"/>
          <w:szCs w:val="32"/>
        </w:rPr>
        <w:t xml:space="preserve"> </w:t>
      </w:r>
      <w:r w:rsidRPr="00461ECB" w:rsidDel="001A6CC8">
        <w:rPr>
          <w:rFonts w:asciiTheme="majorBidi" w:hAnsiTheme="majorBidi" w:cstheme="majorBidi"/>
          <w:sz w:val="32"/>
          <w:szCs w:val="32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61ECB" w:rsidDel="001A6CC8">
        <w:rPr>
          <w:rFonts w:asciiTheme="majorBidi" w:hAnsiTheme="majorBidi" w:cstheme="majorBidi"/>
          <w:sz w:val="32"/>
          <w:szCs w:val="32"/>
        </w:rPr>
        <w:t xml:space="preserve"> </w:t>
      </w:r>
      <w:r w:rsidRPr="00461ECB" w:rsidDel="001A6CC8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2719EB86" w14:textId="6F789CB3" w:rsidR="00303E35" w:rsidRPr="00461ECB" w:rsidRDefault="002230A4" w:rsidP="00306AD8">
      <w:pPr>
        <w:pStyle w:val="block"/>
        <w:numPr>
          <w:ilvl w:val="0"/>
          <w:numId w:val="20"/>
        </w:numPr>
        <w:spacing w:before="240" w:after="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 w:rsidDel="001A6CC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ข้อมูลระดับ 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1</w:t>
      </w:r>
      <w:r w:rsidRPr="00461ECB" w:rsidDel="001A6CC8">
        <w:rPr>
          <w:rFonts w:asciiTheme="majorBidi" w:hAnsiTheme="majorBidi" w:cstheme="majorBidi"/>
          <w:sz w:val="32"/>
          <w:szCs w:val="32"/>
          <w:lang w:val="en-US" w:bidi="th-TH"/>
        </w:rPr>
        <w:t xml:space="preserve">  </w:t>
      </w:r>
      <w:r w:rsidRPr="00461ECB" w:rsidDel="001A6CC8">
        <w:rPr>
          <w:rFonts w:asciiTheme="majorBidi" w:hAnsiTheme="majorBidi" w:cstheme="majorBidi"/>
          <w:sz w:val="32"/>
          <w:szCs w:val="32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B189315" w14:textId="57389D6A" w:rsidR="002230A4" w:rsidRPr="00461ECB" w:rsidDel="001A6CC8" w:rsidRDefault="002230A4" w:rsidP="00A0286B">
      <w:pPr>
        <w:pStyle w:val="block"/>
        <w:numPr>
          <w:ilvl w:val="0"/>
          <w:numId w:val="20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461ECB" w:rsidDel="001A6CC8">
        <w:rPr>
          <w:rFonts w:asciiTheme="majorBidi" w:hAnsiTheme="majorBidi" w:cstheme="majorBidi"/>
          <w:sz w:val="32"/>
          <w:szCs w:val="32"/>
          <w:cs/>
          <w:lang w:val="en-US" w:bidi="th-TH"/>
        </w:rPr>
        <w:t>ข้อมูลระดับ</w:t>
      </w:r>
      <w:r w:rsidR="005F0BB4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2</w:t>
      </w:r>
      <w:r w:rsidRPr="00461ECB" w:rsidDel="001A6CC8">
        <w:rPr>
          <w:rFonts w:asciiTheme="majorBidi" w:hAnsiTheme="majorBidi" w:cstheme="majorBidi"/>
          <w:sz w:val="32"/>
          <w:szCs w:val="32"/>
          <w:lang w:val="en-US" w:bidi="th-TH"/>
        </w:rPr>
        <w:t xml:space="preserve">  </w:t>
      </w:r>
      <w:r w:rsidRPr="00461ECB" w:rsidDel="001A6CC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1</w:t>
      </w:r>
    </w:p>
    <w:p w14:paraId="38CF68F1" w14:textId="0314673A" w:rsidR="002230A4" w:rsidRPr="00461ECB" w:rsidDel="001A6CC8" w:rsidRDefault="002230A4" w:rsidP="002924DB">
      <w:pPr>
        <w:pStyle w:val="block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461ECB" w:rsidDel="001A6CC8">
        <w:rPr>
          <w:rFonts w:asciiTheme="majorBidi" w:hAnsiTheme="majorBidi" w:cstheme="majorBidi"/>
          <w:sz w:val="32"/>
          <w:szCs w:val="32"/>
          <w:cs/>
          <w:lang w:val="en-US" w:bidi="th-TH"/>
        </w:rPr>
        <w:t>ข้อมูลระดับ</w:t>
      </w:r>
      <w:r w:rsidRPr="00461ECB" w:rsidDel="001A6CC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3</w:t>
      </w:r>
      <w:r w:rsidRPr="00461ECB" w:rsidDel="001A6CC8">
        <w:rPr>
          <w:rFonts w:asciiTheme="majorBidi" w:hAnsiTheme="majorBidi" w:cstheme="majorBidi"/>
          <w:sz w:val="32"/>
          <w:szCs w:val="32"/>
          <w:lang w:val="en-US" w:bidi="th-TH"/>
        </w:rPr>
        <w:t xml:space="preserve">  </w:t>
      </w:r>
      <w:r w:rsidRPr="00461ECB" w:rsidDel="001A6CC8">
        <w:rPr>
          <w:rFonts w:asciiTheme="majorBidi" w:hAnsiTheme="majorBidi" w:cstheme="majorBidi"/>
          <w:sz w:val="32"/>
          <w:szCs w:val="32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99D01D9" w14:textId="6FFF70F0" w:rsidR="002230A4" w:rsidRPr="00461ECB" w:rsidRDefault="002230A4" w:rsidP="00A0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 w:rsidDel="001A6CC8">
        <w:rPr>
          <w:rFonts w:asciiTheme="majorBidi" w:hAnsiTheme="majorBidi" w:cstheme="majorBidi"/>
          <w:sz w:val="32"/>
          <w:szCs w:val="32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D714749" w14:textId="20B6F1D2" w:rsidR="00461ECB" w:rsidRDefault="002230A4" w:rsidP="00A0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 w:rsidDel="001A6CC8">
        <w:rPr>
          <w:rFonts w:asciiTheme="majorBidi" w:hAnsiTheme="majorBidi" w:cstheme="majorBidi"/>
          <w:sz w:val="32"/>
          <w:szCs w:val="32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32C77C85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1C457C55" w14:textId="2DF5338D" w:rsidR="00817823" w:rsidRPr="00461ECB" w:rsidRDefault="00817823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หุ้นทุนซื้อคืน</w:t>
      </w:r>
    </w:p>
    <w:p w14:paraId="53D0938E" w14:textId="4E39C2E9" w:rsidR="00817823" w:rsidRPr="00461ECB" w:rsidRDefault="00817823" w:rsidP="00D7439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1C2135A2" w14:textId="6A805232" w:rsidR="007D6ED0" w:rsidRPr="00461ECB" w:rsidRDefault="00690F03" w:rsidP="008969A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การรับรู้รายได้</w:t>
      </w:r>
    </w:p>
    <w:p w14:paraId="6E6CE3D9" w14:textId="20928819" w:rsidR="005A26BC" w:rsidRPr="00461ECB" w:rsidRDefault="009E3E90" w:rsidP="00D7439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รายได้จากการขายและบริการ</w:t>
      </w:r>
    </w:p>
    <w:p w14:paraId="45504A9B" w14:textId="7AF12079" w:rsidR="00C22356" w:rsidRPr="00461ECB" w:rsidRDefault="005A26BC" w:rsidP="00AB5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9E3E90" w:rsidRPr="00461ECB">
        <w:rPr>
          <w:rFonts w:asciiTheme="majorBidi" w:hAnsiTheme="majorBidi" w:cstheme="majorBidi"/>
          <w:sz w:val="32"/>
          <w:szCs w:val="32"/>
          <w:cs/>
        </w:rPr>
        <w:t>ส่วนใหญ่ประกอบด้วยรายได้จากการขายอาหารและเครื่องดื่ม ซึ่งรับรู้เมื่อได้ส่งมอบสินค้าและให้บริการแล้ว รายได้จากการขายแสดงมูลค่าตามราคาในใบกำกับสินค้าโดย</w:t>
      </w:r>
      <w:r w:rsidR="006D55D8">
        <w:rPr>
          <w:rFonts w:asciiTheme="majorBidi" w:hAnsiTheme="majorBidi" w:cstheme="majorBidi"/>
          <w:sz w:val="32"/>
          <w:szCs w:val="32"/>
        </w:rPr>
        <w:t xml:space="preserve">     </w:t>
      </w:r>
      <w:r w:rsidR="009E3E90" w:rsidRPr="00461ECB">
        <w:rPr>
          <w:rFonts w:asciiTheme="majorBidi" w:hAnsiTheme="majorBidi" w:cstheme="majorBidi"/>
          <w:sz w:val="32"/>
          <w:szCs w:val="32"/>
          <w:cs/>
        </w:rPr>
        <w:t>ไม่รวมภาษีมูลค่าเพิ่ม สำหรับสินค้าที่ได้ส่งมอบและบริการที่ได้ให้หลังจากหักส่วนลดแล้ว</w:t>
      </w:r>
    </w:p>
    <w:p w14:paraId="647DC0A6" w14:textId="7FE81748" w:rsidR="009E3E90" w:rsidRPr="00461ECB" w:rsidRDefault="009E3E90" w:rsidP="009E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รายได้ค่าธรรมเนียมสมาชิก</w:t>
      </w:r>
    </w:p>
    <w:p w14:paraId="6749AAB0" w14:textId="09D58331" w:rsidR="009E3E90" w:rsidRPr="00461ECB" w:rsidRDefault="009E3E90" w:rsidP="009E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รายได้จากบัตรสมาชิกรับรู้</w:t>
      </w:r>
      <w:r w:rsidR="00664C73" w:rsidRPr="00461ECB">
        <w:rPr>
          <w:rFonts w:asciiTheme="majorBidi" w:hAnsiTheme="majorBidi" w:cstheme="majorBidi"/>
          <w:sz w:val="32"/>
          <w:szCs w:val="32"/>
          <w:cs/>
        </w:rPr>
        <w:t>โดยวิธีเส้นตรงตลอดอายุของบัตรสมาชิก</w:t>
      </w:r>
    </w:p>
    <w:p w14:paraId="675E57F6" w14:textId="35C90D2B" w:rsidR="00816084" w:rsidRPr="00461ECB" w:rsidRDefault="00816084" w:rsidP="009D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การให้สิทธิในทรัพย์สินทางปัญญา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</w:p>
    <w:p w14:paraId="189DEA45" w14:textId="0F94D440" w:rsidR="00816084" w:rsidRPr="00461ECB" w:rsidRDefault="00816084" w:rsidP="009D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รายได้จากการให้สิทธิลูกค้าในการเข้าถึง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>รับรู้ตลอดระยะเวลาการให้สิทธิ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</w:p>
    <w:p w14:paraId="281A9B5C" w14:textId="5F169B4E" w:rsidR="005A26BC" w:rsidRPr="00461ECB" w:rsidRDefault="005A26BC" w:rsidP="009D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โปรแกรมสิทธิพิเศษแก่ลูกค้า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</w:p>
    <w:p w14:paraId="1FC6D651" w14:textId="240DCAA7" w:rsidR="00461ECB" w:rsidRDefault="002A0B92" w:rsidP="0021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สำหรับโปรแกรมสิทธิพิเศษที่กลุ่มบริษัทมีให้ลูกค้าจากโครงการสะสมคะแนนจากยอด</w:t>
      </w:r>
      <w:r w:rsidR="006D55D8">
        <w:rPr>
          <w:rFonts w:asciiTheme="majorBidi" w:hAnsiTheme="majorBidi" w:cstheme="majorBidi"/>
          <w:sz w:val="32"/>
          <w:szCs w:val="32"/>
        </w:rPr>
        <w:t xml:space="preserve">    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ใช้จ่ายของลูกค้าที่สมัครเป็นสมาชิกของกลุ่มบริษัท ซึ่งระยะเวลาการเป็นสมาชิกโดยปกติจะมีอายุ </w:t>
      </w:r>
      <w:r w:rsidR="003273DB" w:rsidRPr="003273DB">
        <w:rPr>
          <w:rFonts w:asciiTheme="majorBidi" w:hAnsiTheme="majorBidi" w:cstheme="majorBidi"/>
          <w:sz w:val="32"/>
          <w:szCs w:val="32"/>
        </w:rPr>
        <w:t>2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ปี เมื่อมีการต่ออายุสมาชิก สมาชิกจะสามารถใช้คะแนนที่คงค้างอยู่ได้ โดย</w:t>
      </w:r>
      <w:r w:rsidR="006D55D8">
        <w:rPr>
          <w:rFonts w:asciiTheme="majorBidi" w:hAnsiTheme="majorBidi" w:cstheme="majorBidi"/>
          <w:sz w:val="32"/>
          <w:szCs w:val="32"/>
        </w:rPr>
        <w:t xml:space="preserve">       </w:t>
      </w:r>
      <w:r w:rsidRPr="00461ECB">
        <w:rPr>
          <w:rFonts w:asciiTheme="majorBidi" w:hAnsiTheme="majorBidi" w:cstheme="majorBidi"/>
          <w:sz w:val="32"/>
          <w:szCs w:val="32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6C7827C0" w14:textId="77777777" w:rsidR="00461ECB" w:rsidRDefault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5BB375" w14:textId="4F652BDF" w:rsidR="00AD0C76" w:rsidRPr="00461ECB" w:rsidRDefault="00554D21" w:rsidP="00AD0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>เงินปันผล</w:t>
      </w:r>
      <w:r w:rsidR="00B826FB" w:rsidRPr="00461ECB">
        <w:rPr>
          <w:rFonts w:asciiTheme="majorBidi" w:hAnsiTheme="majorBidi" w:cstheme="majorBidi"/>
          <w:sz w:val="32"/>
          <w:szCs w:val="32"/>
          <w:cs/>
        </w:rPr>
        <w:t>รับ</w:t>
      </w:r>
    </w:p>
    <w:p w14:paraId="6EF1079C" w14:textId="29FEE48D" w:rsidR="00C3154D" w:rsidRPr="00461ECB" w:rsidRDefault="00C3154D" w:rsidP="003F7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กลุ่ม</w:t>
      </w:r>
      <w:r w:rsidR="0097617D" w:rsidRPr="00461ECB">
        <w:rPr>
          <w:rFonts w:asciiTheme="majorBidi" w:hAnsiTheme="majorBidi" w:cstheme="majorBidi"/>
          <w:sz w:val="32"/>
          <w:szCs w:val="32"/>
          <w:cs/>
        </w:rPr>
        <w:t>บริษัทรับรู้</w:t>
      </w:r>
      <w:r w:rsidR="008B6D38" w:rsidRPr="00461ECB">
        <w:rPr>
          <w:rFonts w:asciiTheme="majorBidi" w:hAnsiTheme="majorBidi" w:cstheme="majorBidi"/>
          <w:sz w:val="32"/>
          <w:szCs w:val="32"/>
          <w:cs/>
        </w:rPr>
        <w:t>เงินปันผลรับ</w:t>
      </w:r>
      <w:r w:rsidR="00606284" w:rsidRPr="00461ECB">
        <w:rPr>
          <w:rFonts w:asciiTheme="majorBidi" w:hAnsiTheme="majorBidi" w:cstheme="majorBidi"/>
          <w:sz w:val="32"/>
          <w:szCs w:val="32"/>
          <w:cs/>
        </w:rPr>
        <w:t>ในวันที่กลุ่ม</w:t>
      </w:r>
      <w:r w:rsidR="00AB028C" w:rsidRPr="00461EC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A6BD4" w:rsidRPr="00461ECB">
        <w:rPr>
          <w:rFonts w:asciiTheme="majorBidi" w:hAnsiTheme="majorBidi" w:cstheme="majorBidi"/>
          <w:sz w:val="32"/>
          <w:szCs w:val="32"/>
          <w:cs/>
        </w:rPr>
        <w:t>มีสิทธิ</w:t>
      </w:r>
      <w:r w:rsidR="00E67850" w:rsidRPr="00461ECB">
        <w:rPr>
          <w:rFonts w:asciiTheme="majorBidi" w:hAnsiTheme="majorBidi" w:cstheme="majorBidi"/>
          <w:sz w:val="32"/>
          <w:szCs w:val="32"/>
          <w:cs/>
        </w:rPr>
        <w:t>ได้รับเงินปันผล</w:t>
      </w:r>
    </w:p>
    <w:p w14:paraId="1C5CF408" w14:textId="0ED33D15" w:rsidR="00634668" w:rsidRPr="00461ECB" w:rsidRDefault="00634668" w:rsidP="00AD0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DA1685" w:rsidRPr="00461ECB">
        <w:rPr>
          <w:rFonts w:asciiTheme="majorBidi" w:hAnsiTheme="majorBidi" w:cstheme="majorBidi"/>
          <w:sz w:val="32"/>
          <w:szCs w:val="32"/>
          <w:cs/>
        </w:rPr>
        <w:t>รับและรายได้อื่น</w:t>
      </w:r>
    </w:p>
    <w:p w14:paraId="7008B247" w14:textId="4A910C39" w:rsidR="00852777" w:rsidRPr="00461ECB" w:rsidRDefault="00852777" w:rsidP="003F7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ดอกเบี้ยรับและ</w:t>
      </w:r>
      <w:r w:rsidR="00790B81" w:rsidRPr="00461ECB">
        <w:rPr>
          <w:rFonts w:asciiTheme="majorBidi" w:hAnsiTheme="majorBidi" w:cstheme="majorBidi"/>
          <w:sz w:val="32"/>
          <w:szCs w:val="32"/>
          <w:cs/>
        </w:rPr>
        <w:t>รายได้อื่น</w:t>
      </w:r>
      <w:r w:rsidR="00C0263C" w:rsidRPr="00461ECB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216C48" w:rsidRPr="00461ECB">
        <w:rPr>
          <w:rFonts w:asciiTheme="majorBidi" w:hAnsiTheme="majorBidi" w:cstheme="majorBidi"/>
          <w:sz w:val="32"/>
          <w:szCs w:val="32"/>
          <w:cs/>
        </w:rPr>
        <w:t>ในงบ</w:t>
      </w:r>
      <w:r w:rsidR="00A16EC3" w:rsidRPr="00461ECB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="000C40DC" w:rsidRPr="00461ECB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3F729C" w:rsidRPr="00461ECB">
        <w:rPr>
          <w:rFonts w:asciiTheme="majorBidi" w:hAnsiTheme="majorBidi" w:cstheme="majorBidi"/>
          <w:sz w:val="32"/>
          <w:szCs w:val="32"/>
          <w:cs/>
        </w:rPr>
        <w:t>ตามเกณฑ์คงค้าง</w:t>
      </w:r>
    </w:p>
    <w:p w14:paraId="0DEA1CE1" w14:textId="77777777" w:rsidR="005A26BC" w:rsidRPr="00461ECB" w:rsidRDefault="005A26BC" w:rsidP="00B22E7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62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ยอดคงเหลือของสัญญา </w:t>
      </w:r>
    </w:p>
    <w:p w14:paraId="69629DF5" w14:textId="3EE2840B" w:rsidR="005A26BC" w:rsidRPr="00461ECB" w:rsidRDefault="005A26BC" w:rsidP="00B2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 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07AB1C39" w14:textId="5884DF4A" w:rsidR="005A26BC" w:rsidRPr="00461ECB" w:rsidRDefault="005A26BC" w:rsidP="00B2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หนี้สินที่เกิดจากสัญญา</w:t>
      </w:r>
      <w:r w:rsidR="009442C0" w:rsidRPr="00461ECB">
        <w:rPr>
          <w:rFonts w:asciiTheme="majorBidi" w:hAnsiTheme="majorBidi" w:cstheme="majorBidi"/>
          <w:sz w:val="32"/>
          <w:szCs w:val="32"/>
          <w:cs/>
        </w:rPr>
        <w:t>รวมถึงเงินรับล่วงหน้าจากลูกค้า</w:t>
      </w:r>
      <w:r w:rsidRPr="00461ECB">
        <w:rPr>
          <w:rFonts w:asciiTheme="majorBidi" w:hAnsiTheme="majorBidi" w:cstheme="majorBidi"/>
          <w:sz w:val="32"/>
          <w:szCs w:val="32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9442C0" w:rsidRPr="00461ECB">
        <w:rPr>
          <w:rFonts w:asciiTheme="majorBidi" w:hAnsiTheme="majorBidi" w:cstheme="majorBidi"/>
          <w:sz w:val="32"/>
          <w:szCs w:val="32"/>
          <w:cs/>
        </w:rPr>
        <w:t>รวมถึงเงินรับล่วงหน้าจากลูกค้า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5FAE19BA" w14:textId="1666C005" w:rsidR="001A5762" w:rsidRPr="00461ECB" w:rsidRDefault="005A26BC" w:rsidP="00B2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7211C0C7" w14:textId="101575C6" w:rsidR="00E07174" w:rsidRPr="00461ECB" w:rsidRDefault="00B715B6" w:rsidP="002C6149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การรับ</w:t>
      </w:r>
      <w:r w:rsidR="00C45584"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รู้ค่าใช้จ่าย</w:t>
      </w:r>
    </w:p>
    <w:p w14:paraId="26EDE19F" w14:textId="7A2D1F47" w:rsidR="00F078AA" w:rsidRPr="00461ECB" w:rsidRDefault="0061154A" w:rsidP="007C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461ECB">
        <w:rPr>
          <w:rFonts w:asciiTheme="majorBidi" w:hAnsiTheme="majorBidi" w:cstheme="majorBidi"/>
          <w:b/>
          <w:sz w:val="32"/>
          <w:szCs w:val="32"/>
          <w:cs/>
        </w:rPr>
        <w:t xml:space="preserve">ค่าใช้จ่ายรับรู้ตามเกณฑ์คงค้าง </w:t>
      </w:r>
    </w:p>
    <w:p w14:paraId="7460B601" w14:textId="30C78A4F" w:rsidR="00860F63" w:rsidRPr="00461ECB" w:rsidRDefault="00C45C7D" w:rsidP="007830CE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ค่าใช้จ่าย</w:t>
      </w:r>
      <w:r w:rsidR="00860F63"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ภาษีเงินได้</w:t>
      </w:r>
    </w:p>
    <w:p w14:paraId="4A8C4B96" w14:textId="224441BC" w:rsidR="00D0344B" w:rsidRPr="00461ECB" w:rsidRDefault="00D0344B" w:rsidP="0061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461ECB">
        <w:rPr>
          <w:rFonts w:asciiTheme="majorBidi" w:hAnsiTheme="majorBidi" w:cstheme="majorBidi"/>
          <w:b/>
          <w:sz w:val="32"/>
          <w:szCs w:val="32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</w:t>
      </w:r>
      <w:r w:rsidR="00805791" w:rsidRPr="00461ECB">
        <w:rPr>
          <w:rFonts w:asciiTheme="majorBidi" w:hAnsiTheme="majorBidi" w:cstheme="majorBidi"/>
          <w:b/>
          <w:sz w:val="32"/>
          <w:szCs w:val="32"/>
          <w:cs/>
        </w:rPr>
        <w:t>เกี่ยวข้องในการรวมธุรกิจ หรือรายการที่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>รับรู้โดยตรงในส่วนของผู้ถือหุ้นหรือกำไรขาดทุนเบ็ดเสร็จอื่น</w:t>
      </w:r>
      <w:r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</w:p>
    <w:p w14:paraId="43A84FAD" w14:textId="70276F2B" w:rsidR="00D0344B" w:rsidRPr="00461ECB" w:rsidRDefault="00D0344B" w:rsidP="00613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461ECB">
        <w:rPr>
          <w:rFonts w:asciiTheme="majorBidi" w:hAnsiTheme="majorBidi" w:cstheme="majorBidi"/>
          <w:b/>
          <w:sz w:val="32"/>
          <w:szCs w:val="32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C7674"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>ๆ</w:t>
      </w:r>
      <w:r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</w:p>
    <w:p w14:paraId="0B2D4E84" w14:textId="77777777" w:rsidR="00461ECB" w:rsidRDefault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br w:type="page"/>
      </w:r>
    </w:p>
    <w:p w14:paraId="0A4E524F" w14:textId="3BFD9AED" w:rsidR="00D0344B" w:rsidRPr="00461ECB" w:rsidRDefault="00D0344B" w:rsidP="00DE4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1080" w:right="29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461ECB">
        <w:rPr>
          <w:rFonts w:asciiTheme="majorBidi" w:hAnsiTheme="majorBidi" w:cstheme="majorBidi"/>
          <w:b/>
          <w:sz w:val="32"/>
          <w:szCs w:val="32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</w:t>
      </w:r>
      <w:r w:rsidR="00765394" w:rsidRPr="00461ECB">
        <w:rPr>
          <w:rFonts w:asciiTheme="majorBidi" w:hAnsiTheme="majorBidi" w:cstheme="majorBidi"/>
          <w:b/>
          <w:sz w:val="32"/>
          <w:szCs w:val="32"/>
          <w:cs/>
        </w:rPr>
        <w:t xml:space="preserve">        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>ตัดบัญชีจะไม่ถูกรับรู้เมื่อเกิดจากผลแตกต่างชั่วคราวสำหรับการรับรู้ค่าความนิยมในครั้งแรก</w:t>
      </w:r>
      <w:r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DE4F90" w:rsidRPr="00461ECB">
        <w:rPr>
          <w:rFonts w:asciiTheme="majorBidi" w:hAnsiTheme="majorBidi" w:cstheme="majorBidi"/>
          <w:b/>
          <w:sz w:val="32"/>
          <w:szCs w:val="32"/>
          <w:cs/>
        </w:rPr>
        <w:t xml:space="preserve"> 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4D24B1" w:rsidRPr="00461ECB">
        <w:rPr>
          <w:rFonts w:asciiTheme="majorBidi" w:hAnsiTheme="majorBidi" w:cstheme="majorBidi"/>
          <w:b/>
          <w:sz w:val="32"/>
          <w:szCs w:val="32"/>
          <w:cs/>
        </w:rPr>
        <w:t>หรือไม่ส่ง</w:t>
      </w:r>
      <w:r w:rsidR="00DE4F90" w:rsidRPr="00461ECB">
        <w:rPr>
          <w:rFonts w:asciiTheme="majorBidi" w:hAnsiTheme="majorBidi" w:cstheme="majorBidi"/>
          <w:b/>
          <w:sz w:val="32"/>
          <w:szCs w:val="32"/>
          <w:cs/>
        </w:rPr>
        <w:t xml:space="preserve"> </w:t>
      </w:r>
      <w:r w:rsidR="004D24B1" w:rsidRPr="00461ECB">
        <w:rPr>
          <w:rFonts w:asciiTheme="majorBidi" w:hAnsiTheme="majorBidi" w:cstheme="majorBidi"/>
          <w:b/>
          <w:sz w:val="32"/>
          <w:szCs w:val="32"/>
          <w:cs/>
        </w:rPr>
        <w:t xml:space="preserve">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>และผล</w:t>
      </w:r>
      <w:r w:rsidRPr="00461ECB">
        <w:rPr>
          <w:rFonts w:asciiTheme="majorBidi" w:hAnsiTheme="majorBidi" w:cstheme="majorBidi"/>
          <w:b/>
          <w:spacing w:val="-4"/>
          <w:sz w:val="32"/>
          <w:szCs w:val="32"/>
          <w:cs/>
        </w:rPr>
        <w:t>แตกต่างที่เกี่ยวข้องกับเงินลงทุนในบริษัทย่อยเป็นไปได้ว่าจะไม่มีการกลับรายการในอนาคตอันใกล้</w:t>
      </w:r>
    </w:p>
    <w:p w14:paraId="2F28F808" w14:textId="69602CB4" w:rsidR="00D0344B" w:rsidRPr="00461ECB" w:rsidRDefault="00D0344B" w:rsidP="00613D8A">
      <w:pPr>
        <w:pStyle w:val="BodyText"/>
        <w:spacing w:before="240" w:after="0" w:line="240" w:lineRule="auto"/>
        <w:ind w:left="1080" w:right="27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 w:rsidRPr="00461ECB">
        <w:rPr>
          <w:rFonts w:asciiTheme="majorBidi" w:hAnsiTheme="majorBidi" w:cstheme="majorBidi"/>
          <w:b/>
          <w:sz w:val="32"/>
          <w:szCs w:val="32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CF379AB" w14:textId="5E0AC80B" w:rsidR="00D74EF9" w:rsidRPr="00461ECB" w:rsidRDefault="00D0344B" w:rsidP="00613D8A">
      <w:pPr>
        <w:pStyle w:val="FSBlank"/>
        <w:spacing w:before="240"/>
        <w:ind w:left="1080" w:firstLine="0"/>
        <w:rPr>
          <w:rFonts w:asciiTheme="majorBidi" w:hAnsiTheme="majorBidi" w:cstheme="majorBidi"/>
          <w:b/>
          <w:sz w:val="32"/>
          <w:szCs w:val="32"/>
        </w:rPr>
      </w:pPr>
      <w:r w:rsidRPr="00461ECB">
        <w:rPr>
          <w:rFonts w:asciiTheme="majorBidi" w:hAnsiTheme="majorBidi" w:cstheme="majorBidi"/>
          <w:b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2C5BA53" w14:textId="77777777" w:rsidR="00196FF0" w:rsidRPr="00461ECB" w:rsidRDefault="00196FF0" w:rsidP="00196FF0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กำไรต่อหุ้น</w:t>
      </w:r>
    </w:p>
    <w:p w14:paraId="3689D9AB" w14:textId="77777777" w:rsidR="00196FF0" w:rsidRPr="00461ECB" w:rsidRDefault="00196FF0" w:rsidP="00196F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461ECB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เฉลี่ยถ่วงน้ำหนักที่ถือโดยบุคคลภายนอกในระหว่างปี</w:t>
      </w:r>
    </w:p>
    <w:p w14:paraId="5FC9D511" w14:textId="715767FB" w:rsidR="00C21AB9" w:rsidRPr="00461ECB" w:rsidRDefault="000C5B3E" w:rsidP="002924D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09F5975E" w14:textId="579DF715" w:rsidR="000A28EE" w:rsidRPr="00461ECB" w:rsidRDefault="000A28EE" w:rsidP="00461EC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 w:hanging="63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cs/>
          <w:lang w:val="en-GB"/>
        </w:rPr>
        <w:t>การใช้ดุลยพินิจของผู้บริหารที่สำคัญในการใช้นโยบายการบัญชี</w:t>
      </w:r>
    </w:p>
    <w:p w14:paraId="2DBC944B" w14:textId="31B10340" w:rsidR="000A28EE" w:rsidRPr="00461ECB" w:rsidRDefault="000A28EE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134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1A4AA2A" w14:textId="77777777" w:rsidR="00461ECB" w:rsidRDefault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3691BBFE" w14:textId="6928503A" w:rsidR="000A28EE" w:rsidRPr="00461ECB" w:rsidRDefault="000A28EE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13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การใช้ดุลยพินิจที่สำคัญในการใช้นโยบายการบัญชีของ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0FE5C256" w14:textId="725DDDA5" w:rsidR="000A28EE" w:rsidRPr="00461ECB" w:rsidRDefault="003273DB" w:rsidP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0" w:hanging="576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3273DB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61ECB">
        <w:rPr>
          <w:rFonts w:asciiTheme="majorBidi" w:hAnsiTheme="majorBidi" w:cstheme="majorBidi"/>
          <w:color w:val="000000"/>
          <w:sz w:val="32"/>
          <w:szCs w:val="32"/>
        </w:rPr>
        <w:tab/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การด้อยค่า</w:t>
      </w:r>
    </w:p>
    <w:p w14:paraId="7C5D2685" w14:textId="77777777" w:rsidR="000A28EE" w:rsidRPr="00461ECB" w:rsidRDefault="000A28EE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ยอดสินทรัพย์คงเหลือตามบัญชีของกลุ่มบริษัท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กลุ่มบริษัท</w:t>
      </w: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ที่คาดว่าจะได้รับคืนของสินทรัพย์</w:t>
      </w:r>
    </w:p>
    <w:p w14:paraId="1C9BAEE2" w14:textId="0CE80CA3" w:rsidR="000A28EE" w:rsidRPr="00461ECB" w:rsidRDefault="003273DB" w:rsidP="008A5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after="120" w:line="240" w:lineRule="auto"/>
        <w:ind w:left="1134" w:right="-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273DB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8A59A5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ab/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การรับรู้สินทรัพย์ภาษีเงินได้รอการตัดบัญชีที่เกี่ยวข้องกับผลขาดทุนสะสมยกมา</w:t>
      </w:r>
    </w:p>
    <w:p w14:paraId="1B90E39A" w14:textId="77777777" w:rsidR="000A28EE" w:rsidRPr="00461ECB" w:rsidRDefault="000A28EE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ินทรัพย์ภาษีเงินได้รอการตัดบัญชีจะรับรู้เมื่อบริษัทคาดการณ์ได้แน่นอนว่าจะมีประโยชน์ทางภาษีในอนาคต และโอกาสที่บริษัทจะมีกำไรทางภาษีเพียงพอที่จะสามารถใช้ประโยชน์จากผลขาดทุนทางภาษีสะสม</w:t>
      </w:r>
    </w:p>
    <w:p w14:paraId="20785A12" w14:textId="61858311" w:rsidR="000A28EE" w:rsidRPr="00461ECB" w:rsidRDefault="003273DB" w:rsidP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0" w:hanging="576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273DB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ab/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สัญญาเช่า</w:t>
      </w:r>
    </w:p>
    <w:p w14:paraId="4424372F" w14:textId="77777777" w:rsidR="000A28EE" w:rsidRPr="00461ECB" w:rsidRDefault="000A28EE" w:rsidP="0038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0" w:right="-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การกำหนดอายุสัญญาเช่าที่มีสิทธิการเลือกในการขยายอายุสัญญาเช่าหรือยกเลิกสัญญาเช่า -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กลุ่มบริษัทในฐานะผู้เช่า</w:t>
      </w:r>
    </w:p>
    <w:p w14:paraId="3C65ED53" w14:textId="3A501ABC" w:rsidR="000A28EE" w:rsidRPr="00461ECB" w:rsidRDefault="000A28EE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D4E6E88" w14:textId="6F403536" w:rsidR="000A28EE" w:rsidRPr="00461ECB" w:rsidRDefault="003273DB" w:rsidP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10" w:hanging="576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273DB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ab/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ภาระผูกพันผลประโยชน์พนักงาน</w:t>
      </w:r>
    </w:p>
    <w:p w14:paraId="34F32808" w14:textId="08C42999" w:rsidR="000A28EE" w:rsidRPr="00461ECB" w:rsidRDefault="000A28EE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ประกันภัยโดยมีข้อสมมติฐานหลายตัว รวมถึงอัตราคิดลด </w:t>
      </w:r>
      <w:r w:rsidR="00386B5F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           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6F537F77" w14:textId="4D4DBEB1" w:rsidR="00461ECB" w:rsidRDefault="000A28EE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</w:t>
      </w:r>
      <w:r w:rsidRPr="00461ECB">
        <w:rPr>
          <w:rFonts w:asciiTheme="majorBidi" w:hAnsiTheme="majorBidi" w:cstheme="majorBidi"/>
          <w:color w:val="000000"/>
          <w:spacing w:val="-14"/>
          <w:sz w:val="32"/>
          <w:szCs w:val="32"/>
          <w:cs/>
          <w:lang w:val="en-GB"/>
        </w:rPr>
        <w:t>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ข้อมูลเพิ่มเติมได้เปิดเผยไว้ในหมายเหตุข้อ </w:t>
      </w:r>
      <w:r w:rsidR="003273DB" w:rsidRPr="003273DB">
        <w:rPr>
          <w:rFonts w:asciiTheme="majorBidi" w:hAnsiTheme="majorBidi" w:cstheme="majorBidi"/>
          <w:color w:val="000000"/>
          <w:sz w:val="32"/>
          <w:szCs w:val="32"/>
        </w:rPr>
        <w:t>16</w:t>
      </w:r>
    </w:p>
    <w:p w14:paraId="4FB1D822" w14:textId="77777777" w:rsidR="00461ECB" w:rsidRDefault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>
        <w:rPr>
          <w:rFonts w:asciiTheme="majorBidi" w:hAnsiTheme="majorBidi" w:cstheme="majorBidi"/>
          <w:color w:val="000000"/>
          <w:sz w:val="32"/>
          <w:szCs w:val="32"/>
          <w:lang w:val="en-GB"/>
        </w:rPr>
        <w:br w:type="page"/>
      </w:r>
    </w:p>
    <w:p w14:paraId="714DD9C9" w14:textId="77777777" w:rsidR="000A28EE" w:rsidRPr="00461ECB" w:rsidRDefault="000A28EE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เมื่อการแก้ไขโครงการมีผลบังคับใช้</w:t>
      </w:r>
    </w:p>
    <w:p w14:paraId="52A8E10A" w14:textId="5C12A155" w:rsidR="000A28EE" w:rsidRPr="00461ECB" w:rsidRDefault="003273DB" w:rsidP="0038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before="240" w:after="120" w:line="240" w:lineRule="auto"/>
        <w:ind w:right="43" w:firstLine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lang w:val="en-GB"/>
        </w:rPr>
      </w:pPr>
      <w:r w:rsidRPr="003273DB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</w:rPr>
        <w:t>4</w:t>
      </w:r>
      <w:r w:rsidR="000A28EE" w:rsidRPr="00461ECB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</w:rPr>
        <w:t>2</w:t>
      </w:r>
      <w:r w:rsidR="000A28EE" w:rsidRPr="00461ECB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lang w:val="en-GB"/>
        </w:rPr>
        <w:t xml:space="preserve"> </w:t>
      </w:r>
      <w:r w:rsidR="00386B5F" w:rsidRPr="00461ECB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lang w:val="en-GB"/>
        </w:rPr>
        <w:tab/>
      </w:r>
      <w:r w:rsidR="000A28EE" w:rsidRPr="00461ECB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cs/>
          <w:lang w:val="en-GB"/>
        </w:rPr>
        <w:t>แหล่งข้อมูลสำคัญเกี่ยวกับความไม่แน่นอนของการประมาณการ</w:t>
      </w:r>
    </w:p>
    <w:p w14:paraId="33CE2190" w14:textId="37D0166E" w:rsidR="000A28EE" w:rsidRPr="00461ECB" w:rsidRDefault="000A28EE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134" w:right="-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5EA5E7E" w14:textId="6B29A085" w:rsidR="000A28EE" w:rsidRPr="00461ECB" w:rsidRDefault="003273DB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 w:hanging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3273DB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ab/>
      </w:r>
      <w:r w:rsidR="000A28EE"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การวัดมูลค่ายุติธรรมและกระบวนการประเมินมูลค่า</w:t>
      </w:r>
    </w:p>
    <w:p w14:paraId="0B37BEB3" w14:textId="1980C85C" w:rsidR="000A28EE" w:rsidRPr="00461ECB" w:rsidRDefault="000A28EE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</w:t>
      </w:r>
      <w:r w:rsidRPr="00461EC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ทางการเงิน </w:t>
      </w:r>
    </w:p>
    <w:p w14:paraId="749B91F8" w14:textId="4C1FC297" w:rsidR="000A28EE" w:rsidRPr="00461ECB" w:rsidRDefault="000A28EE" w:rsidP="000A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after="240" w:line="260" w:lineRule="atLeast"/>
        <w:ind w:left="1701" w:right="9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</w:t>
      </w:r>
      <w:r w:rsidR="00165AA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GB"/>
        </w:rPr>
        <w:t>ราคาเสนอซื้อขายในตลาดที่มีสภาพคล่อง</w:t>
      </w:r>
      <w:r w:rsidRPr="00461EC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ไม่สามารถหาได้ กลุ่มบริษัทจะใช้ข้อมูลอื่นที่สังเกตได้ไม่ว่าโดยทางตรงหรือทางอ้อม</w:t>
      </w:r>
    </w:p>
    <w:p w14:paraId="4764D901" w14:textId="1767FF95" w:rsidR="00DF365C" w:rsidRPr="00461ECB" w:rsidRDefault="003273DB" w:rsidP="00DF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 w:hanging="567"/>
        <w:jc w:val="thaiDistribute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 w:rsidRPr="003273DB">
        <w:rPr>
          <w:rFonts w:asciiTheme="majorBidi" w:hAnsiTheme="majorBidi" w:cstheme="majorBidi"/>
          <w:sz w:val="32"/>
          <w:szCs w:val="32"/>
        </w:rPr>
        <w:t>4</w:t>
      </w:r>
      <w:r w:rsidR="00DF365C" w:rsidRPr="00461ECB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sz w:val="32"/>
          <w:szCs w:val="32"/>
        </w:rPr>
        <w:t>2</w:t>
      </w:r>
      <w:r w:rsidR="00DF365C" w:rsidRPr="00461ECB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sz w:val="32"/>
          <w:szCs w:val="32"/>
        </w:rPr>
        <w:t>2</w:t>
      </w:r>
      <w:r w:rsidR="00DF365C" w:rsidRPr="00461ECB">
        <w:rPr>
          <w:rFonts w:asciiTheme="majorBidi" w:hAnsiTheme="majorBidi" w:cstheme="majorBidi"/>
          <w:sz w:val="32"/>
          <w:szCs w:val="32"/>
          <w:lang w:val="en-GB"/>
        </w:rPr>
        <w:tab/>
      </w:r>
      <w:r w:rsidR="00DF365C" w:rsidRPr="00461ECB">
        <w:rPr>
          <w:rFonts w:asciiTheme="majorBidi" w:hAnsiTheme="majorBidi" w:cstheme="majorBidi"/>
          <w:sz w:val="32"/>
          <w:szCs w:val="32"/>
          <w:cs/>
          <w:lang w:val="en-GB"/>
        </w:rPr>
        <w:t>การประเมินมูลค่ายุติธรรมของอสังหาริมทรัพย์เพื่อการลงทุน</w:t>
      </w:r>
    </w:p>
    <w:p w14:paraId="02E5E3E4" w14:textId="2FE2D1E2" w:rsidR="00461ECB" w:rsidRDefault="00DF365C" w:rsidP="00F8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after="240" w:line="260" w:lineRule="atLeast"/>
        <w:ind w:left="1701" w:right="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มูลค่ายุติธรรมของอสังหาริมทรัพย์เพื่อการลงทุนของกลุ่มบริษัทประเมินโดยใช้ผู้ประเมินราคาอิสระ โดยใช้เกณฑ์วิธีต้นทุน (</w:t>
      </w:r>
      <w:r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Cost Approach)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หรือวิธีเปรียบเทียบราคาตลาด (</w:t>
      </w:r>
      <w:r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Market Approach)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หรือวิธีพิจารณารายได้ (</w:t>
      </w:r>
      <w:r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Income Approach)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หรือวิธีหามูลค่าส่วน</w:t>
      </w:r>
      <w:r w:rsidR="006D55D8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    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ที่เหลือ (</w:t>
      </w:r>
      <w:r w:rsidRPr="00461ECB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Residual Approach)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โดยข้อสมมติฐานหลักที่ใช้ในการประเมินราคาประกอบด้วย การถ่วงน้ำหนักปัจจัยภายใน และปัจจัยภายนอกของทรัพย์สินที่เป็นข้อมูลเปรียบเทียบ เช่น ขนาดที่ดิน เงื่อนไขในการขาย สภาพตลาด ทำเลที่ตั้ง เป็นต้น</w:t>
      </w:r>
    </w:p>
    <w:p w14:paraId="48646437" w14:textId="13EE612E" w:rsidR="00DF365C" w:rsidRPr="00461ECB" w:rsidRDefault="003273DB" w:rsidP="00DF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 w:hanging="567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3273DB">
        <w:rPr>
          <w:rFonts w:asciiTheme="majorBidi" w:hAnsiTheme="majorBidi" w:cstheme="majorBidi"/>
          <w:sz w:val="32"/>
          <w:szCs w:val="32"/>
        </w:rPr>
        <w:t>4</w:t>
      </w:r>
      <w:r w:rsidR="00DF365C" w:rsidRPr="00461ECB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sz w:val="32"/>
          <w:szCs w:val="32"/>
        </w:rPr>
        <w:t>2</w:t>
      </w:r>
      <w:r w:rsidR="00DF365C" w:rsidRPr="00461ECB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sz w:val="32"/>
          <w:szCs w:val="32"/>
        </w:rPr>
        <w:t>3</w:t>
      </w:r>
      <w:r w:rsidR="00DF365C" w:rsidRPr="00461ECB">
        <w:rPr>
          <w:rFonts w:asciiTheme="majorBidi" w:hAnsiTheme="majorBidi" w:cstheme="majorBidi"/>
          <w:sz w:val="32"/>
          <w:szCs w:val="32"/>
          <w:lang w:val="en-GB"/>
        </w:rPr>
        <w:tab/>
      </w:r>
      <w:r w:rsidR="00DF365C" w:rsidRPr="00461EC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</w:t>
      </w:r>
      <w:r w:rsidR="00DF365C" w:rsidRPr="00461ECB">
        <w:rPr>
          <w:rFonts w:asciiTheme="majorBidi" w:hAnsiTheme="majorBidi" w:cstheme="majorBidi"/>
          <w:sz w:val="32"/>
          <w:szCs w:val="32"/>
          <w:cs/>
          <w:lang w:val="en-GB"/>
        </w:rPr>
        <w:t>คำนวณ</w:t>
      </w:r>
      <w:r w:rsidR="00DF365C" w:rsidRPr="00461EC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มูลค่าที่คาดว่าจะได้รับคืน</w:t>
      </w:r>
    </w:p>
    <w:p w14:paraId="4E656946" w14:textId="56AA3C0D" w:rsidR="00DF365C" w:rsidRDefault="00DF365C" w:rsidP="00DF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ใน</w:t>
      </w:r>
      <w:r w:rsidRPr="00461ECB">
        <w:rPr>
          <w:rFonts w:asciiTheme="majorBidi" w:hAnsiTheme="majorBidi" w:cstheme="majorBidi"/>
          <w:sz w:val="32"/>
          <w:szCs w:val="32"/>
          <w:cs/>
          <w:lang w:val="en-GB"/>
        </w:rPr>
        <w:t>การ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คำนวณมูลค่าที่คาดว่าจะได้รับคืนผู้บริหารของกลุ่มบริษัท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</w:t>
      </w:r>
      <w:r w:rsidR="00386B5F" w:rsidRPr="00461ECB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914DF86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2384845D" w14:textId="7F9D9A3C" w:rsidR="00DF365C" w:rsidRPr="00461ECB" w:rsidRDefault="003273DB" w:rsidP="00DF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 w:hanging="567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3273DB">
        <w:rPr>
          <w:rFonts w:asciiTheme="majorBidi" w:hAnsiTheme="majorBidi" w:cstheme="majorBidi"/>
          <w:spacing w:val="-4"/>
          <w:sz w:val="32"/>
          <w:szCs w:val="32"/>
        </w:rPr>
        <w:lastRenderedPageBreak/>
        <w:t>4</w:t>
      </w:r>
      <w:r w:rsidR="00DF365C" w:rsidRPr="00461ECB">
        <w:rPr>
          <w:rFonts w:asciiTheme="majorBidi" w:hAnsiTheme="majorBidi" w:cstheme="majorBidi"/>
          <w:spacing w:val="-4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F365C" w:rsidRPr="00461ECB">
        <w:rPr>
          <w:rFonts w:asciiTheme="majorBidi" w:hAnsiTheme="majorBidi" w:cstheme="majorBidi"/>
          <w:spacing w:val="-4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DF365C" w:rsidRPr="00461ECB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="00DF365C" w:rsidRPr="00461EC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การด้อยค่าของค่าความนิยม</w:t>
      </w:r>
    </w:p>
    <w:p w14:paraId="2DD6A6C6" w14:textId="6542E8E9" w:rsidR="00DF365C" w:rsidRPr="00461ECB" w:rsidRDefault="00DF365C" w:rsidP="00DF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</w:pP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</w:t>
      </w:r>
      <w:r w:rsidRPr="0014110A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t>หน่วยสินทรัพย์ที่ก่อให้เกิดเงินสดและคำนวณคิดลดเป็นมูลค่าปัจจุบันโดยใช้อัตราคิดลดที่เหมาะสม</w:t>
      </w:r>
      <w:r w:rsidRPr="00461EC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 </w:t>
      </w:r>
    </w:p>
    <w:p w14:paraId="1EC8BC3E" w14:textId="77FA2FF5" w:rsidR="00DF365C" w:rsidRPr="00461ECB" w:rsidRDefault="003273DB" w:rsidP="00DF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 w:hanging="567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</w:pPr>
      <w:r w:rsidRPr="003273DB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="00DF365C" w:rsidRPr="00461ECB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DF365C" w:rsidRPr="00461ECB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DF365C" w:rsidRPr="00461ECB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tab/>
      </w:r>
      <w:r w:rsidR="00DF365C"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ค่าเผื่อ</w:t>
      </w:r>
      <w:r w:rsidR="00DF365C" w:rsidRPr="00461EC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สินค้า</w:t>
      </w:r>
      <w:r w:rsidR="00DF365C"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ล้าสมัยและสินค้าเคลื่อนไหวช้า</w:t>
      </w:r>
    </w:p>
    <w:p w14:paraId="15EA66D9" w14:textId="77777777" w:rsidR="00DF365C" w:rsidRPr="00461ECB" w:rsidRDefault="00DF365C" w:rsidP="00DF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after="120" w:line="240" w:lineRule="auto"/>
        <w:ind w:left="1701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5C7861E1" w14:textId="2A0A2396" w:rsidR="00DF365C" w:rsidRPr="00461ECB" w:rsidRDefault="003273DB" w:rsidP="00DF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701" w:right="-9" w:hanging="567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</w:pPr>
      <w:r w:rsidRPr="003273DB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="00DF365C" w:rsidRPr="00461ECB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DF365C" w:rsidRPr="00461ECB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t>.</w:t>
      </w:r>
      <w:r w:rsidRPr="003273DB">
        <w:rPr>
          <w:rFonts w:asciiTheme="majorBidi" w:hAnsiTheme="majorBidi" w:cstheme="majorBidi"/>
          <w:color w:val="000000"/>
          <w:spacing w:val="-4"/>
          <w:sz w:val="32"/>
          <w:szCs w:val="32"/>
        </w:rPr>
        <w:t>6</w:t>
      </w:r>
      <w:r w:rsidR="00DF365C" w:rsidRPr="00461ECB">
        <w:rPr>
          <w:rFonts w:asciiTheme="majorBidi" w:hAnsiTheme="majorBidi" w:cstheme="majorBidi"/>
          <w:color w:val="000000"/>
          <w:spacing w:val="-4"/>
          <w:sz w:val="32"/>
          <w:szCs w:val="32"/>
          <w:lang w:val="en-GB"/>
        </w:rPr>
        <w:tab/>
      </w:r>
      <w:r w:rsidR="00DF365C"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การคำนวณค่าเผื่อผลขาดทุน</w:t>
      </w:r>
    </w:p>
    <w:p w14:paraId="114FE6C8" w14:textId="77777777" w:rsidR="00DF365C" w:rsidRPr="00461ECB" w:rsidRDefault="00DF365C" w:rsidP="00DF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after="120" w:line="240" w:lineRule="auto"/>
        <w:ind w:left="1701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เมื่อวัดมูลค่าผลขาดทุนด้านเครดิตที่คาดว่าจะเกิดขึ้น บริษัทและกลุ่มบริษัทใช้ความสมเหตุสมผลและประกอบกับข้อมูลการคาดการณ์เหตุการณ์ในอนาคตที่ขึ้นอยู่กับสมมติฐานสำหรับการเคลื่อนไหว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41554BAA" w14:textId="4D21E765" w:rsidR="00DF365C" w:rsidRPr="00461ECB" w:rsidRDefault="00DF365C" w:rsidP="00DF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after="120" w:line="240" w:lineRule="auto"/>
        <w:ind w:left="1701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</w:t>
      </w:r>
      <w:r w:rsidR="00251B1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251B1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ของผลขาดทุนที่เกิดขึ้นจากการปฏิบัติผิดสัญญา โดยขึ้นอยู่กับผลแตกต่างระหว่างกระแสเงินสด</w:t>
      </w: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00449DC4" w14:textId="6E492C7B" w:rsidR="00DF365C" w:rsidRDefault="00DF365C" w:rsidP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after="360" w:line="240" w:lineRule="auto"/>
        <w:ind w:left="1699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6D6E96A8" w14:textId="77777777" w:rsidR="004F5FBF" w:rsidRDefault="004F5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AA0A476" w14:textId="0C81DFAD" w:rsidR="00D01D44" w:rsidRPr="00461ECB" w:rsidRDefault="00E03EBE" w:rsidP="00351F7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รายการกับบุคคลหรือกิจการที่เกี่ยวข้องกัน</w:t>
      </w:r>
    </w:p>
    <w:p w14:paraId="08DCE686" w14:textId="7096B2AA" w:rsidR="00B71D57" w:rsidRPr="00461ECB" w:rsidRDefault="00316AF4" w:rsidP="0031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88"/>
        <w:gridCol w:w="273"/>
        <w:gridCol w:w="1090"/>
        <w:gridCol w:w="271"/>
        <w:gridCol w:w="1078"/>
        <w:gridCol w:w="271"/>
        <w:gridCol w:w="1065"/>
      </w:tblGrid>
      <w:tr w:rsidR="00AE7126" w:rsidRPr="00461ECB" w14:paraId="33CF0877" w14:textId="77777777" w:rsidTr="00AE7126">
        <w:trPr>
          <w:tblHeader/>
        </w:trPr>
        <w:tc>
          <w:tcPr>
            <w:tcW w:w="2173" w:type="pct"/>
          </w:tcPr>
          <w:p w14:paraId="76D9FCEF" w14:textId="77777777" w:rsidR="00AE7126" w:rsidRPr="00461ECB" w:rsidRDefault="00AE7126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0" w:type="pct"/>
            <w:gridSpan w:val="3"/>
          </w:tcPr>
          <w:p w14:paraId="23C95CF4" w14:textId="77777777" w:rsidR="00AE7126" w:rsidRPr="00461ECB" w:rsidRDefault="00AE7126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" w:type="pct"/>
            <w:vAlign w:val="bottom"/>
          </w:tcPr>
          <w:p w14:paraId="7EFFC77E" w14:textId="77777777" w:rsidR="00AE7126" w:rsidRPr="00461ECB" w:rsidRDefault="00AE7126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5" w:type="pct"/>
            <w:gridSpan w:val="3"/>
            <w:vAlign w:val="bottom"/>
          </w:tcPr>
          <w:p w14:paraId="35951839" w14:textId="4CC9FE8E" w:rsidR="00AE7126" w:rsidRPr="00461ECB" w:rsidRDefault="00AE7126" w:rsidP="00AE7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B25871" w:rsidRPr="00461ECB" w14:paraId="273A4EA3" w14:textId="77777777" w:rsidTr="00AE7126">
        <w:trPr>
          <w:tblHeader/>
        </w:trPr>
        <w:tc>
          <w:tcPr>
            <w:tcW w:w="2173" w:type="pct"/>
          </w:tcPr>
          <w:p w14:paraId="2A77ECA6" w14:textId="1F9E9BFC" w:rsidR="00B25871" w:rsidRPr="00461ECB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0" w:type="pct"/>
            <w:gridSpan w:val="3"/>
          </w:tcPr>
          <w:p w14:paraId="55BE68F5" w14:textId="77777777" w:rsidR="00B25871" w:rsidRPr="00461ECB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04CD51E1" w14:textId="77777777" w:rsidR="00B25871" w:rsidRPr="00461ECB" w:rsidRDefault="00B2587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5" w:type="pct"/>
            <w:gridSpan w:val="3"/>
            <w:vAlign w:val="bottom"/>
          </w:tcPr>
          <w:p w14:paraId="53CAD42B" w14:textId="77777777" w:rsidR="00B25871" w:rsidRPr="00461ECB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AB5" w:rsidRPr="00461ECB" w14:paraId="2CE46601" w14:textId="77777777" w:rsidTr="00AE7126">
        <w:trPr>
          <w:trHeight w:val="299"/>
          <w:tblHeader/>
        </w:trPr>
        <w:tc>
          <w:tcPr>
            <w:tcW w:w="2173" w:type="pct"/>
          </w:tcPr>
          <w:p w14:paraId="02E794F7" w14:textId="22D2D469" w:rsidR="00291AB5" w:rsidRPr="00461ECB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094A81BB" w14:textId="22EED0C6" w:rsidR="00291AB5" w:rsidRPr="00461ECB" w:rsidRDefault="003273DB" w:rsidP="00316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pct"/>
          </w:tcPr>
          <w:p w14:paraId="0A5F86AE" w14:textId="77777777" w:rsidR="00291AB5" w:rsidRPr="00461ECB" w:rsidRDefault="00291AB5" w:rsidP="00316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0DBE7DF9" w14:textId="75FFF93A" w:rsidR="00291AB5" w:rsidRPr="00461ECB" w:rsidRDefault="003273DB" w:rsidP="00316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2" w:type="pct"/>
          </w:tcPr>
          <w:p w14:paraId="5FF36996" w14:textId="77777777" w:rsidR="00291AB5" w:rsidRPr="00461ECB" w:rsidRDefault="00291AB5" w:rsidP="00316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18269848" w14:textId="35DF1E93" w:rsidR="00291AB5" w:rsidRPr="00461ECB" w:rsidRDefault="003273DB" w:rsidP="00316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2" w:type="pct"/>
          </w:tcPr>
          <w:p w14:paraId="1BACAE24" w14:textId="77777777" w:rsidR="00291AB5" w:rsidRPr="00461ECB" w:rsidRDefault="00291AB5" w:rsidP="00316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4AA16675" w14:textId="1302721D" w:rsidR="00291AB5" w:rsidRPr="00461ECB" w:rsidRDefault="003273DB" w:rsidP="00316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91AB5" w:rsidRPr="00461ECB" w14:paraId="711D507F" w14:textId="77777777" w:rsidTr="00AE7126">
        <w:tc>
          <w:tcPr>
            <w:tcW w:w="2173" w:type="pct"/>
            <w:vAlign w:val="center"/>
          </w:tcPr>
          <w:p w14:paraId="145355A0" w14:textId="77777777" w:rsidR="00291AB5" w:rsidRPr="00461ECB" w:rsidRDefault="00291AB5" w:rsidP="00291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55" w:type="pct"/>
          </w:tcPr>
          <w:p w14:paraId="5C088562" w14:textId="77777777" w:rsidR="00291AB5" w:rsidRPr="00461ECB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4DF1EB86" w14:textId="77777777" w:rsidR="00291AB5" w:rsidRPr="00461ECB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4E5553C" w14:textId="77777777" w:rsidR="00291AB5" w:rsidRPr="00461ECB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</w:tcPr>
          <w:p w14:paraId="7D03CBAA" w14:textId="77777777" w:rsidR="00291AB5" w:rsidRPr="00461ECB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5A9360A" w14:textId="77777777" w:rsidR="00291AB5" w:rsidRPr="00461ECB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" w:type="pct"/>
          </w:tcPr>
          <w:p w14:paraId="178AEC16" w14:textId="77777777" w:rsidR="00291AB5" w:rsidRPr="00461ECB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</w:tcPr>
          <w:p w14:paraId="478FC249" w14:textId="77777777" w:rsidR="00291AB5" w:rsidRPr="00461ECB" w:rsidRDefault="00291AB5" w:rsidP="002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7084" w:rsidRPr="00461ECB" w14:paraId="2C0ABA9E" w14:textId="77777777" w:rsidTr="00AE7126">
        <w:tc>
          <w:tcPr>
            <w:tcW w:w="2173" w:type="pct"/>
          </w:tcPr>
          <w:p w14:paraId="0CA5FA25" w14:textId="77777777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3" w:hanging="6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55" w:type="pct"/>
          </w:tcPr>
          <w:p w14:paraId="567A2765" w14:textId="7F0516A5" w:rsidR="00FD7084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746323F" w14:textId="77777777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B026B96" w14:textId="1F37DEB1" w:rsidR="00FD7084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36E62505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6270E41" w14:textId="0CC45310" w:rsidR="00FD7084" w:rsidRPr="00461ECB" w:rsidRDefault="003273DB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52" w:type="pct"/>
          </w:tcPr>
          <w:p w14:paraId="135A9A80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15E5CD89" w14:textId="131A9885" w:rsidR="00FD7084" w:rsidRPr="00461ECB" w:rsidRDefault="003273DB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  <w:tr w:rsidR="00FD7084" w:rsidRPr="00461ECB" w14:paraId="674DA3D8" w14:textId="77777777" w:rsidTr="00765394">
        <w:trPr>
          <w:trHeight w:val="64"/>
        </w:trPr>
        <w:tc>
          <w:tcPr>
            <w:tcW w:w="2173" w:type="pct"/>
          </w:tcPr>
          <w:p w14:paraId="32A5FB91" w14:textId="39645FCB" w:rsidR="0015131E" w:rsidRPr="00461ECB" w:rsidRDefault="00FD7084" w:rsidP="00CE7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3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555" w:type="pct"/>
          </w:tcPr>
          <w:p w14:paraId="24B0BE0C" w14:textId="7F9BC768" w:rsidR="0015131E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B779A11" w14:textId="77777777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65E517F" w14:textId="2A566BC5" w:rsidR="0015131E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0B694E61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1F09F86" w14:textId="45BAF1B7" w:rsidR="0015131E" w:rsidRPr="00461ECB" w:rsidRDefault="003273DB" w:rsidP="00F66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2" w:type="pct"/>
          </w:tcPr>
          <w:p w14:paraId="6724D209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0A9A94DD" w14:textId="54FC3085" w:rsidR="0015131E" w:rsidRPr="00461ECB" w:rsidRDefault="003273DB" w:rsidP="00CE79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F669C8" w:rsidRPr="00461ECB" w14:paraId="63D3D15E" w14:textId="77777777" w:rsidTr="00AE7126">
        <w:tc>
          <w:tcPr>
            <w:tcW w:w="2173" w:type="pct"/>
          </w:tcPr>
          <w:p w14:paraId="279D2B90" w14:textId="4B5CF33F" w:rsidR="00F669C8" w:rsidRPr="00461ECB" w:rsidRDefault="00F669C8" w:rsidP="00B9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3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555" w:type="pct"/>
          </w:tcPr>
          <w:p w14:paraId="539CFDCA" w14:textId="47EC848A" w:rsidR="00F669C8" w:rsidRPr="00461ECB" w:rsidRDefault="00F669C8" w:rsidP="00B9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8C11D5A" w14:textId="77777777" w:rsidR="00F669C8" w:rsidRPr="00461ECB" w:rsidRDefault="00F669C8" w:rsidP="00B9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38FDFE9" w14:textId="57A57501" w:rsidR="00F669C8" w:rsidRPr="00461ECB" w:rsidRDefault="00F669C8" w:rsidP="00B9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318DBBCC" w14:textId="77777777" w:rsidR="00F669C8" w:rsidRPr="00461ECB" w:rsidRDefault="00F669C8" w:rsidP="00B9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56A45E5" w14:textId="15B7310A" w:rsidR="00F669C8" w:rsidRPr="00461ECB" w:rsidRDefault="003273DB" w:rsidP="00B9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52" w:type="pct"/>
          </w:tcPr>
          <w:p w14:paraId="79083249" w14:textId="77777777" w:rsidR="00F669C8" w:rsidRPr="00461ECB" w:rsidRDefault="00F669C8" w:rsidP="00B9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4A7E2164" w14:textId="4443D88C" w:rsidR="00F669C8" w:rsidRPr="00461ECB" w:rsidRDefault="00F669C8" w:rsidP="006D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7084" w:rsidRPr="00461ECB" w14:paraId="107EF03E" w14:textId="77777777" w:rsidTr="00AE7126">
        <w:tc>
          <w:tcPr>
            <w:tcW w:w="2173" w:type="pct"/>
          </w:tcPr>
          <w:p w14:paraId="4D745831" w14:textId="77777777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3" w:hanging="6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5" w:type="pct"/>
          </w:tcPr>
          <w:p w14:paraId="03682765" w14:textId="2FE16EBC" w:rsidR="00FD7084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DBC0E21" w14:textId="77777777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276E9EB" w14:textId="434000A1" w:rsidR="00FD7084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66F8C5B8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0C60C84" w14:textId="68016A7E" w:rsidR="00FD7084" w:rsidRPr="00461ECB" w:rsidRDefault="003273DB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D708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52" w:type="pct"/>
          </w:tcPr>
          <w:p w14:paraId="78DB1AA3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0899D4A2" w14:textId="5FE027CF" w:rsidR="00FD7084" w:rsidRPr="00461ECB" w:rsidRDefault="003273DB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D708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</w:tr>
      <w:tr w:rsidR="00FD7084" w:rsidRPr="00461ECB" w14:paraId="0D6CFD7D" w14:textId="77777777" w:rsidTr="00AE7126">
        <w:tc>
          <w:tcPr>
            <w:tcW w:w="2173" w:type="pct"/>
          </w:tcPr>
          <w:p w14:paraId="4F28A40A" w14:textId="79BDE171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3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55" w:type="pct"/>
          </w:tcPr>
          <w:p w14:paraId="6529F03E" w14:textId="7661EA73" w:rsidR="00FD7084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4F267D9" w14:textId="77777777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286A3D5" w14:textId="56DCC4DF" w:rsidR="00FD7084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7247FE77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EF9FE23" w14:textId="5BC4DD94" w:rsidR="00FD7084" w:rsidRPr="00461ECB" w:rsidRDefault="003273DB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D708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52" w:type="pct"/>
          </w:tcPr>
          <w:p w14:paraId="6797558F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33BA4EC7" w14:textId="5BDC2630" w:rsidR="00FD7084" w:rsidRPr="00461ECB" w:rsidRDefault="003273DB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FD708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</w:tr>
      <w:tr w:rsidR="00FD7084" w:rsidRPr="00461ECB" w14:paraId="413CE25A" w14:textId="77777777" w:rsidTr="00AE7126">
        <w:tc>
          <w:tcPr>
            <w:tcW w:w="2173" w:type="pct"/>
          </w:tcPr>
          <w:p w14:paraId="632DBF50" w14:textId="6109B1FD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3" w:hanging="66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รายได้ค่าบริหารจัดการและอื่น ๆ</w:t>
            </w:r>
          </w:p>
        </w:tc>
        <w:tc>
          <w:tcPr>
            <w:tcW w:w="555" w:type="pct"/>
          </w:tcPr>
          <w:p w14:paraId="6D114B82" w14:textId="256C3AE9" w:rsidR="00FD7084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B8AA633" w14:textId="77777777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116C2A1" w14:textId="29CF85C2" w:rsidR="00FD7084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013554A3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5FCA2E4" w14:textId="714BDFDC" w:rsidR="00FD7084" w:rsidRPr="00461ECB" w:rsidRDefault="003273DB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4032B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52" w:type="pct"/>
          </w:tcPr>
          <w:p w14:paraId="7801EF13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D3DA702" w14:textId="559BF9F8" w:rsidR="00FD7084" w:rsidRPr="00461ECB" w:rsidRDefault="003273DB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FD708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FD7084" w:rsidRPr="00461ECB" w14:paraId="14E990C5" w14:textId="77777777" w:rsidTr="00AE7126">
        <w:tc>
          <w:tcPr>
            <w:tcW w:w="2173" w:type="pct"/>
          </w:tcPr>
          <w:p w14:paraId="57C45C74" w14:textId="77777777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3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55" w:type="pct"/>
          </w:tcPr>
          <w:p w14:paraId="231BAC1A" w14:textId="441CBD4F" w:rsidR="00FD7084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77A632BD" w14:textId="77777777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DF57FEF" w14:textId="75D84577" w:rsidR="00FD7084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0E39D6A8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BECB4E9" w14:textId="0F3EFD86" w:rsidR="00FD7084" w:rsidRPr="00461ECB" w:rsidRDefault="003273DB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54FF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152" w:type="pct"/>
          </w:tcPr>
          <w:p w14:paraId="22E52C3B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4CDEA841" w14:textId="11D786F6" w:rsidR="00FD7084" w:rsidRPr="00461ECB" w:rsidRDefault="003273DB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708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FD7084" w:rsidRPr="00461ECB" w14:paraId="6B918335" w14:textId="77777777" w:rsidTr="00AE7126">
        <w:tc>
          <w:tcPr>
            <w:tcW w:w="2173" w:type="pct"/>
          </w:tcPr>
          <w:p w14:paraId="5F639029" w14:textId="447C296E" w:rsidR="0015131E" w:rsidRPr="00461ECB" w:rsidRDefault="00FD7084" w:rsidP="00E5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3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55" w:type="pct"/>
          </w:tcPr>
          <w:p w14:paraId="099E5063" w14:textId="426D5242" w:rsidR="0015131E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97E9120" w14:textId="77777777" w:rsidR="00FD7084" w:rsidRPr="00461ECB" w:rsidRDefault="00FD7084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7924414" w14:textId="18EC7F27" w:rsidR="0015131E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314A89BC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392BC4E" w14:textId="0CE5A856" w:rsidR="0015131E" w:rsidRPr="00461ECB" w:rsidRDefault="003273DB" w:rsidP="00787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52" w:type="pct"/>
          </w:tcPr>
          <w:p w14:paraId="7F4EA8FD" w14:textId="77777777" w:rsidR="00FD7084" w:rsidRPr="00461ECB" w:rsidRDefault="00FD7084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07B5FC02" w14:textId="2240809F" w:rsidR="0015131E" w:rsidRPr="00461ECB" w:rsidRDefault="003273DB" w:rsidP="00787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D708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</w:tr>
      <w:tr w:rsidR="007877DA" w:rsidRPr="00461ECB" w14:paraId="67E93EE8" w14:textId="77777777" w:rsidTr="00AE7126">
        <w:tc>
          <w:tcPr>
            <w:tcW w:w="2173" w:type="pct"/>
          </w:tcPr>
          <w:p w14:paraId="300D782F" w14:textId="76183708" w:rsidR="007877DA" w:rsidRPr="00461ECB" w:rsidRDefault="007877DA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3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55" w:type="pct"/>
          </w:tcPr>
          <w:p w14:paraId="0FC876C6" w14:textId="1A0432D5" w:rsidR="007877DA" w:rsidRPr="00461ECB" w:rsidRDefault="007877DA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8813949" w14:textId="77777777" w:rsidR="007877DA" w:rsidRPr="00461ECB" w:rsidRDefault="007877DA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07F7791" w14:textId="2E1ED1D9" w:rsidR="007877DA" w:rsidRPr="00461ECB" w:rsidRDefault="007877DA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251ACB8C" w14:textId="77777777" w:rsidR="007877DA" w:rsidRPr="00461ECB" w:rsidRDefault="007877DA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FFF737C" w14:textId="472BBDE2" w:rsidR="007877DA" w:rsidRPr="00461ECB" w:rsidRDefault="003273DB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52" w:type="pct"/>
          </w:tcPr>
          <w:p w14:paraId="55FE034F" w14:textId="77777777" w:rsidR="007877DA" w:rsidRPr="00461ECB" w:rsidRDefault="007877DA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0CD1CE6F" w14:textId="568E3AA4" w:rsidR="007877DA" w:rsidRPr="00461ECB" w:rsidRDefault="007877DA" w:rsidP="002C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6403" w:rsidRPr="00461ECB" w14:paraId="6ECE8AB6" w14:textId="77777777" w:rsidTr="00AE7126">
        <w:tc>
          <w:tcPr>
            <w:tcW w:w="2173" w:type="pct"/>
          </w:tcPr>
          <w:p w14:paraId="07BDBF82" w14:textId="77777777" w:rsidR="00A36403" w:rsidRPr="00461ECB" w:rsidRDefault="00A36403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3" w:hanging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15689BE5" w14:textId="77777777" w:rsidR="00A36403" w:rsidRPr="00461ECB" w:rsidRDefault="00A36403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69316679" w14:textId="77777777" w:rsidR="00A36403" w:rsidRPr="00461ECB" w:rsidRDefault="00A36403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7351855" w14:textId="77777777" w:rsidR="00A36403" w:rsidRPr="00461ECB" w:rsidRDefault="00A36403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3AF34FB1" w14:textId="77777777" w:rsidR="00A36403" w:rsidRPr="00461ECB" w:rsidRDefault="00A36403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34518D6" w14:textId="77777777" w:rsidR="00A36403" w:rsidRPr="00461ECB" w:rsidRDefault="00A36403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2CD693EC" w14:textId="77777777" w:rsidR="00A36403" w:rsidRPr="00461ECB" w:rsidRDefault="00A36403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3EF597D5" w14:textId="77777777" w:rsidR="00A36403" w:rsidRPr="00461ECB" w:rsidRDefault="00A36403" w:rsidP="002C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32BD" w:rsidRPr="00461ECB" w14:paraId="160894C2" w14:textId="77777777">
        <w:tc>
          <w:tcPr>
            <w:tcW w:w="2173" w:type="pct"/>
          </w:tcPr>
          <w:p w14:paraId="48638815" w14:textId="37D7748F" w:rsidR="004032BD" w:rsidRPr="00461ECB" w:rsidRDefault="004032BD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55" w:type="pct"/>
          </w:tcPr>
          <w:p w14:paraId="2D6862F9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18A9C007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33890A7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6C1234C7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17F9588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669830C9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7947991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32BD" w:rsidRPr="00461ECB" w14:paraId="0A1DA149" w14:textId="77777777" w:rsidTr="00AE7126">
        <w:tc>
          <w:tcPr>
            <w:tcW w:w="2173" w:type="pct"/>
          </w:tcPr>
          <w:p w14:paraId="26482057" w14:textId="5F9F65CB" w:rsidR="004032BD" w:rsidRPr="00461ECB" w:rsidRDefault="004032BD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55" w:type="pct"/>
          </w:tcPr>
          <w:p w14:paraId="380D834C" w14:textId="77777777" w:rsidR="004032BD" w:rsidRPr="00461ECB" w:rsidRDefault="004032BD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7972BE57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1FD179A" w14:textId="77777777" w:rsidR="004032BD" w:rsidRPr="00461ECB" w:rsidRDefault="004032BD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257F3C7F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D40ADE7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555C419F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4F4E4E46" w14:textId="77777777" w:rsidR="004032BD" w:rsidRPr="00461ECB" w:rsidRDefault="004032BD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32BD" w:rsidRPr="00461ECB" w14:paraId="07E39C02" w14:textId="77777777" w:rsidTr="00AE7126">
        <w:tc>
          <w:tcPr>
            <w:tcW w:w="2173" w:type="pct"/>
          </w:tcPr>
          <w:p w14:paraId="1F0E5113" w14:textId="0449393A" w:rsidR="004032BD" w:rsidRPr="00461ECB" w:rsidRDefault="004032BD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55" w:type="pct"/>
          </w:tcPr>
          <w:p w14:paraId="03490D63" w14:textId="69CDFB32" w:rsidR="004032BD" w:rsidRPr="00461ECB" w:rsidRDefault="003273DB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2B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153" w:type="pct"/>
          </w:tcPr>
          <w:p w14:paraId="24934D62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20C67D8" w14:textId="4C180C09" w:rsidR="004032BD" w:rsidRPr="00461ECB" w:rsidRDefault="003273DB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032B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52" w:type="pct"/>
          </w:tcPr>
          <w:p w14:paraId="70F89FA2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D1105B6" w14:textId="467E8240" w:rsidR="004032BD" w:rsidRPr="00461ECB" w:rsidRDefault="003273DB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4032B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152" w:type="pct"/>
          </w:tcPr>
          <w:p w14:paraId="6114D455" w14:textId="77777777" w:rsidR="004032BD" w:rsidRPr="00461ECB" w:rsidRDefault="004032BD" w:rsidP="00FD7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722AA13" w14:textId="5019846A" w:rsidR="004032BD" w:rsidRPr="00461ECB" w:rsidRDefault="003273DB" w:rsidP="00FD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032B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</w:tr>
      <w:tr w:rsidR="004032BD" w:rsidRPr="00461ECB" w14:paraId="46BFFED7" w14:textId="77777777">
        <w:tc>
          <w:tcPr>
            <w:tcW w:w="2173" w:type="pct"/>
          </w:tcPr>
          <w:p w14:paraId="41E4AB01" w14:textId="17AEC14D" w:rsidR="004032BD" w:rsidRPr="00461ECB" w:rsidRDefault="004032BD" w:rsidP="0003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7C811AA1" w14:textId="7E667864" w:rsidR="004032BD" w:rsidRPr="00461ECB" w:rsidRDefault="003273DB" w:rsidP="0003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32B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53" w:type="pct"/>
          </w:tcPr>
          <w:p w14:paraId="7FE78773" w14:textId="77777777" w:rsidR="004032BD" w:rsidRPr="00461ECB" w:rsidRDefault="004032BD" w:rsidP="00031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0443572" w14:textId="0A5824CB" w:rsidR="004032BD" w:rsidRPr="00461ECB" w:rsidRDefault="003273DB" w:rsidP="0003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32B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52" w:type="pct"/>
          </w:tcPr>
          <w:p w14:paraId="03C33B32" w14:textId="77777777" w:rsidR="004032BD" w:rsidRPr="00461ECB" w:rsidRDefault="004032BD" w:rsidP="00031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3C2AC7A" w14:textId="068D2909" w:rsidR="004032BD" w:rsidRPr="00461ECB" w:rsidRDefault="003273DB" w:rsidP="0003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32B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52" w:type="pct"/>
          </w:tcPr>
          <w:p w14:paraId="0E5FB0D2" w14:textId="77777777" w:rsidR="004032BD" w:rsidRPr="00461ECB" w:rsidRDefault="004032BD" w:rsidP="000317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80F1C5E" w14:textId="7A7063AC" w:rsidR="004032BD" w:rsidRPr="00461ECB" w:rsidRDefault="003273DB" w:rsidP="00031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32B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4032BD" w:rsidRPr="00461ECB" w14:paraId="1C91C52F" w14:textId="77777777">
        <w:tc>
          <w:tcPr>
            <w:tcW w:w="2173" w:type="pct"/>
          </w:tcPr>
          <w:p w14:paraId="4EA05CE4" w14:textId="6A1D10FB" w:rsidR="004032BD" w:rsidRPr="00461ECB" w:rsidRDefault="004032BD" w:rsidP="00DD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7918680C" w14:textId="57887482" w:rsidR="004032BD" w:rsidRPr="00461ECB" w:rsidRDefault="003273DB" w:rsidP="00DD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="004032BD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450</w:t>
            </w:r>
          </w:p>
        </w:tc>
        <w:tc>
          <w:tcPr>
            <w:tcW w:w="153" w:type="pct"/>
          </w:tcPr>
          <w:p w14:paraId="385C90AB" w14:textId="77777777" w:rsidR="004032BD" w:rsidRPr="00461ECB" w:rsidRDefault="004032BD" w:rsidP="00DD3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226B0C9" w14:textId="3268D583" w:rsidR="004032BD" w:rsidRPr="00461ECB" w:rsidRDefault="003273DB" w:rsidP="00DD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4032BD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152" w:type="pct"/>
          </w:tcPr>
          <w:p w14:paraId="3158DF7E" w14:textId="77777777" w:rsidR="004032BD" w:rsidRPr="00461ECB" w:rsidRDefault="004032BD" w:rsidP="00DD3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982C1C3" w14:textId="47D6CA92" w:rsidR="004032BD" w:rsidRPr="00461ECB" w:rsidRDefault="003273DB" w:rsidP="00DD3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032BD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</w:t>
            </w:r>
          </w:p>
        </w:tc>
        <w:tc>
          <w:tcPr>
            <w:tcW w:w="152" w:type="pct"/>
          </w:tcPr>
          <w:p w14:paraId="68501946" w14:textId="77777777" w:rsidR="004032BD" w:rsidRPr="00461ECB" w:rsidRDefault="004032BD" w:rsidP="00DD3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3E67E8D" w14:textId="51072AF0" w:rsidR="004032BD" w:rsidRPr="00461ECB" w:rsidRDefault="003273DB" w:rsidP="00B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4032BD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027</w:t>
            </w:r>
          </w:p>
        </w:tc>
      </w:tr>
    </w:tbl>
    <w:p w14:paraId="0A53159B" w14:textId="77777777" w:rsidR="00461ECB" w:rsidRDefault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9EC6E2" w14:textId="51CC7747" w:rsidR="004C2026" w:rsidRPr="00461ECB" w:rsidRDefault="00FC3AA2" w:rsidP="00303E35">
      <w:pPr>
        <w:pStyle w:val="FSContent"/>
        <w:spacing w:before="120" w:after="120"/>
        <w:ind w:left="0" w:firstLine="547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A4676D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="00A4676D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A4676D" w:rsidRPr="00461E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="00A4676D" w:rsidRPr="00461E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993"/>
        <w:gridCol w:w="264"/>
        <w:gridCol w:w="1095"/>
        <w:gridCol w:w="272"/>
        <w:gridCol w:w="7"/>
        <w:gridCol w:w="1075"/>
        <w:gridCol w:w="7"/>
        <w:gridCol w:w="232"/>
        <w:gridCol w:w="7"/>
        <w:gridCol w:w="1095"/>
        <w:gridCol w:w="13"/>
      </w:tblGrid>
      <w:tr w:rsidR="00A4676D" w:rsidRPr="00461ECB" w14:paraId="1AA1B649" w14:textId="77777777" w:rsidTr="00E9243E">
        <w:trPr>
          <w:tblHeader/>
        </w:trPr>
        <w:tc>
          <w:tcPr>
            <w:tcW w:w="2167" w:type="pct"/>
          </w:tcPr>
          <w:p w14:paraId="596F92B0" w14:textId="77777777" w:rsidR="00A4676D" w:rsidRPr="00461ECB" w:rsidRDefault="00A4676D" w:rsidP="00A46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17" w:type="pct"/>
            <w:gridSpan w:val="3"/>
          </w:tcPr>
          <w:p w14:paraId="285B43B4" w14:textId="77777777" w:rsidR="00A4676D" w:rsidRPr="00461ECB" w:rsidRDefault="00A4676D" w:rsidP="00A46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" w:type="pct"/>
            <w:gridSpan w:val="2"/>
            <w:vAlign w:val="bottom"/>
          </w:tcPr>
          <w:p w14:paraId="50411B18" w14:textId="77777777" w:rsidR="00A4676D" w:rsidRPr="00461ECB" w:rsidRDefault="00A4676D" w:rsidP="00A4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60" w:type="pct"/>
            <w:gridSpan w:val="6"/>
            <w:vAlign w:val="bottom"/>
          </w:tcPr>
          <w:p w14:paraId="6CB9453A" w14:textId="51D94E7F" w:rsidR="00A4676D" w:rsidRPr="00461ECB" w:rsidRDefault="00A4676D" w:rsidP="00A46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A4676D" w:rsidRPr="00461ECB" w14:paraId="733DDE66" w14:textId="77777777" w:rsidTr="00E9243E">
        <w:trPr>
          <w:tblHeader/>
        </w:trPr>
        <w:tc>
          <w:tcPr>
            <w:tcW w:w="2167" w:type="pct"/>
          </w:tcPr>
          <w:p w14:paraId="600CD55C" w14:textId="5476B742" w:rsidR="00A4676D" w:rsidRPr="00461ECB" w:rsidRDefault="00A4676D" w:rsidP="00A46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17" w:type="pct"/>
            <w:gridSpan w:val="3"/>
          </w:tcPr>
          <w:p w14:paraId="67620C34" w14:textId="77777777" w:rsidR="00A4676D" w:rsidRPr="00461ECB" w:rsidRDefault="00A4676D" w:rsidP="00A46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" w:type="pct"/>
            <w:gridSpan w:val="2"/>
            <w:vAlign w:val="bottom"/>
          </w:tcPr>
          <w:p w14:paraId="377B024E" w14:textId="77777777" w:rsidR="00A4676D" w:rsidRPr="00461ECB" w:rsidRDefault="00A4676D" w:rsidP="00A4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60" w:type="pct"/>
            <w:gridSpan w:val="6"/>
            <w:vAlign w:val="bottom"/>
          </w:tcPr>
          <w:p w14:paraId="051434E5" w14:textId="77777777" w:rsidR="00A4676D" w:rsidRPr="00461ECB" w:rsidRDefault="00A4676D" w:rsidP="00A46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76D" w:rsidRPr="00461ECB" w14:paraId="6C73DF88" w14:textId="77777777" w:rsidTr="00E9243E">
        <w:trPr>
          <w:tblHeader/>
        </w:trPr>
        <w:tc>
          <w:tcPr>
            <w:tcW w:w="2167" w:type="pct"/>
          </w:tcPr>
          <w:p w14:paraId="2789EB83" w14:textId="696147E0" w:rsidR="00A4676D" w:rsidRPr="00461ECB" w:rsidRDefault="00A4676D" w:rsidP="00A46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</w:tcPr>
          <w:p w14:paraId="711CCF30" w14:textId="6563933D" w:rsidR="00A4676D" w:rsidRPr="00461ECB" w:rsidRDefault="003273DB" w:rsidP="00661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8" w:type="pct"/>
          </w:tcPr>
          <w:p w14:paraId="79455307" w14:textId="77777777" w:rsidR="00A4676D" w:rsidRPr="00461ECB" w:rsidRDefault="00A4676D" w:rsidP="00661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738F37A4" w14:textId="37D006AA" w:rsidR="00A4676D" w:rsidRPr="00461ECB" w:rsidRDefault="003273DB" w:rsidP="00661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" w:type="pct"/>
            <w:gridSpan w:val="2"/>
          </w:tcPr>
          <w:p w14:paraId="58567168" w14:textId="77777777" w:rsidR="00A4676D" w:rsidRPr="00461ECB" w:rsidRDefault="00A4676D" w:rsidP="00661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gridSpan w:val="2"/>
          </w:tcPr>
          <w:p w14:paraId="0749931A" w14:textId="02DAD283" w:rsidR="00A4676D" w:rsidRPr="00461ECB" w:rsidRDefault="003273DB" w:rsidP="00661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pct"/>
            <w:gridSpan w:val="2"/>
          </w:tcPr>
          <w:p w14:paraId="2C9D0AA3" w14:textId="77777777" w:rsidR="00A4676D" w:rsidRPr="00461ECB" w:rsidRDefault="00A4676D" w:rsidP="00661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14:paraId="1FADDFEA" w14:textId="08782404" w:rsidR="00A4676D" w:rsidRPr="00461ECB" w:rsidRDefault="003273DB" w:rsidP="00661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4676D" w:rsidRPr="00461ECB" w14:paraId="1ABA428B" w14:textId="77777777" w:rsidTr="00E9243E">
        <w:tc>
          <w:tcPr>
            <w:tcW w:w="2167" w:type="pct"/>
          </w:tcPr>
          <w:p w14:paraId="51CF9180" w14:textId="64D6A568" w:rsidR="00A4676D" w:rsidRPr="00461ECB" w:rsidRDefault="00A4676D" w:rsidP="00A4676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56" w:type="pct"/>
          </w:tcPr>
          <w:p w14:paraId="230DCB12" w14:textId="77777777" w:rsidR="00A4676D" w:rsidRPr="00461ECB" w:rsidRDefault="00A4676D" w:rsidP="00A4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33436C5" w14:textId="77777777" w:rsidR="00A4676D" w:rsidRPr="00461ECB" w:rsidRDefault="00A4676D" w:rsidP="00A467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3" w:type="pct"/>
          </w:tcPr>
          <w:p w14:paraId="65261D79" w14:textId="77777777" w:rsidR="00A4676D" w:rsidRPr="00461ECB" w:rsidRDefault="00A4676D" w:rsidP="00A4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gridSpan w:val="2"/>
          </w:tcPr>
          <w:p w14:paraId="0245991B" w14:textId="77777777" w:rsidR="00A4676D" w:rsidRPr="00461ECB" w:rsidRDefault="00A4676D" w:rsidP="00A467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430F54BC" w14:textId="77777777" w:rsidR="00A4676D" w:rsidRPr="00461ECB" w:rsidRDefault="00A4676D" w:rsidP="00A4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3E32856B" w14:textId="77777777" w:rsidR="00A4676D" w:rsidRPr="00461ECB" w:rsidRDefault="00A4676D" w:rsidP="00A467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14:paraId="3335318A" w14:textId="77777777" w:rsidR="00A4676D" w:rsidRPr="00461ECB" w:rsidRDefault="00A4676D" w:rsidP="00A4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676D" w:rsidRPr="00461ECB" w14:paraId="1AA0A51C" w14:textId="77777777" w:rsidTr="00E9243E">
        <w:tc>
          <w:tcPr>
            <w:tcW w:w="2167" w:type="pct"/>
          </w:tcPr>
          <w:p w14:paraId="4B91866C" w14:textId="77777777" w:rsidR="00A4676D" w:rsidRPr="00461ECB" w:rsidRDefault="00A4676D" w:rsidP="00A4676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56" w:type="pct"/>
          </w:tcPr>
          <w:p w14:paraId="28DEA7B7" w14:textId="687FE80F" w:rsidR="00A4676D" w:rsidRPr="00461ECB" w:rsidRDefault="00FD708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0D4E017" w14:textId="77777777" w:rsidR="00A4676D" w:rsidRPr="00461ECB" w:rsidRDefault="00A4676D" w:rsidP="00A467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3" w:type="pct"/>
          </w:tcPr>
          <w:p w14:paraId="01A58636" w14:textId="593420EE" w:rsidR="00A4676D" w:rsidRPr="00461ECB" w:rsidRDefault="00A4676D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</w:tcPr>
          <w:p w14:paraId="461A6D68" w14:textId="77777777" w:rsidR="00A4676D" w:rsidRPr="00461ECB" w:rsidRDefault="00A4676D" w:rsidP="00A467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7EE3FF10" w14:textId="6583DFB0" w:rsidR="00A4676D" w:rsidRPr="00461ECB" w:rsidRDefault="003273DB" w:rsidP="00A4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9243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34" w:type="pct"/>
            <w:gridSpan w:val="2"/>
          </w:tcPr>
          <w:p w14:paraId="0BBCF6F6" w14:textId="77777777" w:rsidR="00A4676D" w:rsidRPr="00461ECB" w:rsidRDefault="00A4676D" w:rsidP="00A467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14:paraId="6B5AEF71" w14:textId="45CA999B" w:rsidR="00A4676D" w:rsidRPr="00461ECB" w:rsidRDefault="003273DB" w:rsidP="00A46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4676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</w:tr>
      <w:tr w:rsidR="004F60F4" w:rsidRPr="00461ECB" w14:paraId="402E796C" w14:textId="77777777" w:rsidTr="00E9243E">
        <w:tc>
          <w:tcPr>
            <w:tcW w:w="2167" w:type="pct"/>
          </w:tcPr>
          <w:p w14:paraId="1F821B39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5D5B1E91" w14:textId="6410BDBC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BB077BF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BEE906A" w14:textId="06F1BCD5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</w:tcPr>
          <w:p w14:paraId="5A26E48F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1B28AE" w14:textId="3E99F29C" w:rsidR="004F60F4" w:rsidRPr="00461ECB" w:rsidRDefault="003273DB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F60F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134" w:type="pct"/>
            <w:gridSpan w:val="2"/>
          </w:tcPr>
          <w:p w14:paraId="29F44FD0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A6A5AC" w14:textId="1E9959CA" w:rsidR="004F60F4" w:rsidRPr="00461ECB" w:rsidRDefault="003273DB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4F60F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</w:tr>
      <w:tr w:rsidR="004F60F4" w:rsidRPr="00461ECB" w14:paraId="3411C68C" w14:textId="77777777" w:rsidTr="00E9243E">
        <w:tc>
          <w:tcPr>
            <w:tcW w:w="2167" w:type="pct"/>
          </w:tcPr>
          <w:p w14:paraId="51F4F814" w14:textId="77777777" w:rsidR="004F60F4" w:rsidRPr="00461ECB" w:rsidRDefault="004F60F4" w:rsidP="004F60F4">
            <w:pPr>
              <w:pStyle w:val="FSConten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</w:tcPr>
          <w:p w14:paraId="3DDDFAEC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7EFF98B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1C44F9C1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gridSpan w:val="2"/>
          </w:tcPr>
          <w:p w14:paraId="1D2E13B1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</w:tcPr>
          <w:p w14:paraId="0BB63815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8923BBE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  <w:tcBorders>
              <w:top w:val="double" w:sz="4" w:space="0" w:color="auto"/>
            </w:tcBorders>
          </w:tcPr>
          <w:p w14:paraId="4D0AD81E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0F4" w:rsidRPr="00461ECB" w14:paraId="178B06BF" w14:textId="77777777" w:rsidTr="00E9243E">
        <w:tc>
          <w:tcPr>
            <w:tcW w:w="2167" w:type="pct"/>
          </w:tcPr>
          <w:p w14:paraId="56D35265" w14:textId="3DC61A2B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556" w:type="pct"/>
          </w:tcPr>
          <w:p w14:paraId="040CD9CA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C0BDFD7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3" w:type="pct"/>
          </w:tcPr>
          <w:p w14:paraId="6E97238E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gridSpan w:val="2"/>
          </w:tcPr>
          <w:p w14:paraId="373BE085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0F211161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02A47F86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14:paraId="7BBCDD84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F4" w:rsidRPr="00461ECB" w14:paraId="5FAAFC89" w14:textId="77777777" w:rsidTr="00E9243E">
        <w:tc>
          <w:tcPr>
            <w:tcW w:w="2167" w:type="pct"/>
          </w:tcPr>
          <w:p w14:paraId="565CBAE0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56" w:type="pct"/>
          </w:tcPr>
          <w:p w14:paraId="3E7A036F" w14:textId="714BCBC1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9E28DEB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3" w:type="pct"/>
          </w:tcPr>
          <w:p w14:paraId="336B4CFC" w14:textId="494D26C8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</w:tcPr>
          <w:p w14:paraId="36752681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4752FD3A" w14:textId="40D2FC71" w:rsidR="004F60F4" w:rsidRPr="00461ECB" w:rsidRDefault="003273DB" w:rsidP="008F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032B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34" w:type="pct"/>
            <w:gridSpan w:val="2"/>
          </w:tcPr>
          <w:p w14:paraId="55C97628" w14:textId="77777777" w:rsidR="004F60F4" w:rsidRPr="00461ECB" w:rsidRDefault="004F60F4" w:rsidP="008F1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14:paraId="2CC6BF70" w14:textId="0B792221" w:rsidR="004F60F4" w:rsidRPr="00461ECB" w:rsidRDefault="003273DB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60F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</w:tr>
      <w:tr w:rsidR="004F60F4" w:rsidRPr="00461ECB" w14:paraId="320C37BB" w14:textId="77777777" w:rsidTr="00E9243E">
        <w:tc>
          <w:tcPr>
            <w:tcW w:w="2167" w:type="pct"/>
          </w:tcPr>
          <w:p w14:paraId="591DFB78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6E4516CA" w14:textId="03D4B1FD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B88284F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17F5250" w14:textId="33133E73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</w:tcPr>
          <w:p w14:paraId="6C85AB64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0CFD7C" w14:textId="7285A8D0" w:rsidR="004F60F4" w:rsidRPr="00461ECB" w:rsidRDefault="003273DB" w:rsidP="0092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032BD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134" w:type="pct"/>
            <w:gridSpan w:val="2"/>
          </w:tcPr>
          <w:p w14:paraId="10655617" w14:textId="77777777" w:rsidR="004F60F4" w:rsidRPr="00461ECB" w:rsidRDefault="004F60F4" w:rsidP="008F13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6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4743E" w14:textId="749165FD" w:rsidR="004F60F4" w:rsidRPr="00461ECB" w:rsidRDefault="003273DB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60F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659</w:t>
            </w:r>
          </w:p>
        </w:tc>
      </w:tr>
      <w:tr w:rsidR="004F60F4" w:rsidRPr="00461ECB" w14:paraId="4FDE6F4C" w14:textId="77777777" w:rsidTr="00E9243E">
        <w:tc>
          <w:tcPr>
            <w:tcW w:w="2167" w:type="pct"/>
          </w:tcPr>
          <w:p w14:paraId="177EEEBF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7B99DF6A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91CD107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418BEC8F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gridSpan w:val="2"/>
          </w:tcPr>
          <w:p w14:paraId="2FFEFCD2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</w:tcPr>
          <w:p w14:paraId="6435DA14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00FC30A6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</w:tcPr>
          <w:p w14:paraId="65E2FBB0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0F4" w:rsidRPr="00461ECB" w14:paraId="4E38E42A" w14:textId="77777777" w:rsidTr="00E9243E">
        <w:tc>
          <w:tcPr>
            <w:tcW w:w="2167" w:type="pct"/>
          </w:tcPr>
          <w:p w14:paraId="23608C2E" w14:textId="7898B63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เงินให้กู้ยืม</w:t>
            </w:r>
            <w:r w:rsidR="007F31D1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556" w:type="pct"/>
          </w:tcPr>
          <w:p w14:paraId="49EE84D2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E6A4A66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2EB50A4A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gridSpan w:val="2"/>
          </w:tcPr>
          <w:p w14:paraId="72588D8D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4A3B3DCD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5DBECABF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14:paraId="7B74E317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0F4" w:rsidRPr="00461ECB" w14:paraId="2EAF2B87" w14:textId="77777777" w:rsidTr="00E9243E">
        <w:tc>
          <w:tcPr>
            <w:tcW w:w="2167" w:type="pct"/>
          </w:tcPr>
          <w:p w14:paraId="7795EE01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DD898E5" w14:textId="11BCE89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96E5ED7" w14:textId="77777777" w:rsidR="004F60F4" w:rsidRPr="00461ECB" w:rsidRDefault="004F60F4" w:rsidP="007653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A3902D1" w14:textId="7A2F0F4E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</w:tcPr>
          <w:p w14:paraId="282E0C48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0999DF68" w14:textId="52987EA5" w:rsidR="004F60F4" w:rsidRPr="00461ECB" w:rsidRDefault="003273DB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4F60F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34" w:type="pct"/>
            <w:gridSpan w:val="2"/>
          </w:tcPr>
          <w:p w14:paraId="6F1C4390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14:paraId="2A58E0A7" w14:textId="7D91F1BF" w:rsidR="004F60F4" w:rsidRPr="00461ECB" w:rsidRDefault="003273DB" w:rsidP="00B7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4F60F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</w:tr>
      <w:tr w:rsidR="004F60F4" w:rsidRPr="00461ECB" w14:paraId="271D5B79" w14:textId="77777777" w:rsidTr="00E9243E">
        <w:tc>
          <w:tcPr>
            <w:tcW w:w="2167" w:type="pct"/>
          </w:tcPr>
          <w:p w14:paraId="1125B11D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6E085B8E" w14:textId="1733ACBE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1AD555D" w14:textId="77777777" w:rsidR="004F60F4" w:rsidRPr="00461ECB" w:rsidRDefault="004F60F4" w:rsidP="007653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1B0B784" w14:textId="78EC3192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</w:tcPr>
          <w:p w14:paraId="737CF78D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31C9B3" w14:textId="4AB321F2" w:rsidR="004F60F4" w:rsidRPr="00461ECB" w:rsidRDefault="003273DB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</w:t>
            </w:r>
            <w:r w:rsidR="004F60F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</w:t>
            </w:r>
          </w:p>
        </w:tc>
        <w:tc>
          <w:tcPr>
            <w:tcW w:w="134" w:type="pct"/>
            <w:gridSpan w:val="2"/>
          </w:tcPr>
          <w:p w14:paraId="3D138A9B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B92717" w14:textId="4D5F381E" w:rsidR="004F60F4" w:rsidRPr="00461ECB" w:rsidRDefault="003273DB" w:rsidP="00B7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</w:t>
            </w:r>
            <w:r w:rsidR="004F60F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646</w:t>
            </w:r>
          </w:p>
        </w:tc>
      </w:tr>
      <w:tr w:rsidR="00D15457" w:rsidRPr="00461ECB" w14:paraId="03E2C230" w14:textId="77777777" w:rsidTr="00D15457">
        <w:tc>
          <w:tcPr>
            <w:tcW w:w="2167" w:type="pct"/>
          </w:tcPr>
          <w:p w14:paraId="2880CE30" w14:textId="77777777" w:rsidR="00D15457" w:rsidRPr="00461ECB" w:rsidRDefault="00D15457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56" w:type="pct"/>
          </w:tcPr>
          <w:p w14:paraId="7072C21B" w14:textId="77777777" w:rsidR="00D15457" w:rsidRPr="00461ECB" w:rsidRDefault="00D15457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D8D6843" w14:textId="77777777" w:rsidR="00D15457" w:rsidRPr="00461ECB" w:rsidRDefault="00D15457" w:rsidP="007653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3" w:type="pct"/>
          </w:tcPr>
          <w:p w14:paraId="34E5C641" w14:textId="77777777" w:rsidR="00D15457" w:rsidRPr="00461ECB" w:rsidRDefault="00D15457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gridSpan w:val="2"/>
          </w:tcPr>
          <w:p w14:paraId="6DF38573" w14:textId="77777777" w:rsidR="00D15457" w:rsidRPr="00461ECB" w:rsidRDefault="00D15457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325384D0" w14:textId="77777777" w:rsidR="00D15457" w:rsidRPr="00461ECB" w:rsidRDefault="00D15457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491AF91A" w14:textId="77777777" w:rsidR="00D15457" w:rsidRPr="00461ECB" w:rsidRDefault="00D15457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14:paraId="2AD3369C" w14:textId="77777777" w:rsidR="00D15457" w:rsidRPr="00461ECB" w:rsidRDefault="00D15457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F4" w:rsidRPr="00461ECB" w14:paraId="012923A8" w14:textId="77777777" w:rsidTr="00E9243E">
        <w:tc>
          <w:tcPr>
            <w:tcW w:w="2167" w:type="pct"/>
          </w:tcPr>
          <w:p w14:paraId="66EFC2AE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556" w:type="pct"/>
          </w:tcPr>
          <w:p w14:paraId="170C79C9" w14:textId="30ABB0A3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4A8CF10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B1C77BF" w14:textId="14F907C4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gridSpan w:val="2"/>
          </w:tcPr>
          <w:p w14:paraId="3E2AB98C" w14:textId="77777777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6" w:type="pct"/>
            <w:gridSpan w:val="2"/>
          </w:tcPr>
          <w:p w14:paraId="081CFDB7" w14:textId="2C6760CB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5B3DFE64" w14:textId="77777777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14:paraId="745522E8" w14:textId="483ECDBB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F4" w:rsidRPr="00461ECB" w14:paraId="0EBC77A5" w14:textId="77777777" w:rsidTr="00E9243E">
        <w:tc>
          <w:tcPr>
            <w:tcW w:w="2167" w:type="pct"/>
          </w:tcPr>
          <w:p w14:paraId="16BD5EA8" w14:textId="77777777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56" w:type="pct"/>
          </w:tcPr>
          <w:p w14:paraId="79E5145E" w14:textId="44A94DAB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44B42F9" w14:textId="77777777" w:rsidR="004F60F4" w:rsidRPr="00461ECB" w:rsidRDefault="004F60F4" w:rsidP="007653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3" w:type="pct"/>
          </w:tcPr>
          <w:p w14:paraId="365528CB" w14:textId="710BF4EB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</w:tcPr>
          <w:p w14:paraId="7C0AC185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43AEF9FC" w14:textId="4FB30E88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2AB91D54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14:paraId="1AA6DEC2" w14:textId="0E3AE0E3" w:rsidR="004F60F4" w:rsidRPr="00461ECB" w:rsidRDefault="003273DB" w:rsidP="00B7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4F60F4" w:rsidRPr="00461ECB" w14:paraId="03B94524" w14:textId="77777777" w:rsidTr="00765394">
        <w:trPr>
          <w:trHeight w:val="296"/>
        </w:trPr>
        <w:tc>
          <w:tcPr>
            <w:tcW w:w="2167" w:type="pct"/>
          </w:tcPr>
          <w:p w14:paraId="6F46AD23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56CFA66" w14:textId="2E1560E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0CED713" w14:textId="77777777" w:rsidR="004F60F4" w:rsidRPr="00461ECB" w:rsidRDefault="004F60F4" w:rsidP="007653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A1DBA55" w14:textId="4160B5E0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</w:tcPr>
          <w:p w14:paraId="41824531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A53B5F" w14:textId="79ABBC4A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06E38BCC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76D43E" w14:textId="3151632B" w:rsidR="004F60F4" w:rsidRPr="00461ECB" w:rsidRDefault="003273DB" w:rsidP="00B7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402</w:t>
            </w:r>
          </w:p>
        </w:tc>
      </w:tr>
      <w:tr w:rsidR="004F60F4" w:rsidRPr="00461ECB" w14:paraId="23086B54" w14:textId="77777777" w:rsidTr="00E9243E">
        <w:tc>
          <w:tcPr>
            <w:tcW w:w="2167" w:type="pct"/>
          </w:tcPr>
          <w:p w14:paraId="10293D60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</w:tcPr>
          <w:p w14:paraId="19243ED4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E8B1246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5848D74D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gridSpan w:val="2"/>
          </w:tcPr>
          <w:p w14:paraId="7D7896EF" w14:textId="77777777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</w:tcPr>
          <w:p w14:paraId="16435998" w14:textId="77777777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30D0DEFB" w14:textId="77777777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  <w:tcBorders>
              <w:top w:val="double" w:sz="4" w:space="0" w:color="auto"/>
            </w:tcBorders>
          </w:tcPr>
          <w:p w14:paraId="580716F4" w14:textId="77777777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F4" w:rsidRPr="00461ECB" w14:paraId="3B6FCFEE" w14:textId="77777777" w:rsidTr="00E9243E">
        <w:tc>
          <w:tcPr>
            <w:tcW w:w="2167" w:type="pct"/>
          </w:tcPr>
          <w:p w14:paraId="051C76E6" w14:textId="4693151F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56" w:type="pct"/>
          </w:tcPr>
          <w:p w14:paraId="300A0536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B76B02D" w14:textId="77777777" w:rsidR="004F60F4" w:rsidRPr="00461ECB" w:rsidRDefault="004F60F4" w:rsidP="007653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3" w:type="pct"/>
          </w:tcPr>
          <w:p w14:paraId="635173BB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gridSpan w:val="2"/>
          </w:tcPr>
          <w:p w14:paraId="46D1AE6A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751CFE68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7458DD2E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14:paraId="102A223A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F4" w:rsidRPr="00461ECB" w14:paraId="190AC01B" w14:textId="77777777" w:rsidTr="00E9243E">
        <w:tc>
          <w:tcPr>
            <w:tcW w:w="2167" w:type="pct"/>
          </w:tcPr>
          <w:p w14:paraId="2E78749E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56" w:type="pct"/>
          </w:tcPr>
          <w:p w14:paraId="5E1EAB89" w14:textId="05335836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9A79450" w14:textId="77777777" w:rsidR="004F60F4" w:rsidRPr="00461ECB" w:rsidRDefault="004F60F4" w:rsidP="007653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3" w:type="pct"/>
          </w:tcPr>
          <w:p w14:paraId="0CF1B056" w14:textId="20105E7C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</w:tcPr>
          <w:p w14:paraId="2F067C9B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26E703FA" w14:textId="2379E847" w:rsidR="004F60F4" w:rsidRPr="00461ECB" w:rsidRDefault="003273DB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F60F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134" w:type="pct"/>
            <w:gridSpan w:val="2"/>
          </w:tcPr>
          <w:p w14:paraId="0790541B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20" w:type="pct"/>
            <w:gridSpan w:val="2"/>
          </w:tcPr>
          <w:p w14:paraId="46F751D2" w14:textId="5E0D59A2" w:rsidR="004F60F4" w:rsidRPr="00461ECB" w:rsidRDefault="003273DB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F60F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  <w:tr w:rsidR="004F60F4" w:rsidRPr="00461ECB" w14:paraId="72CDCC2E" w14:textId="77777777" w:rsidTr="00E9243E">
        <w:tc>
          <w:tcPr>
            <w:tcW w:w="2167" w:type="pct"/>
          </w:tcPr>
          <w:p w14:paraId="65AB8786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07B171F" w14:textId="2C53298A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D32A1E8" w14:textId="77777777" w:rsidR="004F60F4" w:rsidRPr="00461ECB" w:rsidRDefault="004F60F4" w:rsidP="007653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A7A0A1C" w14:textId="4C493313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6" w:type="pct"/>
            <w:gridSpan w:val="2"/>
          </w:tcPr>
          <w:p w14:paraId="66E2CECA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41239" w14:textId="14491C57" w:rsidR="004F60F4" w:rsidRPr="00461ECB" w:rsidRDefault="003273DB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F60F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134" w:type="pct"/>
            <w:gridSpan w:val="2"/>
          </w:tcPr>
          <w:p w14:paraId="50DBCB54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143F51" w14:textId="0F48AACA" w:rsidR="004F60F4" w:rsidRPr="00461ECB" w:rsidRDefault="003273DB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F60F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</w:tr>
      <w:tr w:rsidR="004F60F4" w:rsidRPr="00461ECB" w14:paraId="15C29AB3" w14:textId="77777777" w:rsidTr="00E9243E">
        <w:trPr>
          <w:gridAfter w:val="1"/>
          <w:wAfter w:w="7" w:type="pct"/>
        </w:trPr>
        <w:tc>
          <w:tcPr>
            <w:tcW w:w="2167" w:type="pct"/>
          </w:tcPr>
          <w:p w14:paraId="46909FF9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6" w:type="pct"/>
          </w:tcPr>
          <w:p w14:paraId="3555FFF4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F490E14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0ADF851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5D1C4092" w14:textId="77777777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gridSpan w:val="2"/>
          </w:tcPr>
          <w:p w14:paraId="1FE618B4" w14:textId="77777777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594E67F0" w14:textId="77777777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</w:tcPr>
          <w:p w14:paraId="2FF64505" w14:textId="77777777" w:rsidR="004F60F4" w:rsidRPr="00461ECB" w:rsidRDefault="004F60F4" w:rsidP="004F6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0F4" w:rsidRPr="00461ECB" w14:paraId="3D4E2498" w14:textId="77777777" w:rsidTr="00E9243E">
        <w:trPr>
          <w:gridAfter w:val="1"/>
          <w:wAfter w:w="7" w:type="pct"/>
        </w:trPr>
        <w:tc>
          <w:tcPr>
            <w:tcW w:w="2167" w:type="pct"/>
          </w:tcPr>
          <w:p w14:paraId="7206E8F1" w14:textId="77ACD472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เงินกู้ยืม</w:t>
            </w:r>
            <w:r w:rsidR="004F254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556" w:type="pct"/>
          </w:tcPr>
          <w:p w14:paraId="0E236622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F11CE23" w14:textId="77777777" w:rsidR="004F60F4" w:rsidRPr="00461ECB" w:rsidRDefault="004F60F4" w:rsidP="007653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3" w:type="pct"/>
          </w:tcPr>
          <w:p w14:paraId="691DFFDC" w14:textId="77777777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3EED9189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6" w:type="pct"/>
            <w:gridSpan w:val="2"/>
          </w:tcPr>
          <w:p w14:paraId="3AF4FCDA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39506FE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</w:tcPr>
          <w:p w14:paraId="673A2945" w14:textId="77777777" w:rsidR="004F60F4" w:rsidRPr="00461ECB" w:rsidRDefault="004F60F4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0F4" w:rsidRPr="00461ECB" w14:paraId="3F9D2E91" w14:textId="77777777" w:rsidTr="00E9243E">
        <w:trPr>
          <w:gridAfter w:val="1"/>
          <w:wAfter w:w="7" w:type="pct"/>
        </w:trPr>
        <w:tc>
          <w:tcPr>
            <w:tcW w:w="2167" w:type="pct"/>
          </w:tcPr>
          <w:p w14:paraId="79DE9D9A" w14:textId="37BD6D6C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6C511A99" w14:textId="0D6D639C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E7650F2" w14:textId="77777777" w:rsidR="004F60F4" w:rsidRPr="00461ECB" w:rsidRDefault="004F60F4" w:rsidP="007653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C0C4D60" w14:textId="327BBBE2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1F012049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09406425" w14:textId="7E654636" w:rsidR="004F60F4" w:rsidRPr="00461ECB" w:rsidRDefault="003273DB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F60F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34" w:type="pct"/>
            <w:gridSpan w:val="2"/>
          </w:tcPr>
          <w:p w14:paraId="064E87D5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</w:tcPr>
          <w:p w14:paraId="0DBDA630" w14:textId="12444990" w:rsidR="004F60F4" w:rsidRPr="00461ECB" w:rsidRDefault="003273DB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F60F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</w:tr>
      <w:tr w:rsidR="004F60F4" w:rsidRPr="00461ECB" w14:paraId="6DDCCD5C" w14:textId="77777777" w:rsidTr="00E9243E">
        <w:trPr>
          <w:gridAfter w:val="1"/>
          <w:wAfter w:w="7" w:type="pct"/>
        </w:trPr>
        <w:tc>
          <w:tcPr>
            <w:tcW w:w="2167" w:type="pct"/>
          </w:tcPr>
          <w:p w14:paraId="0C10542F" w14:textId="77777777" w:rsidR="004F60F4" w:rsidRPr="00461ECB" w:rsidRDefault="004F60F4" w:rsidP="004F60F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697A4AF1" w14:textId="38930E4C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399DE6A" w14:textId="77777777" w:rsidR="004F60F4" w:rsidRPr="00461ECB" w:rsidRDefault="004F60F4" w:rsidP="007653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0F63A57" w14:textId="6B575F6B" w:rsidR="004F60F4" w:rsidRPr="00461ECB" w:rsidRDefault="004F60F4" w:rsidP="0076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5128C710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699824" w14:textId="4F719B09" w:rsidR="004F60F4" w:rsidRPr="00461ECB" w:rsidRDefault="003273DB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4F60F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134" w:type="pct"/>
            <w:gridSpan w:val="2"/>
          </w:tcPr>
          <w:p w14:paraId="01FE6311" w14:textId="77777777" w:rsidR="004F60F4" w:rsidRPr="00461ECB" w:rsidRDefault="004F60F4" w:rsidP="004F60F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2B2951" w14:textId="15BA27EB" w:rsidR="004F60F4" w:rsidRPr="00461ECB" w:rsidRDefault="003273DB" w:rsidP="004F6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F60F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</w:p>
        </w:tc>
      </w:tr>
    </w:tbl>
    <w:p w14:paraId="54CF871B" w14:textId="7A608478" w:rsidR="00E70E40" w:rsidRPr="00461ECB" w:rsidRDefault="00DE1495" w:rsidP="004B2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CB4F2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461ECB">
        <w:rPr>
          <w:rFonts w:asciiTheme="majorBidi" w:hAnsiTheme="majorBidi" w:cstheme="majorBidi"/>
          <w:sz w:val="32"/>
          <w:szCs w:val="32"/>
          <w:cs/>
        </w:rPr>
        <w:t>เงินกู้ยืมระยะสั้นกับ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678A590E" w14:textId="77777777" w:rsidR="00461ECB" w:rsidRDefault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2D6E95" w14:textId="30708425" w:rsidR="00417562" w:rsidRPr="00461ECB" w:rsidRDefault="00417562" w:rsidP="004B2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>สัญญาให้บริการบริหารจัดการธุรกิจ</w:t>
      </w:r>
    </w:p>
    <w:p w14:paraId="1D6C0C67" w14:textId="02862066" w:rsidR="00417562" w:rsidRPr="00461ECB" w:rsidRDefault="00417562" w:rsidP="005A4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บริษัทได้ทำสัญญาให้บริการบริหารจัดการธุรกิจกับบริษัทย่อยที่ประกอบธุรกิจประเภทร้านอาหารและอื่น</w:t>
      </w:r>
      <w:r w:rsidR="00247136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ๆ ที่เกี่ยวข้อง โดยบริษัทจะบริหารงานต่าง</w:t>
      </w:r>
      <w:r w:rsidR="00966B07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ๆ รวมถึงอนุญาตให้บริษัทย่อยดำเนินธุรกิจร้านอาหารและจั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</w:rPr>
        <w:t>ดจำหน่ายภายใต้เครื่องหมายการค้า ในการนี้ บริษัทย่อยตกลงจ่ายค่าบริหารจัดการและค่าธรรมเนียมการใช้เครื่องหมายการค้าในอัตราร้อยละของยอดขาย</w:t>
      </w:r>
      <w:r w:rsidR="004032BD" w:rsidRPr="00461ECB">
        <w:rPr>
          <w:rFonts w:asciiTheme="majorBidi" w:hAnsiTheme="majorBidi" w:cstheme="majorBidi"/>
          <w:spacing w:val="-2"/>
          <w:sz w:val="32"/>
          <w:szCs w:val="32"/>
          <w:cs/>
        </w:rPr>
        <w:t>และอัตราค่าบริการตามที่ระบุไว้ในสัญญา</w:t>
      </w:r>
    </w:p>
    <w:p w14:paraId="518DD387" w14:textId="77777777" w:rsidR="00E61B64" w:rsidRPr="00461ECB" w:rsidRDefault="00E61B64" w:rsidP="004B2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การค้ำประกันวงเงินกู้ยืมจากธนาคารของบริษัทย่อย</w:t>
      </w:r>
    </w:p>
    <w:p w14:paraId="16FEEAF5" w14:textId="70675297" w:rsidR="002924DB" w:rsidRPr="00461ECB" w:rsidRDefault="004032BD" w:rsidP="0038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ในเดือน</w:t>
      </w:r>
      <w:r w:rsidR="005737F3" w:rsidRPr="00461ECB">
        <w:rPr>
          <w:rFonts w:asciiTheme="majorBidi" w:hAnsiTheme="majorBidi" w:cstheme="majorBidi"/>
          <w:spacing w:val="-4"/>
          <w:sz w:val="32"/>
          <w:szCs w:val="32"/>
          <w:cs/>
        </w:rPr>
        <w:t>พฤษภาคม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บริษัทย่อยแห่งหนึ่งได้ทำสัญญาวงเงินกู้ยืมเพิ่มเติมกับสถาบันการเงินในประเทศแห่งหนึ่ง จำนวน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817F3F" w:rsidRPr="00461ECB">
        <w:rPr>
          <w:rFonts w:asciiTheme="majorBidi" w:hAnsiTheme="majorBidi" w:cstheme="majorBidi"/>
          <w:spacing w:val="-4"/>
          <w:sz w:val="32"/>
          <w:szCs w:val="32"/>
          <w:cs/>
        </w:rPr>
        <w:t>ซึ่ง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บริษัทมีภาระผูกพันในการค้ำประกันวงเงินแก่บริษัทย่อยร้อยละ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51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ของจำนวนเงินดังกล่าวตามสัดส่วนการถือหุ้น</w:t>
      </w:r>
    </w:p>
    <w:p w14:paraId="3B54860A" w14:textId="2F75D54F" w:rsidR="004656F4" w:rsidRPr="00461ECB" w:rsidRDefault="004656F4" w:rsidP="0029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ในเดือนมิถุนายน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บริษัทย่อยแห่งหนึ่งได้ทำสัญญาวงเงินกู้ยืมกับสถาบันการเงินในประเทศแห่งหนึ่ง จำนวน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ทำให้บริษัทมีภาระผูกพันในการค้ำประกันวงเงินแก่บริษัทย่อยร้อยละ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51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ของจำนวนเงินดังกล่าวตามสัดส่วนการถือหุ้น</w:t>
      </w:r>
    </w:p>
    <w:p w14:paraId="3C65E8E2" w14:textId="452D8449" w:rsidR="004656F4" w:rsidRPr="00461ECB" w:rsidRDefault="004656F4" w:rsidP="005A4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ในเดือนสิงหาคม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บริษัทย่อยแห่งหนึ่งได้ทำสัญญาวงเงินกู้ยืมเพิ่มเติมกับสถาบันการเงินในประเทศแห่งหนึ่ง จำนวน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ทำให้บริษัทมีภาระผูกพันในการค้ำประกันวงเงินแก่บริษัทย่อยร้อยละ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51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ของจำนวนเงินดังกล่าวตามสัดส่วนการถือหุ้น</w:t>
      </w:r>
    </w:p>
    <w:p w14:paraId="084CCA4A" w14:textId="47A423C4" w:rsidR="00E61B64" w:rsidRPr="00461ECB" w:rsidRDefault="00E61B64" w:rsidP="005A4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ในเดือนตุลาคม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บริษัทย่อยแห่งหนึ่งได้ทำสัญญาวงเงินกู้ยืมกับสถาบันการเงินในประเทศ</w:t>
      </w:r>
      <w:r w:rsidR="004656F4" w:rsidRPr="00461ECB">
        <w:rPr>
          <w:rFonts w:asciiTheme="majorBidi" w:hAnsiTheme="majorBidi" w:cstheme="majorBidi"/>
          <w:spacing w:val="-4"/>
          <w:sz w:val="32"/>
          <w:szCs w:val="32"/>
          <w:cs/>
        </w:rPr>
        <w:t>สองแห่ง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120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ล้านบาท ทำให้บริษัทมีภาระผูกพันในการค้ำประกันวงเงินแก่บร</w:t>
      </w:r>
      <w:r w:rsidR="00DD4AC1" w:rsidRPr="00461ECB">
        <w:rPr>
          <w:rFonts w:asciiTheme="majorBidi" w:hAnsiTheme="majorBidi" w:cstheme="majorBidi"/>
          <w:spacing w:val="-4"/>
          <w:sz w:val="32"/>
          <w:szCs w:val="32"/>
          <w:cs/>
        </w:rPr>
        <w:t>ิ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ษัทย่อยร้อยละ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51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ของจำนวนเงินดังกล่าวตามสัดส่วนการถือหุ้น</w:t>
      </w:r>
    </w:p>
    <w:p w14:paraId="4C804128" w14:textId="52CFF202" w:rsidR="005926B3" w:rsidRPr="00461ECB" w:rsidRDefault="00F73F3D" w:rsidP="00AA76A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AC9EE30" w14:textId="69720D2C" w:rsidR="00836634" w:rsidRPr="00461ECB" w:rsidRDefault="00836634" w:rsidP="00AA7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9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92"/>
        <w:gridCol w:w="272"/>
        <w:gridCol w:w="1083"/>
        <w:gridCol w:w="272"/>
        <w:gridCol w:w="1074"/>
        <w:gridCol w:w="272"/>
        <w:gridCol w:w="1068"/>
      </w:tblGrid>
      <w:tr w:rsidR="00CA5A87" w:rsidRPr="00461ECB" w14:paraId="6EBF6990" w14:textId="77777777" w:rsidTr="00CA5A87">
        <w:trPr>
          <w:tblHeader/>
        </w:trPr>
        <w:tc>
          <w:tcPr>
            <w:tcW w:w="2173" w:type="pct"/>
          </w:tcPr>
          <w:p w14:paraId="08AEA4D7" w14:textId="77777777" w:rsidR="00CA5A87" w:rsidRPr="00461ECB" w:rsidRDefault="00CA5A87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2EF670D2" w14:textId="77777777" w:rsidR="00CA5A87" w:rsidRPr="00461ECB" w:rsidRDefault="00CA5A87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vAlign w:val="bottom"/>
          </w:tcPr>
          <w:p w14:paraId="3F530247" w14:textId="77777777" w:rsidR="00CA5A87" w:rsidRPr="00461ECB" w:rsidRDefault="00CA5A87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6" w:type="pct"/>
            <w:gridSpan w:val="3"/>
            <w:vAlign w:val="bottom"/>
          </w:tcPr>
          <w:p w14:paraId="6E8B3D66" w14:textId="437E22CD" w:rsidR="00CA5A87" w:rsidRPr="00461ECB" w:rsidRDefault="00CA5A87" w:rsidP="00CA5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986EC0" w:rsidRPr="00461ECB" w14:paraId="263DAADF" w14:textId="77777777" w:rsidTr="00CA5A87">
        <w:trPr>
          <w:tblHeader/>
        </w:trPr>
        <w:tc>
          <w:tcPr>
            <w:tcW w:w="2173" w:type="pct"/>
          </w:tcPr>
          <w:p w14:paraId="7B85BCC2" w14:textId="77777777" w:rsidR="00986EC0" w:rsidRPr="00461ECB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18" w:type="pct"/>
            <w:gridSpan w:val="3"/>
          </w:tcPr>
          <w:p w14:paraId="54A76905" w14:textId="77777777" w:rsidR="00986EC0" w:rsidRPr="00461ECB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3574B91D" w14:textId="77777777" w:rsidR="00986EC0" w:rsidRPr="00461ECB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6" w:type="pct"/>
            <w:gridSpan w:val="3"/>
            <w:vAlign w:val="bottom"/>
          </w:tcPr>
          <w:p w14:paraId="59EE4E46" w14:textId="77777777" w:rsidR="00986EC0" w:rsidRPr="00461ECB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2279" w:rsidRPr="00461ECB" w14:paraId="405A5828" w14:textId="77777777" w:rsidTr="00CA5A87">
        <w:trPr>
          <w:tblHeader/>
        </w:trPr>
        <w:tc>
          <w:tcPr>
            <w:tcW w:w="2173" w:type="pct"/>
          </w:tcPr>
          <w:p w14:paraId="26D105E1" w14:textId="77777777" w:rsidR="003C2279" w:rsidRPr="00461ECB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7" w:type="pct"/>
          </w:tcPr>
          <w:p w14:paraId="3BDB4C8D" w14:textId="7581E7C9" w:rsidR="003C2279" w:rsidRPr="00461ECB" w:rsidRDefault="003273DB" w:rsidP="00447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pct"/>
          </w:tcPr>
          <w:p w14:paraId="67147F75" w14:textId="77777777" w:rsidR="003C2279" w:rsidRPr="00461ECB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186A9B3A" w14:textId="6255FC4F" w:rsidR="003C2279" w:rsidRPr="00461ECB" w:rsidRDefault="003273DB" w:rsidP="00447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pct"/>
          </w:tcPr>
          <w:p w14:paraId="4CD1ACE1" w14:textId="77777777" w:rsidR="003C2279" w:rsidRPr="00461ECB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" w:type="pct"/>
          </w:tcPr>
          <w:p w14:paraId="22E1FF0B" w14:textId="61DAB5EF" w:rsidR="003C2279" w:rsidRPr="00461ECB" w:rsidRDefault="003273DB" w:rsidP="00447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pct"/>
          </w:tcPr>
          <w:p w14:paraId="53021187" w14:textId="77777777" w:rsidR="003C2279" w:rsidRPr="00461ECB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11673B4B" w14:textId="51DF4AC5" w:rsidR="003C2279" w:rsidRPr="00461ECB" w:rsidRDefault="003273DB" w:rsidP="00447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67208" w:rsidRPr="00461ECB" w14:paraId="0E93E690" w14:textId="77777777" w:rsidTr="00CA5A87">
        <w:tc>
          <w:tcPr>
            <w:tcW w:w="2173" w:type="pct"/>
          </w:tcPr>
          <w:p w14:paraId="14CAEB78" w14:textId="77777777" w:rsidR="00C67208" w:rsidRPr="00461ECB" w:rsidRDefault="00C67208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57" w:type="pct"/>
          </w:tcPr>
          <w:p w14:paraId="47B809E0" w14:textId="10FB15CC" w:rsidR="00C67208" w:rsidRPr="00461ECB" w:rsidRDefault="003273DB" w:rsidP="00B3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309E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53" w:type="pct"/>
          </w:tcPr>
          <w:p w14:paraId="7A5FA173" w14:textId="77777777" w:rsidR="00C67208" w:rsidRPr="00461ECB" w:rsidRDefault="00C67208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41C1B921" w14:textId="554AD84F" w:rsidR="00C67208" w:rsidRPr="00461ECB" w:rsidRDefault="003273DB" w:rsidP="00023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6720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53" w:type="pct"/>
          </w:tcPr>
          <w:p w14:paraId="3FE806AC" w14:textId="77777777" w:rsidR="00C67208" w:rsidRPr="00461ECB" w:rsidRDefault="00C67208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354CC9A" w14:textId="40A44049" w:rsidR="00C67208" w:rsidRPr="00461ECB" w:rsidRDefault="003273DB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53" w:type="pct"/>
          </w:tcPr>
          <w:p w14:paraId="2739FACD" w14:textId="77777777" w:rsidR="00C67208" w:rsidRPr="00461ECB" w:rsidRDefault="00C67208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76574F8E" w14:textId="3F2299BB" w:rsidR="00C67208" w:rsidRPr="00461ECB" w:rsidRDefault="003273DB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C67208" w:rsidRPr="00461ECB" w14:paraId="7A3E82A2" w14:textId="77777777" w:rsidTr="00CA5A87">
        <w:tc>
          <w:tcPr>
            <w:tcW w:w="2173" w:type="pct"/>
          </w:tcPr>
          <w:p w14:paraId="6806D281" w14:textId="451463EA" w:rsidR="00C67208" w:rsidRPr="00461ECB" w:rsidRDefault="00C67208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57" w:type="pct"/>
          </w:tcPr>
          <w:p w14:paraId="68C685E3" w14:textId="3D2271EA" w:rsidR="00C67208" w:rsidRPr="00461ECB" w:rsidRDefault="003273DB" w:rsidP="00B3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DC690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153" w:type="pct"/>
          </w:tcPr>
          <w:p w14:paraId="230B4C4E" w14:textId="77777777" w:rsidR="00C67208" w:rsidRPr="00461ECB" w:rsidRDefault="00C67208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037B02F6" w14:textId="7EC8640D" w:rsidR="00C67208" w:rsidRPr="00461ECB" w:rsidRDefault="003273DB" w:rsidP="00023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="00C6720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153" w:type="pct"/>
          </w:tcPr>
          <w:p w14:paraId="212D5ACE" w14:textId="77777777" w:rsidR="00C67208" w:rsidRPr="00461ECB" w:rsidRDefault="00C67208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4015698" w14:textId="4B226685" w:rsidR="00C67208" w:rsidRPr="00461ECB" w:rsidRDefault="003273DB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DC690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53" w:type="pct"/>
          </w:tcPr>
          <w:p w14:paraId="2263E32E" w14:textId="77777777" w:rsidR="00C67208" w:rsidRPr="00461ECB" w:rsidRDefault="00C67208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D0F2D01" w14:textId="3FF9EC53" w:rsidR="00C67208" w:rsidRPr="00461ECB" w:rsidRDefault="003273DB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C6720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C67208" w:rsidRPr="00461ECB" w14:paraId="5412C99E" w14:textId="77777777" w:rsidTr="00CA5A87">
        <w:tc>
          <w:tcPr>
            <w:tcW w:w="2173" w:type="pct"/>
          </w:tcPr>
          <w:p w14:paraId="208AB851" w14:textId="4C7AC532" w:rsidR="00C67208" w:rsidRPr="00461ECB" w:rsidRDefault="00C408EF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6356B318" w14:textId="089A3CD6" w:rsidR="00C67208" w:rsidRPr="00461ECB" w:rsidRDefault="003273DB" w:rsidP="00B309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</w:t>
            </w:r>
            <w:r w:rsidR="00DC690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153" w:type="pct"/>
          </w:tcPr>
          <w:p w14:paraId="1021919D" w14:textId="77777777" w:rsidR="00C67208" w:rsidRPr="00461ECB" w:rsidRDefault="00C67208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9D7580D" w14:textId="508C5871" w:rsidR="00C67208" w:rsidRPr="00461ECB" w:rsidRDefault="003273DB" w:rsidP="00023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</w:t>
            </w:r>
            <w:r w:rsidR="00C67208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153" w:type="pct"/>
          </w:tcPr>
          <w:p w14:paraId="5559E4A1" w14:textId="77777777" w:rsidR="00C67208" w:rsidRPr="00461ECB" w:rsidRDefault="00C67208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49A1B02" w14:textId="652CED3D" w:rsidR="00C67208" w:rsidRPr="00461ECB" w:rsidRDefault="003273DB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  <w:r w:rsidR="00DC690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153" w:type="pct"/>
          </w:tcPr>
          <w:p w14:paraId="570B133C" w14:textId="77777777" w:rsidR="00C67208" w:rsidRPr="00461ECB" w:rsidRDefault="00C67208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5D9154B" w14:textId="25C917FB" w:rsidR="00C67208" w:rsidRPr="00461ECB" w:rsidRDefault="003273DB" w:rsidP="00C67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</w:t>
            </w:r>
            <w:r w:rsidR="00C67208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</w:p>
        </w:tc>
      </w:tr>
    </w:tbl>
    <w:p w14:paraId="49BC8D43" w14:textId="42C5CF0B" w:rsidR="00386B5F" w:rsidRPr="00461ECB" w:rsidRDefault="0033793D" w:rsidP="00A85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5B4212"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B4212"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B4212" w:rsidRPr="00461ECB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4D3548"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4D3548"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3548"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20822"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20822" w:rsidRPr="00461ECB">
        <w:rPr>
          <w:rFonts w:asciiTheme="majorBidi" w:hAnsiTheme="majorBidi" w:cstheme="majorBidi"/>
          <w:spacing w:val="-4"/>
          <w:sz w:val="32"/>
          <w:szCs w:val="32"/>
          <w:cs/>
        </w:rPr>
        <w:t>เงินฝากออมทรัพย์</w:t>
      </w:r>
      <w:r w:rsidR="00C623A7" w:rsidRPr="00461ECB">
        <w:rPr>
          <w:rFonts w:asciiTheme="majorBidi" w:hAnsiTheme="majorBidi" w:cstheme="majorBidi"/>
          <w:spacing w:val="-4"/>
          <w:sz w:val="32"/>
          <w:szCs w:val="32"/>
          <w:cs/>
        </w:rPr>
        <w:t>มีอัตราดอกเบี้ย</w:t>
      </w:r>
      <w:r w:rsidR="003B295B"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ระหว่างร้อยละ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3B295B" w:rsidRPr="00461EC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3B295B"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44CB6" w:rsidRPr="00461ECB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0B5AA8"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0B5AA8" w:rsidRPr="00461EC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75</w:t>
      </w:r>
      <w:r w:rsidR="00383D5C"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83D5C" w:rsidRPr="00461ECB">
        <w:rPr>
          <w:rFonts w:asciiTheme="majorBidi" w:hAnsiTheme="majorBidi" w:cstheme="majorBidi"/>
          <w:spacing w:val="-4"/>
          <w:sz w:val="32"/>
          <w:szCs w:val="32"/>
          <w:cs/>
        </w:rPr>
        <w:t>ต่อปี และ</w:t>
      </w:r>
      <w:r w:rsidR="009D7EE7" w:rsidRPr="00461ECB">
        <w:rPr>
          <w:rFonts w:asciiTheme="majorBidi" w:hAnsiTheme="majorBidi" w:cstheme="majorBidi"/>
          <w:spacing w:val="-4"/>
          <w:sz w:val="32"/>
          <w:szCs w:val="32"/>
          <w:cs/>
        </w:rPr>
        <w:t>ร้อยละ</w:t>
      </w:r>
      <w:r w:rsidR="00D36FCB"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36FCB" w:rsidRPr="00461EC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D36FCB"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44CB6" w:rsidRPr="00461ECB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D36FCB"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36FCB" w:rsidRPr="00461EC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90</w:t>
      </w:r>
      <w:r w:rsidR="000275C1"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275C1" w:rsidRPr="00461ECB">
        <w:rPr>
          <w:rFonts w:asciiTheme="majorBidi" w:hAnsiTheme="majorBidi" w:cstheme="majorBidi"/>
          <w:spacing w:val="-4"/>
          <w:sz w:val="32"/>
          <w:szCs w:val="32"/>
          <w:cs/>
        </w:rPr>
        <w:t>ต่อปี</w:t>
      </w:r>
      <w:r w:rsidR="00744CB6"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4B2343" w:rsidRPr="00461ECB">
        <w:rPr>
          <w:rFonts w:asciiTheme="majorBidi" w:hAnsiTheme="majorBidi" w:cstheme="majorBidi"/>
          <w:spacing w:val="-4"/>
          <w:sz w:val="32"/>
          <w:szCs w:val="32"/>
          <w:cs/>
        </w:rPr>
        <w:tab/>
      </w:r>
    </w:p>
    <w:p w14:paraId="2717E016" w14:textId="41875137" w:rsidR="00461ECB" w:rsidRDefault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283D8AC7" w14:textId="6CC1E18A" w:rsidR="004B2343" w:rsidRPr="00461ECB" w:rsidRDefault="009872E6" w:rsidP="00744CB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</w:t>
      </w:r>
      <w:r w:rsidR="00966B07" w:rsidRPr="00461ECB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และลูกหนี้หมุนเวียนอื่น</w:t>
      </w:r>
    </w:p>
    <w:p w14:paraId="6AAEC527" w14:textId="50048CC0" w:rsidR="00661B2C" w:rsidRPr="00461ECB" w:rsidRDefault="00661B2C" w:rsidP="00953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4A1C98" w:rsidRPr="00461ECB" w14:paraId="371634D3" w14:textId="77777777" w:rsidTr="008E7B90">
        <w:trPr>
          <w:cantSplit/>
        </w:trPr>
        <w:tc>
          <w:tcPr>
            <w:tcW w:w="3582" w:type="dxa"/>
            <w:vAlign w:val="center"/>
          </w:tcPr>
          <w:p w14:paraId="22C14910" w14:textId="77777777" w:rsidR="004A1C98" w:rsidRPr="00461ECB" w:rsidRDefault="004A1C98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6C1CBE5B" w14:textId="77777777" w:rsidR="004A1C98" w:rsidRPr="00461ECB" w:rsidRDefault="004A1C98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vAlign w:val="center"/>
          </w:tcPr>
          <w:p w14:paraId="25BF9735" w14:textId="77777777" w:rsidR="004A1C98" w:rsidRPr="00461ECB" w:rsidRDefault="004A1C9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0" w:type="dxa"/>
            <w:vAlign w:val="center"/>
          </w:tcPr>
          <w:p w14:paraId="42188054" w14:textId="77777777" w:rsidR="004A1C98" w:rsidRPr="00461ECB" w:rsidRDefault="004A1C9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40FFF992" w14:textId="039F8E52" w:rsidR="004A1C98" w:rsidRPr="00461ECB" w:rsidRDefault="004A1C98" w:rsidP="004A1C98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0F11E0" w:rsidRPr="00461ECB" w14:paraId="5AADD90D" w14:textId="77777777" w:rsidTr="008E7B90">
        <w:trPr>
          <w:cantSplit/>
        </w:trPr>
        <w:tc>
          <w:tcPr>
            <w:tcW w:w="3582" w:type="dxa"/>
            <w:vAlign w:val="center"/>
          </w:tcPr>
          <w:p w14:paraId="56C07FE4" w14:textId="77777777" w:rsidR="000F11E0" w:rsidRPr="00461ECB" w:rsidRDefault="000F11E0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31F740D8" w14:textId="77777777" w:rsidR="000F11E0" w:rsidRPr="00461ECB" w:rsidRDefault="000F11E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vAlign w:val="center"/>
          </w:tcPr>
          <w:p w14:paraId="757F7CCD" w14:textId="77777777" w:rsidR="000F11E0" w:rsidRPr="00461ECB" w:rsidRDefault="000F11E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vAlign w:val="center"/>
          </w:tcPr>
          <w:p w14:paraId="36E3B89D" w14:textId="77777777" w:rsidR="000F11E0" w:rsidRPr="00461ECB" w:rsidRDefault="000F11E0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592E277D" w14:textId="77777777" w:rsidR="000F11E0" w:rsidRPr="00461ECB" w:rsidRDefault="000F11E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1C98" w:rsidRPr="00461ECB" w14:paraId="10C7FA1F" w14:textId="77777777" w:rsidTr="008E7B90">
        <w:trPr>
          <w:cantSplit/>
        </w:trPr>
        <w:tc>
          <w:tcPr>
            <w:tcW w:w="3582" w:type="dxa"/>
            <w:vAlign w:val="center"/>
          </w:tcPr>
          <w:p w14:paraId="5A6C9E1D" w14:textId="77777777" w:rsidR="004A1C98" w:rsidRPr="00461ECB" w:rsidRDefault="004A1C98" w:rsidP="004A1C98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13FAA8F0" w14:textId="77777777" w:rsidR="004A1C98" w:rsidRPr="00461ECB" w:rsidRDefault="004A1C98" w:rsidP="004A1C9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  <w:vAlign w:val="center"/>
          </w:tcPr>
          <w:p w14:paraId="122FAFF8" w14:textId="22BDF726" w:rsidR="004A1C98" w:rsidRPr="00461ECB" w:rsidRDefault="003273DB" w:rsidP="004A1C9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0" w:type="dxa"/>
            <w:vAlign w:val="center"/>
          </w:tcPr>
          <w:p w14:paraId="4A7E7A16" w14:textId="77777777" w:rsidR="004A1C98" w:rsidRPr="00461ECB" w:rsidRDefault="004A1C98" w:rsidP="004A1C98">
            <w:pPr>
              <w:tabs>
                <w:tab w:val="clear" w:pos="907"/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711E7249" w14:textId="396A1D64" w:rsidR="004A1C98" w:rsidRPr="00461ECB" w:rsidRDefault="003273DB" w:rsidP="004A1C9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0" w:type="dxa"/>
            <w:vAlign w:val="center"/>
          </w:tcPr>
          <w:p w14:paraId="3813419F" w14:textId="77777777" w:rsidR="004A1C98" w:rsidRPr="00461ECB" w:rsidRDefault="004A1C98" w:rsidP="004A1C98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center"/>
          </w:tcPr>
          <w:p w14:paraId="55C94834" w14:textId="7B09DE8A" w:rsidR="004A1C98" w:rsidRPr="00461ECB" w:rsidRDefault="003273DB" w:rsidP="004A1C9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0" w:type="dxa"/>
            <w:vAlign w:val="center"/>
          </w:tcPr>
          <w:p w14:paraId="25E3CBC2" w14:textId="77777777" w:rsidR="004A1C98" w:rsidRPr="00461ECB" w:rsidRDefault="004A1C98" w:rsidP="004A1C98">
            <w:pPr>
              <w:tabs>
                <w:tab w:val="clear" w:pos="907"/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2F0C954A" w14:textId="21918A1E" w:rsidR="004A1C98" w:rsidRPr="00461ECB" w:rsidRDefault="003273DB" w:rsidP="004A1C9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0F11E0" w:rsidRPr="00461ECB" w14:paraId="311CDA8C" w14:textId="77777777" w:rsidTr="008E7B90">
        <w:trPr>
          <w:cantSplit/>
        </w:trPr>
        <w:tc>
          <w:tcPr>
            <w:tcW w:w="3582" w:type="dxa"/>
            <w:vAlign w:val="center"/>
          </w:tcPr>
          <w:p w14:paraId="089ABF27" w14:textId="17D4B7BE" w:rsidR="000F11E0" w:rsidRPr="00461ECB" w:rsidRDefault="000F11E0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 w14:paraId="33A3F84F" w14:textId="77777777" w:rsidR="000F11E0" w:rsidRPr="00461ECB" w:rsidRDefault="000F11E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3" w:type="dxa"/>
            <w:vAlign w:val="center"/>
          </w:tcPr>
          <w:p w14:paraId="3479D0EE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40511952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024536FC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345B0D02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240EC6B2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65E95149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42E04752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11E0" w:rsidRPr="00461ECB" w14:paraId="34DAD03A" w14:textId="77777777" w:rsidTr="74FE4CCB">
        <w:trPr>
          <w:cantSplit/>
          <w:trHeight w:val="390"/>
        </w:trPr>
        <w:tc>
          <w:tcPr>
            <w:tcW w:w="3582" w:type="dxa"/>
            <w:vAlign w:val="center"/>
          </w:tcPr>
          <w:p w14:paraId="3AF90AD2" w14:textId="5699B5BC" w:rsidR="000F11E0" w:rsidRPr="00461ECB" w:rsidRDefault="0061374B" w:rsidP="0061374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  <w:vAlign w:val="center"/>
          </w:tcPr>
          <w:p w14:paraId="7F20EB95" w14:textId="322ED643" w:rsidR="000F11E0" w:rsidRPr="00461ECB" w:rsidRDefault="003273D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983" w:type="dxa"/>
            <w:vAlign w:val="center"/>
          </w:tcPr>
          <w:p w14:paraId="2CFAB668" w14:textId="0DF6235E" w:rsidR="000F11E0" w:rsidRPr="00461ECB" w:rsidRDefault="004F60F4" w:rsidP="0039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center"/>
          </w:tcPr>
          <w:p w14:paraId="29347040" w14:textId="77777777" w:rsidR="000F11E0" w:rsidRPr="00461ECB" w:rsidRDefault="000F11E0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5BC31121" w14:textId="523D51C2" w:rsidR="000F11E0" w:rsidRPr="00461ECB" w:rsidRDefault="004F60F4" w:rsidP="0039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center"/>
          </w:tcPr>
          <w:p w14:paraId="6574FC92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540A6838" w14:textId="7D3CEDAA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12E87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50" w:type="dxa"/>
            <w:vAlign w:val="center"/>
          </w:tcPr>
          <w:p w14:paraId="2E4D1DDD" w14:textId="77777777" w:rsidR="000F11E0" w:rsidRPr="00461ECB" w:rsidRDefault="000F11E0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5F7F61E1" w14:textId="2020F4B9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923A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</w:tr>
      <w:tr w:rsidR="000F11E0" w:rsidRPr="00461ECB" w14:paraId="6B4EFB74" w14:textId="77777777" w:rsidTr="008E7B90">
        <w:trPr>
          <w:cantSplit/>
        </w:trPr>
        <w:tc>
          <w:tcPr>
            <w:tcW w:w="3582" w:type="dxa"/>
            <w:vAlign w:val="center"/>
          </w:tcPr>
          <w:p w14:paraId="49731298" w14:textId="3C34E3EC" w:rsidR="000F11E0" w:rsidRPr="00461ECB" w:rsidRDefault="0061374B" w:rsidP="0061374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="000F11E0"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  <w:vAlign w:val="center"/>
          </w:tcPr>
          <w:p w14:paraId="5E9D1CAC" w14:textId="77777777" w:rsidR="000F11E0" w:rsidRPr="00461ECB" w:rsidRDefault="000F11E0" w:rsidP="00872E1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4C61C8F4" w14:textId="1351F635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0811F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50" w:type="dxa"/>
            <w:vAlign w:val="center"/>
          </w:tcPr>
          <w:p w14:paraId="5E6703A4" w14:textId="77777777" w:rsidR="000F11E0" w:rsidRPr="00461ECB" w:rsidRDefault="000F11E0" w:rsidP="00CC7E9A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3103A3F7" w14:textId="73858383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1E7B4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50" w:type="dxa"/>
            <w:vAlign w:val="center"/>
          </w:tcPr>
          <w:p w14:paraId="73B5F818" w14:textId="77777777" w:rsidR="000F11E0" w:rsidRPr="00461ECB" w:rsidRDefault="000F11E0" w:rsidP="00872E13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26FBA7DB" w14:textId="31D28AAB" w:rsidR="000F11E0" w:rsidRPr="00461ECB" w:rsidRDefault="00637A2D" w:rsidP="0039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center"/>
          </w:tcPr>
          <w:p w14:paraId="1F634F35" w14:textId="77777777" w:rsidR="000F11E0" w:rsidRPr="00461ECB" w:rsidRDefault="000F11E0" w:rsidP="00703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3FE26524" w14:textId="47CA8B4D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</w:tr>
      <w:tr w:rsidR="000F11E0" w:rsidRPr="00461ECB" w14:paraId="56779E5F" w14:textId="77777777" w:rsidTr="004202BF">
        <w:trPr>
          <w:cantSplit/>
        </w:trPr>
        <w:tc>
          <w:tcPr>
            <w:tcW w:w="3582" w:type="dxa"/>
            <w:vAlign w:val="center"/>
          </w:tcPr>
          <w:p w14:paraId="50118820" w14:textId="5BC237CC" w:rsidR="000F11E0" w:rsidRPr="00461ECB" w:rsidRDefault="000F11E0" w:rsidP="00B132D9">
            <w:pPr>
              <w:spacing w:line="340" w:lineRule="exact"/>
              <w:ind w:left="340" w:right="51" w:hanging="34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461EC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61EC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B132D9" w:rsidRPr="00461EC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41" w:type="dxa"/>
            <w:vAlign w:val="center"/>
          </w:tcPr>
          <w:p w14:paraId="4BA01E8C" w14:textId="77777777" w:rsidR="000F11E0" w:rsidRPr="00461ECB" w:rsidRDefault="000F11E0" w:rsidP="0082425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58C0C26A" w14:textId="2F718542" w:rsidR="000F11E0" w:rsidRPr="00461ECB" w:rsidRDefault="0039358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202BF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vAlign w:val="center"/>
          </w:tcPr>
          <w:p w14:paraId="75EF4960" w14:textId="77777777" w:rsidR="000F11E0" w:rsidRPr="00461ECB" w:rsidRDefault="000F11E0" w:rsidP="00CC7E9A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7DEE527" w14:textId="7E1D1108" w:rsidR="000F11E0" w:rsidRPr="00461ECB" w:rsidRDefault="0039358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E7B4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vAlign w:val="center"/>
          </w:tcPr>
          <w:p w14:paraId="3D09FDFB" w14:textId="77777777" w:rsidR="000F11E0" w:rsidRPr="00461ECB" w:rsidRDefault="000F11E0" w:rsidP="0082425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436166EB" w14:textId="339FD001" w:rsidR="000F11E0" w:rsidRPr="00461ECB" w:rsidRDefault="004202BF" w:rsidP="0039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center"/>
          </w:tcPr>
          <w:p w14:paraId="0AB60BF5" w14:textId="77777777" w:rsidR="000F11E0" w:rsidRPr="00461ECB" w:rsidRDefault="000F11E0" w:rsidP="00B5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04F56D88" w14:textId="3A1385F8" w:rsidR="000F11E0" w:rsidRPr="00461ECB" w:rsidRDefault="0082425E" w:rsidP="0039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3649B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F11E0" w:rsidRPr="00461ECB" w14:paraId="07722A44" w14:textId="77777777" w:rsidTr="004202BF">
        <w:trPr>
          <w:cantSplit/>
        </w:trPr>
        <w:tc>
          <w:tcPr>
            <w:tcW w:w="3582" w:type="dxa"/>
            <w:vAlign w:val="center"/>
          </w:tcPr>
          <w:p w14:paraId="4603838B" w14:textId="77777777" w:rsidR="000F11E0" w:rsidRPr="00461ECB" w:rsidRDefault="000F11E0" w:rsidP="008E7B90">
            <w:pPr>
              <w:tabs>
                <w:tab w:val="clear" w:pos="454"/>
              </w:tabs>
              <w:spacing w:line="340" w:lineRule="exact"/>
              <w:ind w:left="16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41" w:type="dxa"/>
            <w:vAlign w:val="center"/>
          </w:tcPr>
          <w:p w14:paraId="0FDA4DF5" w14:textId="77777777" w:rsidR="000F11E0" w:rsidRPr="00461ECB" w:rsidRDefault="000F11E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570B" w14:textId="5931DF91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811F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150" w:type="dxa"/>
            <w:vAlign w:val="center"/>
          </w:tcPr>
          <w:p w14:paraId="60310CD2" w14:textId="77777777" w:rsidR="000F11E0" w:rsidRPr="00461ECB" w:rsidRDefault="000F11E0" w:rsidP="00CC7E9A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5CD99" w14:textId="34971C5E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1E7B4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50" w:type="dxa"/>
            <w:vAlign w:val="center"/>
          </w:tcPr>
          <w:p w14:paraId="436D4358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D5BDD" w14:textId="3DDD8324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202BF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50" w:type="dxa"/>
            <w:vAlign w:val="center"/>
          </w:tcPr>
          <w:p w14:paraId="6879FF68" w14:textId="77777777" w:rsidR="000F11E0" w:rsidRPr="00461ECB" w:rsidRDefault="000F11E0" w:rsidP="00703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8159E" w14:textId="62C488AA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43649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  <w:tr w:rsidR="000F11E0" w:rsidRPr="00461ECB" w14:paraId="39BD06EC" w14:textId="77777777" w:rsidTr="004202BF">
        <w:trPr>
          <w:cantSplit/>
        </w:trPr>
        <w:tc>
          <w:tcPr>
            <w:tcW w:w="3582" w:type="dxa"/>
            <w:vAlign w:val="center"/>
          </w:tcPr>
          <w:p w14:paraId="59C88283" w14:textId="3DC006F9" w:rsidR="000F11E0" w:rsidRPr="00461ECB" w:rsidRDefault="0061374B" w:rsidP="0061374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</w:t>
            </w:r>
            <w:r w:rsidR="00662C1D"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  <w:vAlign w:val="center"/>
          </w:tcPr>
          <w:p w14:paraId="7C43D246" w14:textId="7C3D915B" w:rsidR="000F11E0" w:rsidRPr="00461ECB" w:rsidRDefault="003273DB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983" w:type="dxa"/>
            <w:vAlign w:val="center"/>
          </w:tcPr>
          <w:p w14:paraId="50E6BCD7" w14:textId="57DBC74D" w:rsidR="000F11E0" w:rsidRPr="00461ECB" w:rsidRDefault="004202BF" w:rsidP="00B12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center"/>
          </w:tcPr>
          <w:p w14:paraId="3EE77639" w14:textId="77777777" w:rsidR="000F11E0" w:rsidRPr="00461ECB" w:rsidRDefault="000F11E0" w:rsidP="00703EBA">
            <w:pPr>
              <w:tabs>
                <w:tab w:val="clear" w:pos="907"/>
                <w:tab w:val="decimal" w:pos="546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50AF34AF" w14:textId="2785BECE" w:rsidR="000F11E0" w:rsidRPr="00461ECB" w:rsidRDefault="004202BF" w:rsidP="00B12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center"/>
          </w:tcPr>
          <w:p w14:paraId="6C84FE74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4522A306" w14:textId="14B5C5A3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811F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50" w:type="dxa"/>
            <w:vAlign w:val="center"/>
          </w:tcPr>
          <w:p w14:paraId="5CD4F2D2" w14:textId="77777777" w:rsidR="000F11E0" w:rsidRPr="00461ECB" w:rsidRDefault="000F11E0" w:rsidP="00703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707453BA" w14:textId="698CD07B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019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</w:tr>
      <w:tr w:rsidR="000F11E0" w:rsidRPr="00461ECB" w14:paraId="76390BE3" w14:textId="77777777" w:rsidTr="004202BF">
        <w:trPr>
          <w:cantSplit/>
        </w:trPr>
        <w:tc>
          <w:tcPr>
            <w:tcW w:w="3582" w:type="dxa"/>
            <w:vAlign w:val="center"/>
          </w:tcPr>
          <w:p w14:paraId="23BF6B6B" w14:textId="1B6EB14D" w:rsidR="000F11E0" w:rsidRPr="00461ECB" w:rsidRDefault="0061374B" w:rsidP="0061374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</w:t>
            </w:r>
            <w:r w:rsidR="00662C1D"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="000F11E0"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  <w:vAlign w:val="center"/>
          </w:tcPr>
          <w:p w14:paraId="0188BFFE" w14:textId="77777777" w:rsidR="000F11E0" w:rsidRPr="00461ECB" w:rsidRDefault="000F11E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763A17C3" w14:textId="05706F38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202BF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50" w:type="dxa"/>
            <w:vAlign w:val="center"/>
          </w:tcPr>
          <w:p w14:paraId="2DAE7F4A" w14:textId="77777777" w:rsidR="000F11E0" w:rsidRPr="00461ECB" w:rsidRDefault="000F11E0" w:rsidP="00CC7E9A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1A560B08" w14:textId="22751A03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E7B4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150" w:type="dxa"/>
            <w:vAlign w:val="center"/>
          </w:tcPr>
          <w:p w14:paraId="71F200E1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6C18A2CF" w14:textId="7A94289A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150" w:type="dxa"/>
            <w:vAlign w:val="center"/>
          </w:tcPr>
          <w:p w14:paraId="082ACEC5" w14:textId="77777777" w:rsidR="000F11E0" w:rsidRPr="00461ECB" w:rsidRDefault="000F11E0" w:rsidP="00703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6D4B20DF" w14:textId="4F4E2F32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</w:tr>
      <w:tr w:rsidR="000F11E0" w:rsidRPr="00461ECB" w14:paraId="61F9B140" w14:textId="77777777" w:rsidTr="004202BF">
        <w:trPr>
          <w:cantSplit/>
        </w:trPr>
        <w:tc>
          <w:tcPr>
            <w:tcW w:w="3582" w:type="dxa"/>
            <w:vAlign w:val="center"/>
          </w:tcPr>
          <w:p w14:paraId="4D056985" w14:textId="77777777" w:rsidR="000F11E0" w:rsidRPr="00461ECB" w:rsidRDefault="000F11E0" w:rsidP="008E7B90">
            <w:pPr>
              <w:tabs>
                <w:tab w:val="clear" w:pos="227"/>
                <w:tab w:val="clear" w:pos="454"/>
              </w:tabs>
              <w:spacing w:line="340" w:lineRule="exact"/>
              <w:ind w:left="16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41" w:type="dxa"/>
            <w:vAlign w:val="center"/>
          </w:tcPr>
          <w:p w14:paraId="63ADFF70" w14:textId="77777777" w:rsidR="000F11E0" w:rsidRPr="00461ECB" w:rsidRDefault="000F11E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49A6" w14:textId="7E36A418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148B1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50" w:type="dxa"/>
            <w:vAlign w:val="center"/>
          </w:tcPr>
          <w:p w14:paraId="556F369A" w14:textId="77777777" w:rsidR="000F11E0" w:rsidRPr="00461ECB" w:rsidRDefault="000F11E0" w:rsidP="00CC7E9A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E8EDC" w14:textId="03A84D3D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E7B4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150" w:type="dxa"/>
            <w:vAlign w:val="center"/>
          </w:tcPr>
          <w:p w14:paraId="460B4A64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1A835" w14:textId="413B6310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3649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50" w:type="dxa"/>
            <w:vAlign w:val="center"/>
          </w:tcPr>
          <w:p w14:paraId="1E0ED6D7" w14:textId="77777777" w:rsidR="000F11E0" w:rsidRPr="00461ECB" w:rsidRDefault="000F11E0" w:rsidP="00703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4CAED" w14:textId="73AA81B1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649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</w:tr>
      <w:tr w:rsidR="00A44163" w:rsidRPr="00461ECB" w14:paraId="30374AB1" w14:textId="77777777" w:rsidTr="00BA5590">
        <w:trPr>
          <w:cantSplit/>
        </w:trPr>
        <w:tc>
          <w:tcPr>
            <w:tcW w:w="3582" w:type="dxa"/>
            <w:vAlign w:val="center"/>
          </w:tcPr>
          <w:p w14:paraId="1CEBC427" w14:textId="30F62426" w:rsidR="00A44163" w:rsidRPr="00461ECB" w:rsidRDefault="00B9380F" w:rsidP="00B9380F">
            <w:pPr>
              <w:tabs>
                <w:tab w:val="clear" w:pos="227"/>
                <w:tab w:val="clear" w:pos="454"/>
              </w:tabs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</w:t>
            </w:r>
            <w:r w:rsidR="00FB5DD3"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หนี้การค้าและลูกหนี้อื่น</w:t>
            </w:r>
          </w:p>
        </w:tc>
        <w:tc>
          <w:tcPr>
            <w:tcW w:w="841" w:type="dxa"/>
            <w:vAlign w:val="center"/>
          </w:tcPr>
          <w:p w14:paraId="1BD0CA49" w14:textId="77777777" w:rsidR="00A44163" w:rsidRPr="00461ECB" w:rsidRDefault="00A44163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33ED1C40" w14:textId="7BD0E153" w:rsidR="00A44163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FB5DD3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50" w:type="dxa"/>
            <w:vAlign w:val="center"/>
          </w:tcPr>
          <w:p w14:paraId="2A6192E7" w14:textId="77777777" w:rsidR="00A44163" w:rsidRPr="00461ECB" w:rsidRDefault="00A44163" w:rsidP="00CC7E9A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7C4D5E9D" w14:textId="7D380E06" w:rsidR="00A44163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B128B9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50" w:type="dxa"/>
            <w:vAlign w:val="center"/>
          </w:tcPr>
          <w:p w14:paraId="3F339DCD" w14:textId="77777777" w:rsidR="00A44163" w:rsidRPr="00461ECB" w:rsidRDefault="00A44163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3A39A98C" w14:textId="1E4BC728" w:rsidR="00A44163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7A697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50" w:type="dxa"/>
            <w:vAlign w:val="center"/>
          </w:tcPr>
          <w:p w14:paraId="512A4529" w14:textId="77777777" w:rsidR="00A44163" w:rsidRPr="00461ECB" w:rsidRDefault="00A44163" w:rsidP="00703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5DAC25E9" w14:textId="6B690A80" w:rsidR="00A44163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887ABF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</w:tr>
      <w:tr w:rsidR="000F11E0" w:rsidRPr="00461ECB" w14:paraId="3101AE03" w14:textId="77777777" w:rsidTr="00BA5590">
        <w:trPr>
          <w:cantSplit/>
        </w:trPr>
        <w:tc>
          <w:tcPr>
            <w:tcW w:w="3582" w:type="dxa"/>
            <w:vAlign w:val="center"/>
          </w:tcPr>
          <w:p w14:paraId="4311C535" w14:textId="77777777" w:rsidR="000F11E0" w:rsidRPr="00461ECB" w:rsidRDefault="000F11E0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41" w:type="dxa"/>
            <w:vAlign w:val="center"/>
          </w:tcPr>
          <w:p w14:paraId="1BC75DBE" w14:textId="77777777" w:rsidR="000F11E0" w:rsidRPr="00461ECB" w:rsidRDefault="000F11E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4A64138C" w14:textId="3469998A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72E13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50" w:type="dxa"/>
            <w:vAlign w:val="center"/>
          </w:tcPr>
          <w:p w14:paraId="7C4EAD4F" w14:textId="77777777" w:rsidR="000F11E0" w:rsidRPr="00461ECB" w:rsidRDefault="000F11E0" w:rsidP="00CC7E9A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715BAC87" w14:textId="7F31BDD0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E7B4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50" w:type="dxa"/>
            <w:vAlign w:val="center"/>
          </w:tcPr>
          <w:p w14:paraId="64F6A88F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65AD56FB" w14:textId="6640E3E5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3649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150" w:type="dxa"/>
            <w:vAlign w:val="center"/>
          </w:tcPr>
          <w:p w14:paraId="45EEBDA4" w14:textId="77777777" w:rsidR="000F11E0" w:rsidRPr="00461ECB" w:rsidRDefault="000F11E0" w:rsidP="00703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72EE09FA" w14:textId="0C7757EA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923A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0F11E0" w:rsidRPr="00461ECB" w14:paraId="2A61D9F4" w14:textId="77777777" w:rsidTr="008E7B90">
        <w:trPr>
          <w:cantSplit/>
        </w:trPr>
        <w:tc>
          <w:tcPr>
            <w:tcW w:w="3582" w:type="dxa"/>
            <w:vAlign w:val="center"/>
          </w:tcPr>
          <w:p w14:paraId="287D7C0A" w14:textId="77777777" w:rsidR="000F11E0" w:rsidRPr="00461ECB" w:rsidRDefault="000F11E0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41" w:type="dxa"/>
            <w:vAlign w:val="center"/>
          </w:tcPr>
          <w:p w14:paraId="710C4207" w14:textId="77777777" w:rsidR="000F11E0" w:rsidRPr="00461ECB" w:rsidRDefault="000F11E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7E4E01CC" w14:textId="22986762" w:rsidR="000F11E0" w:rsidRPr="00461ECB" w:rsidRDefault="004148B1" w:rsidP="0039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center"/>
          </w:tcPr>
          <w:p w14:paraId="11A7E7AC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716F6EFF" w14:textId="1CBEFC13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0" w:type="dxa"/>
            <w:vAlign w:val="center"/>
          </w:tcPr>
          <w:p w14:paraId="5B0231B5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7E39DD5E" w14:textId="51CA4767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" w:type="dxa"/>
            <w:vAlign w:val="center"/>
          </w:tcPr>
          <w:p w14:paraId="0CEE5F94" w14:textId="77777777" w:rsidR="000F11E0" w:rsidRPr="00461ECB" w:rsidRDefault="000F11E0" w:rsidP="00703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2FD57121" w14:textId="7802584E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</w:tr>
      <w:tr w:rsidR="000F11E0" w:rsidRPr="00461ECB" w14:paraId="464532B2" w14:textId="77777777" w:rsidTr="008E7B90">
        <w:trPr>
          <w:cantSplit/>
        </w:trPr>
        <w:tc>
          <w:tcPr>
            <w:tcW w:w="3582" w:type="dxa"/>
            <w:vAlign w:val="center"/>
          </w:tcPr>
          <w:p w14:paraId="06F32CC0" w14:textId="77777777" w:rsidR="000F11E0" w:rsidRPr="00461ECB" w:rsidRDefault="000F11E0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841" w:type="dxa"/>
            <w:vAlign w:val="center"/>
          </w:tcPr>
          <w:p w14:paraId="3A0883B0" w14:textId="77777777" w:rsidR="000F11E0" w:rsidRPr="00461ECB" w:rsidRDefault="000F11E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73B0CAC8" w14:textId="2140F468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50" w:type="dxa"/>
            <w:vAlign w:val="center"/>
          </w:tcPr>
          <w:p w14:paraId="60603E4F" w14:textId="77777777" w:rsidR="000F11E0" w:rsidRPr="00461ECB" w:rsidRDefault="000F11E0" w:rsidP="0039358B">
            <w:pPr>
              <w:tabs>
                <w:tab w:val="clear" w:pos="907"/>
                <w:tab w:val="decimal" w:pos="865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67434D04" w14:textId="79D58908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E7B4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50" w:type="dxa"/>
            <w:vAlign w:val="center"/>
          </w:tcPr>
          <w:p w14:paraId="1BEE7702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2658586D" w14:textId="4000FF6D" w:rsidR="000F11E0" w:rsidRPr="00461ECB" w:rsidRDefault="0043649B" w:rsidP="0039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center"/>
          </w:tcPr>
          <w:p w14:paraId="26451921" w14:textId="77777777" w:rsidR="000F11E0" w:rsidRPr="00461ECB" w:rsidRDefault="000F11E0" w:rsidP="0039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43E1BE10" w14:textId="362D375E" w:rsidR="000F11E0" w:rsidRPr="00461ECB" w:rsidRDefault="00A923AA" w:rsidP="0039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11E0" w:rsidRPr="00461ECB" w14:paraId="2324ED9C" w14:textId="77777777" w:rsidTr="004202BF">
        <w:trPr>
          <w:cantSplit/>
        </w:trPr>
        <w:tc>
          <w:tcPr>
            <w:tcW w:w="3582" w:type="dxa"/>
            <w:vAlign w:val="center"/>
          </w:tcPr>
          <w:p w14:paraId="28821B53" w14:textId="77777777" w:rsidR="000F11E0" w:rsidRPr="00461ECB" w:rsidRDefault="000F11E0" w:rsidP="00B132D9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841" w:type="dxa"/>
            <w:vAlign w:val="center"/>
          </w:tcPr>
          <w:p w14:paraId="225EFE8B" w14:textId="77777777" w:rsidR="000F11E0" w:rsidRPr="00461ECB" w:rsidRDefault="000F11E0" w:rsidP="00B132D9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3157E799" w14:textId="46DA862B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65646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50" w:type="dxa"/>
            <w:vAlign w:val="center"/>
          </w:tcPr>
          <w:p w14:paraId="145CAEE7" w14:textId="77777777" w:rsidR="000F11E0" w:rsidRPr="00461ECB" w:rsidRDefault="000F11E0" w:rsidP="0039358B">
            <w:pPr>
              <w:tabs>
                <w:tab w:val="clear" w:pos="907"/>
                <w:tab w:val="decimal" w:pos="865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42AE90FC" w14:textId="40DD7D5B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E7B4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150" w:type="dxa"/>
            <w:vAlign w:val="center"/>
          </w:tcPr>
          <w:p w14:paraId="3DFCEECF" w14:textId="77777777" w:rsidR="000F11E0" w:rsidRPr="00461ECB" w:rsidRDefault="000F11E0" w:rsidP="00B132D9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2B625E2E" w14:textId="15354A6A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50" w:type="dxa"/>
            <w:vAlign w:val="center"/>
          </w:tcPr>
          <w:p w14:paraId="77C3E286" w14:textId="77777777" w:rsidR="000F11E0" w:rsidRPr="00461ECB" w:rsidRDefault="000F11E0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30D62A63" w14:textId="2646FB70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0F11E0" w:rsidRPr="00461ECB" w14:paraId="196589FD" w14:textId="77777777" w:rsidTr="004202BF">
        <w:trPr>
          <w:cantSplit/>
        </w:trPr>
        <w:tc>
          <w:tcPr>
            <w:tcW w:w="3582" w:type="dxa"/>
            <w:vAlign w:val="center"/>
          </w:tcPr>
          <w:p w14:paraId="5ABC44C0" w14:textId="77777777" w:rsidR="000F11E0" w:rsidRPr="00461ECB" w:rsidRDefault="000F11E0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  <w:vAlign w:val="center"/>
          </w:tcPr>
          <w:p w14:paraId="03A653BE" w14:textId="77777777" w:rsidR="000F11E0" w:rsidRPr="00461ECB" w:rsidRDefault="000F11E0">
            <w:pPr>
              <w:spacing w:line="34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E75945" w14:textId="7ABE348B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D65646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</w:t>
            </w:r>
          </w:p>
        </w:tc>
        <w:tc>
          <w:tcPr>
            <w:tcW w:w="150" w:type="dxa"/>
            <w:vAlign w:val="center"/>
          </w:tcPr>
          <w:p w14:paraId="2C587D37" w14:textId="77777777" w:rsidR="000F11E0" w:rsidRPr="00461ECB" w:rsidRDefault="000F11E0" w:rsidP="0039358B">
            <w:pPr>
              <w:tabs>
                <w:tab w:val="clear" w:pos="907"/>
                <w:tab w:val="decimal" w:pos="865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875F4" w14:textId="3686CBFE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  <w:r w:rsidR="001E7B4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995</w:t>
            </w:r>
          </w:p>
        </w:tc>
        <w:tc>
          <w:tcPr>
            <w:tcW w:w="150" w:type="dxa"/>
            <w:vAlign w:val="center"/>
          </w:tcPr>
          <w:p w14:paraId="7A61FCB6" w14:textId="77777777" w:rsidR="000F11E0" w:rsidRPr="00461ECB" w:rsidRDefault="000F11E0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28C19D" w14:textId="52BC9C07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527BD2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150" w:type="dxa"/>
            <w:vAlign w:val="center"/>
          </w:tcPr>
          <w:p w14:paraId="6298624C" w14:textId="77777777" w:rsidR="000F11E0" w:rsidRPr="00461ECB" w:rsidRDefault="000F11E0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FFFBA4" w14:textId="680CE171" w:rsidR="000F11E0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6E019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</w:tr>
    </w:tbl>
    <w:p w14:paraId="2EAAC924" w14:textId="33DAB0C3" w:rsidR="006B1D6F" w:rsidRPr="00461ECB" w:rsidRDefault="004A1C98" w:rsidP="0030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การวิเคราะห์อายุของลูกหนี้การค้า</w:t>
      </w:r>
      <w:r w:rsidR="0031398C" w:rsidRPr="00461ECB">
        <w:rPr>
          <w:rFonts w:asciiTheme="majorBidi" w:hAnsiTheme="majorBidi" w:cstheme="majorBidi"/>
          <w:color w:val="000000"/>
          <w:sz w:val="32"/>
          <w:szCs w:val="32"/>
          <w:cs/>
        </w:rPr>
        <w:t>และลูกหนี้</w:t>
      </w:r>
      <w:r w:rsidR="005E55D0" w:rsidRPr="00461ECB">
        <w:rPr>
          <w:rFonts w:asciiTheme="majorBidi" w:hAnsiTheme="majorBidi" w:cstheme="majorBidi"/>
          <w:color w:val="000000"/>
          <w:sz w:val="32"/>
          <w:szCs w:val="32"/>
          <w:cs/>
        </w:rPr>
        <w:t>หมุนเวียน</w:t>
      </w:r>
      <w:r w:rsidR="0031398C" w:rsidRPr="00461ECB">
        <w:rPr>
          <w:rFonts w:asciiTheme="majorBidi" w:hAnsiTheme="majorBidi" w:cstheme="majorBidi"/>
          <w:color w:val="000000"/>
          <w:sz w:val="32"/>
          <w:szCs w:val="32"/>
          <w:cs/>
        </w:rPr>
        <w:t>อื่น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3273DB" w:rsidRPr="003273D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61EC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มีดังนี้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247"/>
        <w:gridCol w:w="983"/>
        <w:gridCol w:w="150"/>
        <w:gridCol w:w="988"/>
        <w:gridCol w:w="150"/>
        <w:gridCol w:w="988"/>
        <w:gridCol w:w="150"/>
        <w:gridCol w:w="988"/>
      </w:tblGrid>
      <w:tr w:rsidR="006B1D6F" w:rsidRPr="00461ECB" w14:paraId="00EB7C48" w14:textId="77777777" w:rsidTr="006B1D6F">
        <w:trPr>
          <w:cantSplit/>
        </w:trPr>
        <w:tc>
          <w:tcPr>
            <w:tcW w:w="4176" w:type="dxa"/>
            <w:vAlign w:val="center"/>
          </w:tcPr>
          <w:p w14:paraId="1D073507" w14:textId="77777777" w:rsidR="006B1D6F" w:rsidRPr="00461ECB" w:rsidRDefault="006B1D6F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388A042B" w14:textId="77777777" w:rsidR="006B1D6F" w:rsidRPr="00461ECB" w:rsidRDefault="006B1D6F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vAlign w:val="center"/>
          </w:tcPr>
          <w:p w14:paraId="21CEA90F" w14:textId="77777777" w:rsidR="006B1D6F" w:rsidRPr="00461ECB" w:rsidRDefault="006B1D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0" w:type="dxa"/>
            <w:vAlign w:val="center"/>
          </w:tcPr>
          <w:p w14:paraId="10386A36" w14:textId="77777777" w:rsidR="006B1D6F" w:rsidRPr="00461ECB" w:rsidRDefault="006B1D6F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5F4F5136" w14:textId="77777777" w:rsidR="006B1D6F" w:rsidRPr="00461ECB" w:rsidRDefault="006B1D6F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B1D6F" w:rsidRPr="00461ECB" w14:paraId="2135FE2C" w14:textId="77777777" w:rsidTr="006B1D6F">
        <w:trPr>
          <w:cantSplit/>
        </w:trPr>
        <w:tc>
          <w:tcPr>
            <w:tcW w:w="4176" w:type="dxa"/>
            <w:vAlign w:val="center"/>
          </w:tcPr>
          <w:p w14:paraId="650B8CB4" w14:textId="77777777" w:rsidR="006B1D6F" w:rsidRPr="00461ECB" w:rsidRDefault="006B1D6F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0721B83A" w14:textId="77777777" w:rsidR="006B1D6F" w:rsidRPr="00461ECB" w:rsidRDefault="006B1D6F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vAlign w:val="center"/>
          </w:tcPr>
          <w:p w14:paraId="33A5380D" w14:textId="77777777" w:rsidR="006B1D6F" w:rsidRPr="00461ECB" w:rsidRDefault="006B1D6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vAlign w:val="center"/>
          </w:tcPr>
          <w:p w14:paraId="6464204A" w14:textId="77777777" w:rsidR="006B1D6F" w:rsidRPr="00461ECB" w:rsidRDefault="006B1D6F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7037A15A" w14:textId="77777777" w:rsidR="006B1D6F" w:rsidRPr="00461ECB" w:rsidRDefault="006B1D6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1D6F" w:rsidRPr="00461ECB" w14:paraId="3CFAED86" w14:textId="77777777" w:rsidTr="006B1D6F">
        <w:trPr>
          <w:cantSplit/>
        </w:trPr>
        <w:tc>
          <w:tcPr>
            <w:tcW w:w="4176" w:type="dxa"/>
            <w:vAlign w:val="center"/>
          </w:tcPr>
          <w:p w14:paraId="2F6496DB" w14:textId="77777777" w:rsidR="006B1D6F" w:rsidRPr="00461ECB" w:rsidRDefault="006B1D6F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40FC243A" w14:textId="504B7032" w:rsidR="006B1D6F" w:rsidRPr="00461ECB" w:rsidRDefault="006B1D6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2406A8A7" w14:textId="17D3E0D3" w:rsidR="006B1D6F" w:rsidRPr="00461ECB" w:rsidRDefault="003273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0" w:type="dxa"/>
            <w:vAlign w:val="center"/>
          </w:tcPr>
          <w:p w14:paraId="2E80D181" w14:textId="77777777" w:rsidR="006B1D6F" w:rsidRPr="00461ECB" w:rsidRDefault="006B1D6F">
            <w:pPr>
              <w:tabs>
                <w:tab w:val="clear" w:pos="907"/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1EF21C9B" w14:textId="13BBE813" w:rsidR="006B1D6F" w:rsidRPr="00461ECB" w:rsidRDefault="003273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0" w:type="dxa"/>
            <w:vAlign w:val="center"/>
          </w:tcPr>
          <w:p w14:paraId="49401883" w14:textId="77777777" w:rsidR="006B1D6F" w:rsidRPr="00461ECB" w:rsidRDefault="006B1D6F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center"/>
          </w:tcPr>
          <w:p w14:paraId="3AF927E4" w14:textId="52C16EC0" w:rsidR="006B1D6F" w:rsidRPr="00461ECB" w:rsidRDefault="003273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0" w:type="dxa"/>
            <w:vAlign w:val="center"/>
          </w:tcPr>
          <w:p w14:paraId="037C288E" w14:textId="77777777" w:rsidR="006B1D6F" w:rsidRPr="00461ECB" w:rsidRDefault="006B1D6F">
            <w:pPr>
              <w:tabs>
                <w:tab w:val="clear" w:pos="907"/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4D2C7114" w14:textId="0ED904BC" w:rsidR="006B1D6F" w:rsidRPr="00461ECB" w:rsidRDefault="003273D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6B1D6F" w:rsidRPr="00461ECB" w14:paraId="2D419027" w14:textId="77777777" w:rsidTr="006B1D6F">
        <w:trPr>
          <w:cantSplit/>
        </w:trPr>
        <w:tc>
          <w:tcPr>
            <w:tcW w:w="4176" w:type="dxa"/>
            <w:vAlign w:val="center"/>
          </w:tcPr>
          <w:p w14:paraId="0176FEAE" w14:textId="77777777" w:rsidR="006B1D6F" w:rsidRPr="00461ECB" w:rsidRDefault="006B1D6F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7" w:type="dxa"/>
            <w:vAlign w:val="center"/>
          </w:tcPr>
          <w:p w14:paraId="4D151A40" w14:textId="77777777" w:rsidR="006B1D6F" w:rsidRPr="00461ECB" w:rsidRDefault="006B1D6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3" w:type="dxa"/>
            <w:vAlign w:val="center"/>
          </w:tcPr>
          <w:p w14:paraId="3D9CD634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44D25CBC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553C7BF3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0C6C0973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27B33108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206CD8D9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0AC7C79D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B1D6F" w:rsidRPr="00461ECB" w14:paraId="0FE8086C" w14:textId="77777777" w:rsidTr="006B1D6F">
        <w:trPr>
          <w:cantSplit/>
          <w:trHeight w:val="390"/>
        </w:trPr>
        <w:tc>
          <w:tcPr>
            <w:tcW w:w="4176" w:type="dxa"/>
            <w:vAlign w:val="center"/>
          </w:tcPr>
          <w:p w14:paraId="4743F1E6" w14:textId="3C5883C9" w:rsidR="006B1D6F" w:rsidRPr="00461ECB" w:rsidRDefault="006B1D6F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กำหนดชำระ</w:t>
            </w:r>
          </w:p>
        </w:tc>
        <w:tc>
          <w:tcPr>
            <w:tcW w:w="247" w:type="dxa"/>
            <w:vAlign w:val="center"/>
          </w:tcPr>
          <w:p w14:paraId="14A3D435" w14:textId="791C0DC5" w:rsidR="006B1D6F" w:rsidRPr="00461ECB" w:rsidRDefault="006B1D6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6C10ABF3" w14:textId="6570105E" w:rsidR="006B1D6F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464DE0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50" w:type="dxa"/>
            <w:vAlign w:val="center"/>
          </w:tcPr>
          <w:p w14:paraId="56A17A0B" w14:textId="77777777" w:rsidR="006B1D6F" w:rsidRPr="00461ECB" w:rsidRDefault="006B1D6F" w:rsidP="00FA4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0BD3E013" w14:textId="53775F99" w:rsidR="006B1D6F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464DE0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50" w:type="dxa"/>
            <w:vAlign w:val="center"/>
          </w:tcPr>
          <w:p w14:paraId="5A47F7D7" w14:textId="77777777" w:rsidR="006B1D6F" w:rsidRPr="00461ECB" w:rsidRDefault="006B1D6F" w:rsidP="00FA434C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15FBE320" w14:textId="48A60C04" w:rsidR="006B1D6F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7A6E0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50" w:type="dxa"/>
            <w:vAlign w:val="center"/>
          </w:tcPr>
          <w:p w14:paraId="7B450B4D" w14:textId="77777777" w:rsidR="006B1D6F" w:rsidRPr="00461ECB" w:rsidRDefault="006B1D6F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22CF9085" w14:textId="54202DC9" w:rsidR="006B1D6F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B1D6F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</w:tr>
      <w:tr w:rsidR="006B1D6F" w:rsidRPr="00461ECB" w14:paraId="796427F3" w14:textId="77777777" w:rsidTr="006B1D6F">
        <w:trPr>
          <w:cantSplit/>
        </w:trPr>
        <w:tc>
          <w:tcPr>
            <w:tcW w:w="4176" w:type="dxa"/>
            <w:vAlign w:val="center"/>
          </w:tcPr>
          <w:p w14:paraId="5397E35C" w14:textId="52B6585B" w:rsidR="006B1D6F" w:rsidRPr="00461ECB" w:rsidRDefault="0079120E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47" w:type="dxa"/>
            <w:vAlign w:val="center"/>
          </w:tcPr>
          <w:p w14:paraId="04FA2F3F" w14:textId="77777777" w:rsidR="006B1D6F" w:rsidRPr="00461ECB" w:rsidRDefault="006B1D6F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0CF329CE" w14:textId="0B92C599" w:rsidR="006B1D6F" w:rsidRPr="00461ECB" w:rsidRDefault="006B1D6F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679773DD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3844CFAF" w14:textId="53AF6A6D" w:rsidR="006B1D6F" w:rsidRPr="00461ECB" w:rsidRDefault="006B1D6F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42E043B7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3092A6D6" w14:textId="2C299E6C" w:rsidR="006B1D6F" w:rsidRPr="00461ECB" w:rsidRDefault="006B1D6F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0517340A" w14:textId="77777777" w:rsidR="006B1D6F" w:rsidRPr="00461ECB" w:rsidRDefault="006B1D6F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6634245E" w14:textId="40E4FF79" w:rsidR="006B1D6F" w:rsidRPr="00461ECB" w:rsidRDefault="006B1D6F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1D6F" w:rsidRPr="00461ECB" w14:paraId="37CDD76E" w14:textId="77777777">
        <w:trPr>
          <w:cantSplit/>
        </w:trPr>
        <w:tc>
          <w:tcPr>
            <w:tcW w:w="4176" w:type="dxa"/>
            <w:vAlign w:val="center"/>
          </w:tcPr>
          <w:p w14:paraId="3EEB3D71" w14:textId="6C45284B" w:rsidR="006B1D6F" w:rsidRPr="00461ECB" w:rsidRDefault="00542AF5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47" w:type="dxa"/>
            <w:vAlign w:val="center"/>
          </w:tcPr>
          <w:p w14:paraId="61A0E72C" w14:textId="77777777" w:rsidR="006B1D6F" w:rsidRPr="00461ECB" w:rsidRDefault="006B1D6F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74D17BFE" w14:textId="02C05EB6" w:rsidR="006B1D6F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64DE0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150" w:type="dxa"/>
            <w:vAlign w:val="center"/>
          </w:tcPr>
          <w:p w14:paraId="238EA687" w14:textId="77777777" w:rsidR="006B1D6F" w:rsidRPr="00461ECB" w:rsidRDefault="006B1D6F" w:rsidP="00FA434C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32974835" w14:textId="3AFC8345" w:rsidR="006B1D6F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64DE0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50" w:type="dxa"/>
            <w:vAlign w:val="center"/>
          </w:tcPr>
          <w:p w14:paraId="70B9F7D0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64C93F" w14:textId="71A1AEA5" w:rsidR="006B1D6F" w:rsidRPr="00461ECB" w:rsidRDefault="00D77509" w:rsidP="00E26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62D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0" w:type="dxa"/>
            <w:vAlign w:val="center"/>
          </w:tcPr>
          <w:p w14:paraId="1A8931E8" w14:textId="77777777" w:rsidR="006B1D6F" w:rsidRPr="00461ECB" w:rsidRDefault="006B1D6F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1C4C57B7" w14:textId="66CAE726" w:rsidR="006B1D6F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1737B" w:rsidRPr="00461ECB" w14:paraId="7E3B7C23" w14:textId="77777777">
        <w:trPr>
          <w:cantSplit/>
        </w:trPr>
        <w:tc>
          <w:tcPr>
            <w:tcW w:w="4176" w:type="dxa"/>
            <w:vAlign w:val="center"/>
          </w:tcPr>
          <w:p w14:paraId="538DC3D7" w14:textId="0EE24CA6" w:rsidR="0041737B" w:rsidRPr="00461ECB" w:rsidRDefault="0041737B" w:rsidP="0041737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47" w:type="dxa"/>
            <w:vAlign w:val="center"/>
          </w:tcPr>
          <w:p w14:paraId="009F02FC" w14:textId="77777777" w:rsidR="0041737B" w:rsidRPr="00461ECB" w:rsidRDefault="0041737B" w:rsidP="0041737B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6F4240AE" w14:textId="78126775" w:rsidR="0041737B" w:rsidRPr="00461ECB" w:rsidRDefault="003273DB" w:rsidP="00417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737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50" w:type="dxa"/>
            <w:vAlign w:val="center"/>
          </w:tcPr>
          <w:p w14:paraId="5BB849D2" w14:textId="77777777" w:rsidR="0041737B" w:rsidRPr="00461ECB" w:rsidRDefault="0041737B" w:rsidP="0041737B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47F4F759" w14:textId="364B9033" w:rsidR="0041737B" w:rsidRPr="00461ECB" w:rsidRDefault="003273DB" w:rsidP="00417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737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50" w:type="dxa"/>
            <w:vAlign w:val="center"/>
          </w:tcPr>
          <w:p w14:paraId="1BC1E70D" w14:textId="77777777" w:rsidR="0041737B" w:rsidRPr="00461ECB" w:rsidRDefault="0041737B" w:rsidP="0041737B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78C9AFC4" w14:textId="630E5517" w:rsidR="0041737B" w:rsidRPr="00461ECB" w:rsidRDefault="00D77509" w:rsidP="007A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6E0A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center"/>
          </w:tcPr>
          <w:p w14:paraId="6C68EE6F" w14:textId="77777777" w:rsidR="0041737B" w:rsidRPr="00461ECB" w:rsidRDefault="0041737B" w:rsidP="0041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108FF876" w14:textId="316F4CAE" w:rsidR="0041737B" w:rsidRPr="00461ECB" w:rsidRDefault="0041737B" w:rsidP="0041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737B" w:rsidRPr="00461ECB" w14:paraId="01F704A0" w14:textId="77777777">
        <w:trPr>
          <w:cantSplit/>
        </w:trPr>
        <w:tc>
          <w:tcPr>
            <w:tcW w:w="4176" w:type="dxa"/>
            <w:vAlign w:val="center"/>
          </w:tcPr>
          <w:p w14:paraId="4B165089" w14:textId="5AED0106" w:rsidR="0041737B" w:rsidRPr="00461ECB" w:rsidRDefault="0041737B" w:rsidP="0041737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247" w:type="dxa"/>
            <w:vAlign w:val="center"/>
          </w:tcPr>
          <w:p w14:paraId="321C817F" w14:textId="77777777" w:rsidR="0041737B" w:rsidRPr="00461ECB" w:rsidRDefault="0041737B" w:rsidP="0041737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14:paraId="0AA0A3EE" w14:textId="19FCB0D9" w:rsidR="0041737B" w:rsidRPr="00461ECB" w:rsidRDefault="003273DB" w:rsidP="00417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1737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50" w:type="dxa"/>
            <w:vAlign w:val="center"/>
          </w:tcPr>
          <w:p w14:paraId="4FBD9D2E" w14:textId="77777777" w:rsidR="0041737B" w:rsidRPr="00461ECB" w:rsidRDefault="0041737B" w:rsidP="0041737B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3843BEA2" w14:textId="53BFE208" w:rsidR="0041737B" w:rsidRPr="00461ECB" w:rsidRDefault="003273DB" w:rsidP="00417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50" w:type="dxa"/>
            <w:vAlign w:val="center"/>
          </w:tcPr>
          <w:p w14:paraId="19F52D49" w14:textId="77777777" w:rsidR="0041737B" w:rsidRPr="00461ECB" w:rsidRDefault="0041737B" w:rsidP="0041737B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D71A97" w14:textId="4F519C43" w:rsidR="0041737B" w:rsidRPr="00461ECB" w:rsidRDefault="007A6E0A" w:rsidP="007A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0" w:type="dxa"/>
            <w:vAlign w:val="center"/>
          </w:tcPr>
          <w:p w14:paraId="70240139" w14:textId="77777777" w:rsidR="0041737B" w:rsidRPr="00461ECB" w:rsidRDefault="0041737B" w:rsidP="0041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304FD6FA" w14:textId="59703D90" w:rsidR="0041737B" w:rsidRPr="00461ECB" w:rsidRDefault="0041737B" w:rsidP="0041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737B" w:rsidRPr="00461ECB" w14:paraId="64FA129B" w14:textId="77777777">
        <w:trPr>
          <w:cantSplit/>
        </w:trPr>
        <w:tc>
          <w:tcPr>
            <w:tcW w:w="4176" w:type="dxa"/>
          </w:tcPr>
          <w:p w14:paraId="40FA1AB7" w14:textId="787695FC" w:rsidR="0041737B" w:rsidRPr="00461ECB" w:rsidRDefault="0041737B" w:rsidP="0041737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มากกว่า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วัน</w:t>
            </w:r>
          </w:p>
        </w:tc>
        <w:tc>
          <w:tcPr>
            <w:tcW w:w="247" w:type="dxa"/>
            <w:vAlign w:val="center"/>
          </w:tcPr>
          <w:p w14:paraId="55DFBEC3" w14:textId="77777777" w:rsidR="0041737B" w:rsidRPr="00461ECB" w:rsidRDefault="0041737B" w:rsidP="0041737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3A62858" w14:textId="791628EB" w:rsidR="0041737B" w:rsidRPr="00461ECB" w:rsidRDefault="003273DB" w:rsidP="00417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1737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50" w:type="dxa"/>
            <w:vAlign w:val="center"/>
          </w:tcPr>
          <w:p w14:paraId="186661DB" w14:textId="77777777" w:rsidR="0041737B" w:rsidRPr="00461ECB" w:rsidRDefault="0041737B" w:rsidP="0041737B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2AC4D6A4" w14:textId="78B8E4D0" w:rsidR="0041737B" w:rsidRPr="00461ECB" w:rsidRDefault="003273DB" w:rsidP="00417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1737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50" w:type="dxa"/>
            <w:vAlign w:val="center"/>
          </w:tcPr>
          <w:p w14:paraId="5C6B2160" w14:textId="77777777" w:rsidR="0041737B" w:rsidRPr="00461ECB" w:rsidRDefault="0041737B" w:rsidP="0041737B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4EC4AE0" w14:textId="08E48AB6" w:rsidR="0041737B" w:rsidRPr="00461ECB" w:rsidRDefault="007A6E0A" w:rsidP="007A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50" w:type="dxa"/>
            <w:vAlign w:val="center"/>
          </w:tcPr>
          <w:p w14:paraId="48013589" w14:textId="77777777" w:rsidR="0041737B" w:rsidRPr="00461ECB" w:rsidRDefault="0041737B" w:rsidP="0041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16FB184" w14:textId="17C52966" w:rsidR="0041737B" w:rsidRPr="00461ECB" w:rsidRDefault="0041737B" w:rsidP="0041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720E" w:rsidRPr="00461ECB" w14:paraId="62ADBA0F" w14:textId="77777777" w:rsidTr="0039358B">
        <w:trPr>
          <w:cantSplit/>
        </w:trPr>
        <w:tc>
          <w:tcPr>
            <w:tcW w:w="4176" w:type="dxa"/>
            <w:vAlign w:val="center"/>
          </w:tcPr>
          <w:p w14:paraId="66F3ED4C" w14:textId="53BF552E" w:rsidR="008F720E" w:rsidRPr="00461ECB" w:rsidRDefault="008F720E" w:rsidP="00090856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47" w:type="dxa"/>
            <w:vAlign w:val="center"/>
          </w:tcPr>
          <w:p w14:paraId="36E3753F" w14:textId="77777777" w:rsidR="008F720E" w:rsidRPr="00461ECB" w:rsidRDefault="008F720E" w:rsidP="008F720E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4F15B64C" w14:textId="0EEFFAAA" w:rsidR="008F720E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4E0F9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50" w:type="dxa"/>
            <w:vAlign w:val="center"/>
          </w:tcPr>
          <w:p w14:paraId="0EFF553C" w14:textId="77777777" w:rsidR="008F720E" w:rsidRPr="00461ECB" w:rsidRDefault="008F720E" w:rsidP="00FA434C">
            <w:pPr>
              <w:tabs>
                <w:tab w:val="clear" w:pos="907"/>
                <w:tab w:val="decimal" w:pos="731"/>
                <w:tab w:val="decimal" w:pos="891"/>
              </w:tabs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7475872E" w14:textId="108DF33B" w:rsidR="008F720E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4E0F9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50" w:type="dxa"/>
            <w:vAlign w:val="center"/>
          </w:tcPr>
          <w:p w14:paraId="5BCFEC3E" w14:textId="77777777" w:rsidR="008F720E" w:rsidRPr="00461ECB" w:rsidRDefault="008F720E" w:rsidP="008F720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52A6DC2A" w14:textId="6E5BD0D8" w:rsidR="008F720E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E0F9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50" w:type="dxa"/>
            <w:vAlign w:val="center"/>
          </w:tcPr>
          <w:p w14:paraId="665928B2" w14:textId="77777777" w:rsidR="008F720E" w:rsidRPr="00461ECB" w:rsidRDefault="008F720E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14:paraId="057B3505" w14:textId="52E34956" w:rsidR="008F720E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4E0F9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</w:tr>
      <w:tr w:rsidR="008F720E" w:rsidRPr="00461ECB" w14:paraId="763DD932" w14:textId="77777777">
        <w:trPr>
          <w:cantSplit/>
        </w:trPr>
        <w:tc>
          <w:tcPr>
            <w:tcW w:w="4176" w:type="dxa"/>
            <w:vAlign w:val="center"/>
          </w:tcPr>
          <w:p w14:paraId="6DBEE4DE" w14:textId="4D8DF51E" w:rsidR="008F720E" w:rsidRPr="00461ECB" w:rsidRDefault="008F720E" w:rsidP="00090856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7" w:type="dxa"/>
            <w:vAlign w:val="center"/>
          </w:tcPr>
          <w:p w14:paraId="4F5F0A17" w14:textId="77777777" w:rsidR="008F720E" w:rsidRPr="00461ECB" w:rsidRDefault="008F720E" w:rsidP="008F720E">
            <w:pPr>
              <w:spacing w:line="34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C12EE7F" w14:textId="752DB580" w:rsidR="008F720E" w:rsidRPr="00461ECB" w:rsidRDefault="004E0F9C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</w:tcPr>
          <w:p w14:paraId="4D544551" w14:textId="77777777" w:rsidR="008F720E" w:rsidRPr="00461ECB" w:rsidRDefault="008F720E" w:rsidP="008F720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34F423B2" w14:textId="1CAE9E5D" w:rsidR="008F720E" w:rsidRPr="00461ECB" w:rsidRDefault="004E0F9C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vAlign w:val="center"/>
          </w:tcPr>
          <w:p w14:paraId="150A3364" w14:textId="77777777" w:rsidR="008F720E" w:rsidRPr="00461ECB" w:rsidRDefault="008F720E" w:rsidP="008F720E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36240FF" w14:textId="5BEABD36" w:rsidR="008F720E" w:rsidRPr="00461ECB" w:rsidRDefault="004E0F9C" w:rsidP="00090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center"/>
          </w:tcPr>
          <w:p w14:paraId="2B643CEC" w14:textId="77777777" w:rsidR="008F720E" w:rsidRPr="00461ECB" w:rsidRDefault="008F720E" w:rsidP="00090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F81EBBF" w14:textId="2D2F1434" w:rsidR="008F720E" w:rsidRPr="00461ECB" w:rsidRDefault="004E0F9C" w:rsidP="00090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1D6F" w:rsidRPr="00461ECB" w14:paraId="302681B9" w14:textId="77777777" w:rsidTr="006B1D6F">
        <w:trPr>
          <w:cantSplit/>
        </w:trPr>
        <w:tc>
          <w:tcPr>
            <w:tcW w:w="4176" w:type="dxa"/>
            <w:vAlign w:val="center"/>
          </w:tcPr>
          <w:p w14:paraId="7C790C65" w14:textId="5A0166EC" w:rsidR="006B1D6F" w:rsidRPr="00461ECB" w:rsidRDefault="008F720E" w:rsidP="00090856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47" w:type="dxa"/>
            <w:vAlign w:val="center"/>
          </w:tcPr>
          <w:p w14:paraId="4ADD6738" w14:textId="77777777" w:rsidR="006B1D6F" w:rsidRPr="00461ECB" w:rsidRDefault="006B1D6F">
            <w:pPr>
              <w:spacing w:line="34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CDA8BC" w14:textId="3F2ADA70" w:rsidR="006B1D6F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4E0F9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</w:p>
        </w:tc>
        <w:tc>
          <w:tcPr>
            <w:tcW w:w="150" w:type="dxa"/>
            <w:vAlign w:val="center"/>
          </w:tcPr>
          <w:p w14:paraId="2ECF0286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A09A6E" w14:textId="6DDA89BD" w:rsidR="006B1D6F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  <w:r w:rsidR="004E0F9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150" w:type="dxa"/>
            <w:vAlign w:val="center"/>
          </w:tcPr>
          <w:p w14:paraId="6A51604D" w14:textId="77777777" w:rsidR="006B1D6F" w:rsidRPr="00461ECB" w:rsidRDefault="006B1D6F">
            <w:pPr>
              <w:tabs>
                <w:tab w:val="clear" w:pos="907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E84ADB" w14:textId="3E8A2967" w:rsidR="006B1D6F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4E0F9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150" w:type="dxa"/>
            <w:vAlign w:val="center"/>
          </w:tcPr>
          <w:p w14:paraId="408C8814" w14:textId="77777777" w:rsidR="006B1D6F" w:rsidRPr="00461ECB" w:rsidRDefault="006B1D6F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4D3CE8" w14:textId="57C77919" w:rsidR="006B1D6F" w:rsidRPr="00461ECB" w:rsidRDefault="003273DB" w:rsidP="00393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4E0F9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936</w:t>
            </w:r>
          </w:p>
        </w:tc>
      </w:tr>
    </w:tbl>
    <w:p w14:paraId="508F3FE5" w14:textId="77777777" w:rsidR="00461ECB" w:rsidRDefault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C493286" w14:textId="77777777" w:rsidR="00303E35" w:rsidRPr="00461ECB" w:rsidRDefault="00303E35">
      <w:pPr>
        <w:rPr>
          <w:rFonts w:asciiTheme="majorBidi" w:hAnsiTheme="majorBidi" w:cstheme="majorBidi"/>
        </w:rPr>
      </w:pPr>
    </w:p>
    <w:tbl>
      <w:tblPr>
        <w:tblW w:w="88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989"/>
        <w:gridCol w:w="272"/>
        <w:gridCol w:w="996"/>
        <w:gridCol w:w="340"/>
        <w:gridCol w:w="1084"/>
        <w:gridCol w:w="272"/>
        <w:gridCol w:w="1073"/>
      </w:tblGrid>
      <w:tr w:rsidR="003E01CB" w:rsidRPr="00461ECB" w14:paraId="299EE4BF" w14:textId="77777777" w:rsidTr="00BB7ABE">
        <w:trPr>
          <w:tblHeader/>
        </w:trPr>
        <w:tc>
          <w:tcPr>
            <w:tcW w:w="2175" w:type="pct"/>
          </w:tcPr>
          <w:p w14:paraId="1657DAD6" w14:textId="36ED914B" w:rsidR="003E01CB" w:rsidRPr="00461ECB" w:rsidRDefault="003E01CB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9" w:type="pct"/>
            <w:gridSpan w:val="3"/>
          </w:tcPr>
          <w:p w14:paraId="4372F32C" w14:textId="77777777" w:rsidR="003E01CB" w:rsidRPr="00461ECB" w:rsidRDefault="003E01CB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" w:type="pct"/>
          </w:tcPr>
          <w:p w14:paraId="2BE7B800" w14:textId="77777777" w:rsidR="003E01CB" w:rsidRPr="00461ECB" w:rsidRDefault="003E01CB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pct"/>
            <w:gridSpan w:val="3"/>
          </w:tcPr>
          <w:p w14:paraId="738AA9BE" w14:textId="106CFD01" w:rsidR="003E01CB" w:rsidRPr="00461ECB" w:rsidRDefault="00AA76AC" w:rsidP="00AA7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D6672" w:rsidRPr="00461ECB" w14:paraId="7A0CB4EE" w14:textId="77777777" w:rsidTr="00BB7ABE">
        <w:trPr>
          <w:tblHeader/>
        </w:trPr>
        <w:tc>
          <w:tcPr>
            <w:tcW w:w="2175" w:type="pct"/>
          </w:tcPr>
          <w:p w14:paraId="3186C97B" w14:textId="4B070C06" w:rsidR="00CD6672" w:rsidRPr="00461ECB" w:rsidRDefault="00CD6672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9" w:type="pct"/>
            <w:gridSpan w:val="3"/>
          </w:tcPr>
          <w:p w14:paraId="1AEC43C9" w14:textId="77777777" w:rsidR="00CD6672" w:rsidRPr="00461ECB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1" w:type="pct"/>
          </w:tcPr>
          <w:p w14:paraId="74F13029" w14:textId="77777777" w:rsidR="00CD6672" w:rsidRPr="00461ECB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pct"/>
            <w:gridSpan w:val="3"/>
          </w:tcPr>
          <w:p w14:paraId="63D1934C" w14:textId="77777777" w:rsidR="00CD6672" w:rsidRPr="00461ECB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C2279" w:rsidRPr="00461ECB" w14:paraId="3122FB57" w14:textId="77777777" w:rsidTr="00BB7ABE">
        <w:trPr>
          <w:trHeight w:val="344"/>
          <w:tblHeader/>
        </w:trPr>
        <w:tc>
          <w:tcPr>
            <w:tcW w:w="2175" w:type="pct"/>
          </w:tcPr>
          <w:p w14:paraId="548604FF" w14:textId="41371CFE" w:rsidR="003C2279" w:rsidRPr="00461ECB" w:rsidRDefault="003C2279" w:rsidP="003C2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6" w:type="pct"/>
          </w:tcPr>
          <w:p w14:paraId="347A9243" w14:textId="68511F77" w:rsidR="003C2279" w:rsidRPr="00461ECB" w:rsidRDefault="003273DB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pct"/>
          </w:tcPr>
          <w:p w14:paraId="5D49F632" w14:textId="77777777" w:rsidR="003C2279" w:rsidRPr="00461ECB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7976BE8B" w14:textId="2B6C8B87" w:rsidR="003C2279" w:rsidRPr="00461ECB" w:rsidRDefault="003273DB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1" w:type="pct"/>
          </w:tcPr>
          <w:p w14:paraId="5B78C74A" w14:textId="77777777" w:rsidR="003C2279" w:rsidRPr="00461ECB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43825832" w14:textId="709824A3" w:rsidR="003C2279" w:rsidRPr="00461ECB" w:rsidRDefault="003273DB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pct"/>
          </w:tcPr>
          <w:p w14:paraId="7A7E48BB" w14:textId="77777777" w:rsidR="003C2279" w:rsidRPr="00461ECB" w:rsidRDefault="003C2279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</w:tcPr>
          <w:p w14:paraId="59B93494" w14:textId="4F4813AB" w:rsidR="003C2279" w:rsidRPr="00461ECB" w:rsidRDefault="003273DB" w:rsidP="003C2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2425E" w:rsidRPr="00461ECB" w14:paraId="744F39B0" w14:textId="77777777" w:rsidTr="00BB7ABE">
        <w:tc>
          <w:tcPr>
            <w:tcW w:w="2175" w:type="pct"/>
          </w:tcPr>
          <w:p w14:paraId="0372B0E2" w14:textId="3B878A4C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</w:t>
            </w:r>
            <w:r w:rsidR="005A7687"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ยกมา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ต้นปี ณ วันที่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88998" w14:textId="5EA61DCD" w:rsidR="0082425E" w:rsidRPr="00461ECB" w:rsidRDefault="003273DB" w:rsidP="0094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82425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53" w:type="pct"/>
          </w:tcPr>
          <w:p w14:paraId="16C36E9A" w14:textId="77777777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276D060" w14:textId="1C253509" w:rsidR="0082425E" w:rsidRPr="00461ECB" w:rsidRDefault="003273DB" w:rsidP="0094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2425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191" w:type="pct"/>
          </w:tcPr>
          <w:p w14:paraId="0324E931" w14:textId="77777777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A12A902" w14:textId="040510F4" w:rsidR="0082425E" w:rsidRPr="00461ECB" w:rsidRDefault="0082425E" w:rsidP="00F9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78EA9202" w14:textId="77777777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59F0573A" w14:textId="29003082" w:rsidR="0082425E" w:rsidRPr="00461ECB" w:rsidRDefault="0082425E" w:rsidP="00F9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425E" w:rsidRPr="00461ECB" w14:paraId="6D57950C" w14:textId="77777777" w:rsidTr="00BB7ABE">
        <w:tc>
          <w:tcPr>
            <w:tcW w:w="2175" w:type="pct"/>
          </w:tcPr>
          <w:p w14:paraId="1E650B2D" w14:textId="7486ADE2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A891A" w14:textId="6A392FEB" w:rsidR="0082425E" w:rsidRPr="00461ECB" w:rsidRDefault="003273DB" w:rsidP="0094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65ED2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53" w:type="pct"/>
          </w:tcPr>
          <w:p w14:paraId="031A766D" w14:textId="77777777" w:rsidR="0082425E" w:rsidRPr="00461ECB" w:rsidRDefault="0082425E" w:rsidP="007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293DEE1E" w14:textId="218308A3" w:rsidR="0082425E" w:rsidRPr="00461ECB" w:rsidRDefault="003273DB" w:rsidP="0094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2425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91" w:type="pct"/>
          </w:tcPr>
          <w:p w14:paraId="47E4C96B" w14:textId="77777777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2F0FFA85" w14:textId="51681D7B" w:rsidR="0082425E" w:rsidRPr="00461ECB" w:rsidRDefault="0082425E" w:rsidP="00F9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30A8255" w14:textId="77777777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536AB55" w14:textId="0751A7EC" w:rsidR="0082425E" w:rsidRPr="00461ECB" w:rsidRDefault="0082425E" w:rsidP="00F9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425E" w:rsidRPr="00461ECB" w14:paraId="3A35160C" w14:textId="77777777" w:rsidTr="00BB7ABE">
        <w:tc>
          <w:tcPr>
            <w:tcW w:w="2175" w:type="pct"/>
          </w:tcPr>
          <w:p w14:paraId="336AE6DE" w14:textId="44EEADC4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ตัดบัญชี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2727AE10" w14:textId="097711D7" w:rsidR="0082425E" w:rsidRPr="00461ECB" w:rsidRDefault="00A65ED2" w:rsidP="0094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="00BD3373"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pct"/>
          </w:tcPr>
          <w:p w14:paraId="384D665E" w14:textId="77777777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C5CF3BA" w14:textId="61DDE2E8" w:rsidR="0082425E" w:rsidRPr="00461ECB" w:rsidRDefault="0082425E" w:rsidP="0094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1" w:type="pct"/>
          </w:tcPr>
          <w:p w14:paraId="64FED64C" w14:textId="77777777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F701680" w14:textId="6D95A9D8" w:rsidR="0082425E" w:rsidRPr="00461ECB" w:rsidRDefault="0082425E" w:rsidP="00F9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A1BEDC4" w14:textId="77777777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0C7D33B3" w14:textId="3F35ECC1" w:rsidR="0082425E" w:rsidRPr="00461ECB" w:rsidRDefault="0082425E" w:rsidP="00F9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425E" w:rsidRPr="00461ECB" w14:paraId="1DB90214" w14:textId="77777777" w:rsidTr="00BB7ABE">
        <w:tc>
          <w:tcPr>
            <w:tcW w:w="2175" w:type="pct"/>
          </w:tcPr>
          <w:p w14:paraId="424B0974" w14:textId="0F7885E0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ยอดคงเหลือปลายปี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B687B9" w14:textId="73706F0B" w:rsidR="0082425E" w:rsidRPr="00461ECB" w:rsidRDefault="003273DB" w:rsidP="0094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82425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153" w:type="pct"/>
          </w:tcPr>
          <w:p w14:paraId="1C81A338" w14:textId="77777777" w:rsidR="0082425E" w:rsidRPr="00461ECB" w:rsidRDefault="0082425E" w:rsidP="007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F5B1C" w14:textId="2AFB16D2" w:rsidR="0082425E" w:rsidRPr="00461ECB" w:rsidRDefault="003273DB" w:rsidP="009458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82425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</w:t>
            </w:r>
          </w:p>
        </w:tc>
        <w:tc>
          <w:tcPr>
            <w:tcW w:w="191" w:type="pct"/>
          </w:tcPr>
          <w:p w14:paraId="49370AC0" w14:textId="77777777" w:rsidR="0082425E" w:rsidRPr="00461ECB" w:rsidRDefault="0082425E" w:rsidP="00005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5FA44FD3" w14:textId="2AAA5609" w:rsidR="0082425E" w:rsidRPr="00461ECB" w:rsidRDefault="0082425E" w:rsidP="005E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D9736F5" w14:textId="77777777" w:rsidR="0082425E" w:rsidRPr="00461ECB" w:rsidRDefault="0082425E" w:rsidP="00824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D241EA8" w14:textId="12C87E0F" w:rsidR="0082425E" w:rsidRPr="00461ECB" w:rsidRDefault="0082425E" w:rsidP="005E2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9D04886" w14:textId="03D06A91" w:rsidR="00FE6209" w:rsidRPr="00461ECB" w:rsidRDefault="00966B07" w:rsidP="00953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3273DB" w:rsidRPr="003273DB">
        <w:rPr>
          <w:rFonts w:asciiTheme="majorBidi" w:hAnsiTheme="majorBidi" w:cstheme="majorBidi"/>
          <w:sz w:val="32"/>
          <w:szCs w:val="32"/>
        </w:rPr>
        <w:t>28</w:t>
      </w:r>
      <w:r w:rsidR="00B540C0" w:rsidRPr="00461ECB">
        <w:rPr>
          <w:rFonts w:asciiTheme="majorBidi" w:hAnsiTheme="majorBidi" w:cstheme="majorBidi"/>
          <w:sz w:val="32"/>
          <w:szCs w:val="32"/>
          <w:cs/>
        </w:rPr>
        <w:t xml:space="preserve"> (ข.</w:t>
      </w:r>
      <w:r w:rsidR="003273DB" w:rsidRPr="003273DB">
        <w:rPr>
          <w:rFonts w:asciiTheme="majorBidi" w:hAnsiTheme="majorBidi" w:cstheme="majorBidi"/>
          <w:sz w:val="32"/>
          <w:szCs w:val="32"/>
        </w:rPr>
        <w:t>1</w:t>
      </w:r>
      <w:r w:rsidR="005F4024" w:rsidRPr="00461ECB">
        <w:rPr>
          <w:rFonts w:asciiTheme="majorBidi" w:hAnsiTheme="majorBidi" w:cstheme="majorBidi"/>
          <w:sz w:val="32"/>
          <w:szCs w:val="32"/>
          <w:cs/>
        </w:rPr>
        <w:t>)</w:t>
      </w:r>
    </w:p>
    <w:p w14:paraId="6FCD9766" w14:textId="51E99A46" w:rsidR="00A43EB9" w:rsidRPr="00461ECB" w:rsidRDefault="00922E45" w:rsidP="00AA76A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02D2A58" w14:textId="3222522C" w:rsidR="001745C8" w:rsidRPr="00461ECB" w:rsidRDefault="0015669F" w:rsidP="00174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tbl>
      <w:tblPr>
        <w:tblW w:w="88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989"/>
        <w:gridCol w:w="272"/>
        <w:gridCol w:w="996"/>
        <w:gridCol w:w="340"/>
        <w:gridCol w:w="1084"/>
        <w:gridCol w:w="272"/>
        <w:gridCol w:w="1073"/>
      </w:tblGrid>
      <w:tr w:rsidR="001745C8" w:rsidRPr="00461ECB" w14:paraId="71D22A6E" w14:textId="77777777" w:rsidTr="001745C8">
        <w:trPr>
          <w:tblHeader/>
        </w:trPr>
        <w:tc>
          <w:tcPr>
            <w:tcW w:w="2175" w:type="pct"/>
          </w:tcPr>
          <w:p w14:paraId="1FBE4BF6" w14:textId="77777777" w:rsidR="001745C8" w:rsidRPr="00461ECB" w:rsidRDefault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8" w:type="pct"/>
            <w:gridSpan w:val="3"/>
          </w:tcPr>
          <w:p w14:paraId="6274D59C" w14:textId="77777777" w:rsidR="001745C8" w:rsidRPr="00461ECB" w:rsidRDefault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" w:type="pct"/>
          </w:tcPr>
          <w:p w14:paraId="3733B92F" w14:textId="77777777" w:rsidR="001745C8" w:rsidRPr="00461ECB" w:rsidRDefault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pct"/>
            <w:gridSpan w:val="3"/>
          </w:tcPr>
          <w:p w14:paraId="56540F0C" w14:textId="77777777" w:rsidR="001745C8" w:rsidRPr="00461ECB" w:rsidRDefault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745C8" w:rsidRPr="00461ECB" w14:paraId="26E8D9B4" w14:textId="77777777" w:rsidTr="001745C8">
        <w:trPr>
          <w:tblHeader/>
        </w:trPr>
        <w:tc>
          <w:tcPr>
            <w:tcW w:w="2175" w:type="pct"/>
          </w:tcPr>
          <w:p w14:paraId="26B2AD75" w14:textId="24E5E0D2" w:rsidR="001745C8" w:rsidRPr="00461ECB" w:rsidRDefault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8" w:type="pct"/>
            <w:gridSpan w:val="3"/>
          </w:tcPr>
          <w:p w14:paraId="2FB51FC5" w14:textId="77777777" w:rsidR="001745C8" w:rsidRPr="00461ECB" w:rsidRDefault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1" w:type="pct"/>
          </w:tcPr>
          <w:p w14:paraId="5290A03B" w14:textId="77777777" w:rsidR="001745C8" w:rsidRPr="00461ECB" w:rsidRDefault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pct"/>
            <w:gridSpan w:val="3"/>
          </w:tcPr>
          <w:p w14:paraId="115FE535" w14:textId="77777777" w:rsidR="001745C8" w:rsidRPr="00461ECB" w:rsidRDefault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745C8" w:rsidRPr="00461ECB" w14:paraId="77800E2E" w14:textId="77777777">
        <w:trPr>
          <w:trHeight w:val="344"/>
          <w:tblHeader/>
        </w:trPr>
        <w:tc>
          <w:tcPr>
            <w:tcW w:w="2175" w:type="pct"/>
          </w:tcPr>
          <w:p w14:paraId="4DF491C0" w14:textId="77777777" w:rsidR="001745C8" w:rsidRPr="00461ECB" w:rsidRDefault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6" w:type="pct"/>
          </w:tcPr>
          <w:p w14:paraId="3A8857E7" w14:textId="03A312CE" w:rsidR="001745C8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pct"/>
          </w:tcPr>
          <w:p w14:paraId="1BA11B00" w14:textId="77777777" w:rsidR="001745C8" w:rsidRPr="00461ECB" w:rsidRDefault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0E959FED" w14:textId="236A6C83" w:rsidR="001745C8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1" w:type="pct"/>
          </w:tcPr>
          <w:p w14:paraId="1D25012B" w14:textId="77777777" w:rsidR="001745C8" w:rsidRPr="00461ECB" w:rsidRDefault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2FAA9FB2" w14:textId="1D53CD1A" w:rsidR="001745C8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pct"/>
          </w:tcPr>
          <w:p w14:paraId="3FBD37AC" w14:textId="77777777" w:rsidR="001745C8" w:rsidRPr="00461ECB" w:rsidRDefault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</w:tcPr>
          <w:p w14:paraId="590D8A50" w14:textId="3701C77C" w:rsidR="001745C8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745C8" w:rsidRPr="00461ECB" w14:paraId="2F873668" w14:textId="77777777">
        <w:tc>
          <w:tcPr>
            <w:tcW w:w="2175" w:type="pct"/>
          </w:tcPr>
          <w:p w14:paraId="06ACE2DD" w14:textId="11005442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FE58" w14:textId="4050CC5F" w:rsidR="001745C8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745C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081</w:t>
            </w:r>
          </w:p>
        </w:tc>
        <w:tc>
          <w:tcPr>
            <w:tcW w:w="153" w:type="pct"/>
          </w:tcPr>
          <w:p w14:paraId="49354970" w14:textId="77777777" w:rsidR="001745C8" w:rsidRPr="00461ECB" w:rsidRDefault="001745C8" w:rsidP="00005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C4F34DE" w14:textId="29837875" w:rsidR="001745C8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745C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91" w:type="pct"/>
          </w:tcPr>
          <w:p w14:paraId="25ABE0B2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DD7E168" w14:textId="7B3A42FF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6DEF3D54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0E10A499" w14:textId="77777777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45C8" w:rsidRPr="00461ECB" w14:paraId="151245B7" w14:textId="77777777" w:rsidTr="001745C8">
        <w:tc>
          <w:tcPr>
            <w:tcW w:w="2175" w:type="pct"/>
          </w:tcPr>
          <w:p w14:paraId="713F0FCA" w14:textId="7D5F64FB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556" w:type="pct"/>
            <w:tcBorders>
              <w:top w:val="nil"/>
              <w:left w:val="nil"/>
              <w:right w:val="nil"/>
            </w:tcBorders>
            <w:vAlign w:val="bottom"/>
          </w:tcPr>
          <w:p w14:paraId="1B4DBAB0" w14:textId="120E0976" w:rsidR="001745C8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1745C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153" w:type="pct"/>
          </w:tcPr>
          <w:p w14:paraId="0FFFA09F" w14:textId="77777777" w:rsidR="001745C8" w:rsidRPr="00461ECB" w:rsidRDefault="001745C8" w:rsidP="00005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5CC1AD74" w14:textId="1D1B59F4" w:rsidR="001745C8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="001745C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91" w:type="pct"/>
          </w:tcPr>
          <w:p w14:paraId="0D28361A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AB039B1" w14:textId="05291E8F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5A2289F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28FD3621" w14:textId="77777777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45C8" w:rsidRPr="00461ECB" w14:paraId="45B1E71B" w14:textId="77777777" w:rsidTr="00426D4B">
        <w:tc>
          <w:tcPr>
            <w:tcW w:w="2175" w:type="pct"/>
          </w:tcPr>
          <w:p w14:paraId="79093A05" w14:textId="43AA3F2D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วัสดุและของใช้สิ้นเปลือง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3C906" w14:textId="1A5D7E35" w:rsidR="001745C8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1745C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53" w:type="pct"/>
          </w:tcPr>
          <w:p w14:paraId="1643EB16" w14:textId="77777777" w:rsidR="001745C8" w:rsidRPr="00461ECB" w:rsidRDefault="001745C8" w:rsidP="00005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469E60DE" w14:textId="0D1CE827" w:rsidR="001745C8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745C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91" w:type="pct"/>
          </w:tcPr>
          <w:p w14:paraId="44F6EF21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50408D98" w14:textId="15861969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5784DA6E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EBCA27A" w14:textId="77777777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45C8" w:rsidRPr="00461ECB" w14:paraId="0C1B9834" w14:textId="77777777" w:rsidTr="00426D4B">
        <w:tc>
          <w:tcPr>
            <w:tcW w:w="2175" w:type="pct"/>
          </w:tcPr>
          <w:p w14:paraId="669DA282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053B5" w14:textId="3C41FFA3" w:rsidR="001745C8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="001745C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53" w:type="pct"/>
          </w:tcPr>
          <w:p w14:paraId="1848119C" w14:textId="77777777" w:rsidR="001745C8" w:rsidRPr="00461ECB" w:rsidRDefault="001745C8" w:rsidP="00005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1FD852C2" w14:textId="3ED88950" w:rsidR="001745C8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="001745C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91" w:type="pct"/>
          </w:tcPr>
          <w:p w14:paraId="48EBA216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12B5F605" w14:textId="157376CB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69ABD0FD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7F7D7C6F" w14:textId="09A1173A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45C8" w:rsidRPr="00461ECB" w14:paraId="4E0B5C6F" w14:textId="77777777" w:rsidTr="001745C8">
        <w:tc>
          <w:tcPr>
            <w:tcW w:w="2175" w:type="pct"/>
          </w:tcPr>
          <w:p w14:paraId="1A4DC56A" w14:textId="2C868BD6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14:paraId="349B227D" w14:textId="0BFCE2CE" w:rsidR="001745C8" w:rsidRPr="00461ECB" w:rsidRDefault="001745C8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pct"/>
          </w:tcPr>
          <w:p w14:paraId="3E86EAFB" w14:textId="77777777" w:rsidR="001745C8" w:rsidRPr="00461ECB" w:rsidRDefault="001745C8" w:rsidP="00005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8F1634B" w14:textId="68F1CAA6" w:rsidR="001745C8" w:rsidRPr="00461ECB" w:rsidRDefault="001745C8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1" w:type="pct"/>
          </w:tcPr>
          <w:p w14:paraId="3F7B125B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6F7C0C4A" w14:textId="0404B882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04F06DEB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6B58DBD" w14:textId="4426FBB0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45C8" w:rsidRPr="00461ECB" w14:paraId="53FDCA71" w14:textId="77777777">
        <w:tc>
          <w:tcPr>
            <w:tcW w:w="2175" w:type="pct"/>
          </w:tcPr>
          <w:p w14:paraId="63124375" w14:textId="3EF15338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2BBAA" w14:textId="5158CE5A" w:rsidR="001745C8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  <w:r w:rsidR="001745C8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</w:t>
            </w:r>
          </w:p>
        </w:tc>
        <w:tc>
          <w:tcPr>
            <w:tcW w:w="153" w:type="pct"/>
          </w:tcPr>
          <w:p w14:paraId="39D652A2" w14:textId="77777777" w:rsidR="001745C8" w:rsidRPr="00461ECB" w:rsidRDefault="001745C8" w:rsidP="00005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CDD93" w14:textId="20A20086" w:rsidR="001745C8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  <w:r w:rsidR="001745C8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</w:t>
            </w:r>
          </w:p>
        </w:tc>
        <w:tc>
          <w:tcPr>
            <w:tcW w:w="191" w:type="pct"/>
          </w:tcPr>
          <w:p w14:paraId="4A3D509B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D4A1C0F" w14:textId="7FCD032F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0F232572" w14:textId="77777777" w:rsidR="001745C8" w:rsidRPr="00461ECB" w:rsidRDefault="001745C8" w:rsidP="00174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2605084" w14:textId="77002FFC" w:rsidR="001745C8" w:rsidRPr="00461ECB" w:rsidRDefault="001745C8" w:rsidP="0017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6D9190F" w14:textId="0207EB0D" w:rsidR="00BB5906" w:rsidRPr="00461ECB" w:rsidRDefault="00BB5906" w:rsidP="007D0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</w:t>
      </w:r>
      <w:r w:rsidRPr="00461ECB">
        <w:rPr>
          <w:rFonts w:asciiTheme="majorBidi" w:hAnsiTheme="majorBidi" w:cstheme="majorBidi"/>
          <w:sz w:val="32"/>
          <w:szCs w:val="32"/>
        </w:rPr>
        <w:t xml:space="preserve">             </w:t>
      </w:r>
      <w:r w:rsidR="002F4FFE" w:rsidRPr="00461ECB">
        <w:rPr>
          <w:rFonts w:asciiTheme="majorBidi" w:hAnsiTheme="majorBidi" w:cstheme="majorBidi"/>
          <w:sz w:val="32"/>
          <w:szCs w:val="32"/>
        </w:rPr>
        <w:t xml:space="preserve">        </w:t>
      </w:r>
      <w:r w:rsidR="004F52EB" w:rsidRPr="00461ECB">
        <w:rPr>
          <w:rFonts w:asciiTheme="majorBidi" w:hAnsiTheme="majorBidi" w:cstheme="majorBidi"/>
          <w:sz w:val="32"/>
          <w:szCs w:val="32"/>
        </w:rPr>
        <w:t xml:space="preserve">    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tbl>
      <w:tblPr>
        <w:tblW w:w="88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989"/>
        <w:gridCol w:w="272"/>
        <w:gridCol w:w="996"/>
        <w:gridCol w:w="340"/>
        <w:gridCol w:w="1084"/>
        <w:gridCol w:w="272"/>
        <w:gridCol w:w="1073"/>
      </w:tblGrid>
      <w:tr w:rsidR="00E14F50" w:rsidRPr="00461ECB" w14:paraId="5A9D76E6" w14:textId="77777777">
        <w:trPr>
          <w:tblHeader/>
        </w:trPr>
        <w:tc>
          <w:tcPr>
            <w:tcW w:w="2175" w:type="pct"/>
          </w:tcPr>
          <w:p w14:paraId="1E185EED" w14:textId="77777777" w:rsidR="00E14F50" w:rsidRPr="00461ECB" w:rsidRDefault="00E1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8" w:type="pct"/>
            <w:gridSpan w:val="3"/>
          </w:tcPr>
          <w:p w14:paraId="27FE6930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" w:type="pct"/>
          </w:tcPr>
          <w:p w14:paraId="66162E07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pct"/>
            <w:gridSpan w:val="3"/>
          </w:tcPr>
          <w:p w14:paraId="7BF0A957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E14F50" w:rsidRPr="00461ECB" w14:paraId="4FF57FDA" w14:textId="77777777">
        <w:trPr>
          <w:tblHeader/>
        </w:trPr>
        <w:tc>
          <w:tcPr>
            <w:tcW w:w="2175" w:type="pct"/>
          </w:tcPr>
          <w:p w14:paraId="65E73EFA" w14:textId="77777777" w:rsidR="00E14F50" w:rsidRPr="00461ECB" w:rsidRDefault="00E1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8" w:type="pct"/>
            <w:gridSpan w:val="3"/>
          </w:tcPr>
          <w:p w14:paraId="7367EC76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1" w:type="pct"/>
          </w:tcPr>
          <w:p w14:paraId="74E75D6E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pct"/>
            <w:gridSpan w:val="3"/>
          </w:tcPr>
          <w:p w14:paraId="6AF83AD2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14F50" w:rsidRPr="00461ECB" w14:paraId="17993EA4" w14:textId="77777777">
        <w:trPr>
          <w:trHeight w:val="344"/>
          <w:tblHeader/>
        </w:trPr>
        <w:tc>
          <w:tcPr>
            <w:tcW w:w="2175" w:type="pct"/>
          </w:tcPr>
          <w:p w14:paraId="1836A7E3" w14:textId="77777777" w:rsidR="00E14F50" w:rsidRPr="00461ECB" w:rsidRDefault="00E1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6" w:type="pct"/>
          </w:tcPr>
          <w:p w14:paraId="03D37334" w14:textId="7EB644E2" w:rsidR="00E14F50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pct"/>
          </w:tcPr>
          <w:p w14:paraId="61F74D28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6757EB5E" w14:textId="2C620657" w:rsidR="00E14F50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1" w:type="pct"/>
          </w:tcPr>
          <w:p w14:paraId="32ED6E4F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59AD9B86" w14:textId="3AC13C4E" w:rsidR="00E14F50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pct"/>
          </w:tcPr>
          <w:p w14:paraId="743440D0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</w:tcPr>
          <w:p w14:paraId="13A7634D" w14:textId="78CAC00E" w:rsidR="00E14F50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14F50" w:rsidRPr="00461ECB" w14:paraId="1BC84670" w14:textId="77777777" w:rsidTr="007E6DD5">
        <w:trPr>
          <w:trHeight w:val="774"/>
        </w:trPr>
        <w:tc>
          <w:tcPr>
            <w:tcW w:w="2175" w:type="pct"/>
          </w:tcPr>
          <w:p w14:paraId="49A5CD85" w14:textId="42F2D4CA" w:rsidR="007E6DD5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  <w:r w:rsidR="005F2493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  <w:p w14:paraId="6D04DFDC" w14:textId="7DB279AD" w:rsidR="00E14F50" w:rsidRPr="00461ECB" w:rsidRDefault="00E14F50" w:rsidP="005F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และได้รวมในบัญชีต้นทุนขายและบริการ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E34B" w14:textId="28B530C6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" w:type="pct"/>
          </w:tcPr>
          <w:p w14:paraId="5C78B57F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DD7AFB7" w14:textId="2B63A4C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pct"/>
          </w:tcPr>
          <w:p w14:paraId="767CCC81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2CBE6694" w14:textId="376D5FA2" w:rsidR="00E14F50" w:rsidRPr="00461ECB" w:rsidRDefault="00E1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1F71FD08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7304D766" w14:textId="79FAAB2E" w:rsidR="00E14F50" w:rsidRPr="00461ECB" w:rsidRDefault="00E1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4F50" w:rsidRPr="00461ECB" w14:paraId="5607786D" w14:textId="77777777">
        <w:tc>
          <w:tcPr>
            <w:tcW w:w="2175" w:type="pct"/>
          </w:tcPr>
          <w:p w14:paraId="6D42FD31" w14:textId="017F1EAA" w:rsidR="00E14F50" w:rsidRPr="00461ECB" w:rsidRDefault="0048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7E2D83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556" w:type="pct"/>
            <w:tcBorders>
              <w:top w:val="nil"/>
              <w:left w:val="nil"/>
              <w:right w:val="nil"/>
            </w:tcBorders>
            <w:vAlign w:val="bottom"/>
          </w:tcPr>
          <w:p w14:paraId="3DF83E15" w14:textId="47F346E2" w:rsidR="00E14F50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0C1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C80C1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153" w:type="pct"/>
          </w:tcPr>
          <w:p w14:paraId="77727A13" w14:textId="77777777" w:rsidR="00E14F50" w:rsidRPr="00461ECB" w:rsidRDefault="00E14F50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7DC231EB" w14:textId="26DCA9C1" w:rsidR="00E14F50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7E42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="00817E42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91" w:type="pct"/>
          </w:tcPr>
          <w:p w14:paraId="1E0210DD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504DB7F0" w14:textId="77777777" w:rsidR="00E14F50" w:rsidRPr="00461ECB" w:rsidRDefault="00E1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5096613B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41CF59E" w14:textId="77777777" w:rsidR="00E14F50" w:rsidRPr="00461ECB" w:rsidRDefault="00E1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4F50" w:rsidRPr="00461ECB" w14:paraId="2E0F0A76" w14:textId="77777777" w:rsidTr="00817E42">
        <w:trPr>
          <w:trHeight w:val="684"/>
        </w:trPr>
        <w:tc>
          <w:tcPr>
            <w:tcW w:w="2175" w:type="pct"/>
          </w:tcPr>
          <w:p w14:paraId="77A3D91E" w14:textId="7CAB82BA" w:rsidR="00E14F50" w:rsidRPr="00461ECB" w:rsidRDefault="007E2D83" w:rsidP="005F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- การปรับลดมูลค่าเป็นมูลค่าสุทธิที่คาดว่า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จะได้รับและเสื่อมสภาพ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19F96" w14:textId="77777777" w:rsidR="00817E42" w:rsidRPr="00461ECB" w:rsidRDefault="00817E42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CD46D6" w14:textId="6B6431D2" w:rsidR="00E14F50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7E42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53" w:type="pct"/>
          </w:tcPr>
          <w:p w14:paraId="55237228" w14:textId="77777777" w:rsidR="00E14F50" w:rsidRPr="00461ECB" w:rsidRDefault="00E14F50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B13C663" w14:textId="77777777" w:rsidR="00817E42" w:rsidRPr="00461ECB" w:rsidRDefault="00817E42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F5062" w14:textId="2C6E692C" w:rsidR="00E14F50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91" w:type="pct"/>
          </w:tcPr>
          <w:p w14:paraId="511B9000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61752B2C" w14:textId="77777777" w:rsidR="005F2493" w:rsidRPr="00461ECB" w:rsidRDefault="005F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702605" w14:textId="78DA156F" w:rsidR="00E14F50" w:rsidRPr="00461ECB" w:rsidRDefault="00E1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E6F555F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31B8E25" w14:textId="77777777" w:rsidR="005F2493" w:rsidRPr="00461ECB" w:rsidRDefault="005F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2B0943" w14:textId="67062DE5" w:rsidR="00E14F50" w:rsidRPr="00461ECB" w:rsidRDefault="00E1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4F50" w:rsidRPr="00461ECB" w14:paraId="236D4538" w14:textId="77777777">
        <w:tc>
          <w:tcPr>
            <w:tcW w:w="2175" w:type="pct"/>
          </w:tcPr>
          <w:p w14:paraId="12111069" w14:textId="08B740B1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AF40D2" w14:textId="3B3774EA" w:rsidR="00E14F50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55FB6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</w:t>
            </w:r>
            <w:r w:rsidR="00555FB6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153" w:type="pct"/>
          </w:tcPr>
          <w:p w14:paraId="6556865D" w14:textId="77777777" w:rsidR="00E14F50" w:rsidRPr="00461ECB" w:rsidRDefault="00E14F50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D81F7" w14:textId="0EF34874" w:rsidR="00E14F50" w:rsidRPr="00461ECB" w:rsidRDefault="003273DB" w:rsidP="00426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55FB6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</w:t>
            </w:r>
            <w:r w:rsidR="00555FB6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191" w:type="pct"/>
          </w:tcPr>
          <w:p w14:paraId="5B1FB4F3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A6DAE68" w14:textId="473F1C0B" w:rsidR="00E14F50" w:rsidRPr="00461ECB" w:rsidRDefault="00E1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0CC8CDB6" w14:textId="77777777" w:rsidR="00E14F50" w:rsidRPr="00461ECB" w:rsidRDefault="00E14F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E88713F" w14:textId="042D6F47" w:rsidR="00E14F50" w:rsidRPr="00461ECB" w:rsidRDefault="00E14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FDB0AA1" w14:textId="77777777" w:rsidR="00E14F50" w:rsidRPr="00461ECB" w:rsidRDefault="00E14F50" w:rsidP="00E14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E268FC5" w14:textId="77777777" w:rsidR="00BB5906" w:rsidRPr="00461ECB" w:rsidRDefault="00BB5906" w:rsidP="00907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Cs/>
          <w:sz w:val="32"/>
          <w:szCs w:val="32"/>
        </w:rPr>
        <w:sectPr w:rsidR="00BB5906" w:rsidRPr="00461ECB" w:rsidSect="00CD5031">
          <w:headerReference w:type="default" r:id="rId16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245"/>
        </w:sectPr>
      </w:pPr>
    </w:p>
    <w:p w14:paraId="131476BB" w14:textId="77777777" w:rsidR="00935A2B" w:rsidRPr="00461ECB" w:rsidRDefault="00935A2B" w:rsidP="00CA6B42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461ECB">
        <w:rPr>
          <w:rFonts w:asciiTheme="majorBidi" w:hAnsiTheme="majorBidi" w:cstheme="majorBidi"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388FFBB0" w14:textId="0ABDC04F" w:rsidR="007000B0" w:rsidRPr="00461ECB" w:rsidRDefault="007000B0" w:rsidP="00032D6D">
      <w:pPr>
        <w:pStyle w:val="FSContent"/>
        <w:jc w:val="left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ณ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ธันวาคม และเงินปันผลรับจากเงินลงทุนสำหรับปีสิ้นสุดวันเดียวกัน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13961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630"/>
        <w:gridCol w:w="180"/>
        <w:gridCol w:w="630"/>
        <w:gridCol w:w="183"/>
        <w:gridCol w:w="717"/>
        <w:gridCol w:w="182"/>
        <w:gridCol w:w="718"/>
        <w:gridCol w:w="181"/>
        <w:gridCol w:w="719"/>
        <w:gridCol w:w="180"/>
        <w:gridCol w:w="725"/>
        <w:gridCol w:w="183"/>
        <w:gridCol w:w="720"/>
        <w:gridCol w:w="180"/>
        <w:gridCol w:w="726"/>
        <w:gridCol w:w="180"/>
        <w:gridCol w:w="711"/>
        <w:gridCol w:w="180"/>
        <w:gridCol w:w="720"/>
        <w:gridCol w:w="181"/>
        <w:gridCol w:w="719"/>
        <w:gridCol w:w="182"/>
        <w:gridCol w:w="814"/>
      </w:tblGrid>
      <w:tr w:rsidR="00032D6D" w:rsidRPr="00461ECB" w14:paraId="2253B8EB" w14:textId="1A33D281" w:rsidTr="00D43717">
        <w:trPr>
          <w:cantSplit/>
          <w:tblHeader/>
        </w:trPr>
        <w:tc>
          <w:tcPr>
            <w:tcW w:w="3420" w:type="dxa"/>
          </w:tcPr>
          <w:p w14:paraId="4EE05D44" w14:textId="77777777" w:rsidR="00032D6D" w:rsidRPr="00461ECB" w:rsidRDefault="00032D6D" w:rsidP="00544D2D">
            <w:pPr>
              <w:spacing w:line="240" w:lineRule="auto"/>
              <w:ind w:left="-7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1066C802" w14:textId="308D3F37" w:rsidR="00032D6D" w:rsidRPr="00461ECB" w:rsidRDefault="00032D6D" w:rsidP="00544D2D">
            <w:pPr>
              <w:spacing w:line="240" w:lineRule="auto"/>
              <w:ind w:left="-7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hideMark/>
          </w:tcPr>
          <w:p w14:paraId="611CB616" w14:textId="77777777" w:rsidR="00032D6D" w:rsidRPr="00461ECB" w:rsidRDefault="00032D6D" w:rsidP="00544D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  <w:p w14:paraId="2582615B" w14:textId="77777777" w:rsidR="00032D6D" w:rsidRPr="00461ECB" w:rsidRDefault="00032D6D" w:rsidP="00544D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3" w:type="dxa"/>
          </w:tcPr>
          <w:p w14:paraId="15DDA119" w14:textId="77777777" w:rsidR="00032D6D" w:rsidRPr="00461ECB" w:rsidRDefault="00032D6D" w:rsidP="00544D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17" w:type="dxa"/>
            <w:gridSpan w:val="3"/>
          </w:tcPr>
          <w:p w14:paraId="727A0908" w14:textId="77777777" w:rsidR="00032D6D" w:rsidRPr="00461ECB" w:rsidRDefault="00032D6D" w:rsidP="00544D2D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  <w:p w14:paraId="4EB966A6" w14:textId="77777777" w:rsidR="00032D6D" w:rsidRPr="00461ECB" w:rsidRDefault="00032D6D" w:rsidP="00544D2D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0"/>
              </w:rPr>
            </w:pPr>
            <w:r w:rsidRPr="00461ECB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 xml:space="preserve">ทุนชำระแล้ว </w:t>
            </w:r>
          </w:p>
        </w:tc>
        <w:tc>
          <w:tcPr>
            <w:tcW w:w="181" w:type="dxa"/>
          </w:tcPr>
          <w:p w14:paraId="39A3DA21" w14:textId="77777777" w:rsidR="00032D6D" w:rsidRPr="00461ECB" w:rsidRDefault="00032D6D" w:rsidP="00544D2D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624" w:type="dxa"/>
            <w:gridSpan w:val="3"/>
          </w:tcPr>
          <w:p w14:paraId="5DF3E613" w14:textId="77777777" w:rsidR="00032D6D" w:rsidRPr="00461ECB" w:rsidRDefault="00032D6D" w:rsidP="00544D2D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  <w:p w14:paraId="70CE48AE" w14:textId="77777777" w:rsidR="00032D6D" w:rsidRPr="00461ECB" w:rsidRDefault="00032D6D" w:rsidP="00544D2D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0"/>
              </w:rPr>
            </w:pPr>
            <w:r w:rsidRPr="00461ECB">
              <w:rPr>
                <w:rFonts w:asciiTheme="majorBidi" w:hAnsiTheme="majorBidi" w:cstheme="majorBidi"/>
                <w:bCs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3" w:type="dxa"/>
          </w:tcPr>
          <w:p w14:paraId="34C73CFD" w14:textId="77777777" w:rsidR="00032D6D" w:rsidRPr="00461ECB" w:rsidRDefault="00032D6D" w:rsidP="00544D2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626" w:type="dxa"/>
            <w:gridSpan w:val="3"/>
            <w:vAlign w:val="bottom"/>
            <w:hideMark/>
          </w:tcPr>
          <w:p w14:paraId="11DEB7E8" w14:textId="07645EDC" w:rsidR="00032D6D" w:rsidRPr="00461ECB" w:rsidRDefault="00032D6D" w:rsidP="00544D2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>งบการเงินรวม</w:t>
            </w:r>
          </w:p>
          <w:p w14:paraId="4EFC24CE" w14:textId="4A8CAD3C" w:rsidR="00032D6D" w:rsidRPr="00461ECB" w:rsidRDefault="00032D6D" w:rsidP="00544D2D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0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/>
                <w:sz w:val="20"/>
                <w:cs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A1CC8EE" w14:textId="77777777" w:rsidR="00032D6D" w:rsidRPr="00461ECB" w:rsidRDefault="00032D6D" w:rsidP="00544D2D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611" w:type="dxa"/>
            <w:gridSpan w:val="3"/>
            <w:vAlign w:val="bottom"/>
            <w:hideMark/>
          </w:tcPr>
          <w:p w14:paraId="45DF4B2C" w14:textId="1D5A24A1" w:rsidR="00032D6D" w:rsidRPr="00461ECB" w:rsidRDefault="00032D6D" w:rsidP="00544D2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  <w:cs/>
              </w:rPr>
              <w:t>ราคาทุน</w:t>
            </w: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  <w:r w:rsidRPr="00461ECB">
              <w:rPr>
                <w:rFonts w:asciiTheme="majorBidi" w:hAnsiTheme="majorBidi" w:cstheme="majorBidi"/>
                <w:b/>
                <w:bCs/>
                <w:sz w:val="20"/>
                <w:cs/>
              </w:rPr>
              <w:t>สุทธิ</w:t>
            </w:r>
          </w:p>
        </w:tc>
        <w:tc>
          <w:tcPr>
            <w:tcW w:w="181" w:type="dxa"/>
            <w:vAlign w:val="bottom"/>
          </w:tcPr>
          <w:p w14:paraId="53FC1E36" w14:textId="77777777" w:rsidR="00032D6D" w:rsidRPr="00461ECB" w:rsidRDefault="00032D6D" w:rsidP="00544D2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15" w:type="dxa"/>
            <w:gridSpan w:val="3"/>
            <w:vAlign w:val="bottom"/>
          </w:tcPr>
          <w:p w14:paraId="511F4FA4" w14:textId="6EBDF472" w:rsidR="00032D6D" w:rsidRPr="00461ECB" w:rsidRDefault="00032D6D" w:rsidP="00E434BC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  <w:cs/>
              </w:rPr>
              <w:t>เงินปันผลรับสำหรับปี</w:t>
            </w:r>
          </w:p>
        </w:tc>
      </w:tr>
      <w:tr w:rsidR="00032D6D" w:rsidRPr="00461ECB" w14:paraId="0383E985" w14:textId="1BFEFA29" w:rsidTr="00D43717">
        <w:trPr>
          <w:cantSplit/>
          <w:tblHeader/>
        </w:trPr>
        <w:tc>
          <w:tcPr>
            <w:tcW w:w="3420" w:type="dxa"/>
          </w:tcPr>
          <w:p w14:paraId="00E9D25C" w14:textId="77777777" w:rsidR="00032D6D" w:rsidRPr="00D43717" w:rsidRDefault="00032D6D" w:rsidP="00D43C7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  <w:vAlign w:val="bottom"/>
            <w:hideMark/>
          </w:tcPr>
          <w:p w14:paraId="6A87774F" w14:textId="1EC4BF52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9F9126C" w14:textId="77777777" w:rsidR="00032D6D" w:rsidRPr="00461ECB" w:rsidRDefault="00032D6D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30" w:type="dxa"/>
            <w:vAlign w:val="bottom"/>
            <w:hideMark/>
          </w:tcPr>
          <w:p w14:paraId="1344BBB0" w14:textId="15C4F746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4EE10B7B" w14:textId="77777777" w:rsidR="00032D6D" w:rsidRPr="00461ECB" w:rsidRDefault="00032D6D" w:rsidP="00D43C76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717" w:type="dxa"/>
            <w:vAlign w:val="bottom"/>
            <w:hideMark/>
          </w:tcPr>
          <w:p w14:paraId="2A823E88" w14:textId="1618A124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2" w:type="dxa"/>
            <w:vAlign w:val="bottom"/>
          </w:tcPr>
          <w:p w14:paraId="61A5C0DE" w14:textId="77777777" w:rsidR="00032D6D" w:rsidRPr="00461ECB" w:rsidRDefault="00032D6D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8" w:type="dxa"/>
            <w:vAlign w:val="bottom"/>
            <w:hideMark/>
          </w:tcPr>
          <w:p w14:paraId="2EE50035" w14:textId="3143B7DB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2245B8E3" w14:textId="77777777" w:rsidR="00032D6D" w:rsidRPr="00461ECB" w:rsidRDefault="00032D6D" w:rsidP="00D43C76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719" w:type="dxa"/>
            <w:vAlign w:val="bottom"/>
            <w:hideMark/>
          </w:tcPr>
          <w:p w14:paraId="67D2A8D1" w14:textId="49ABA0E9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7A3374A" w14:textId="77777777" w:rsidR="00032D6D" w:rsidRPr="00461ECB" w:rsidRDefault="00032D6D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5" w:type="dxa"/>
            <w:vAlign w:val="bottom"/>
            <w:hideMark/>
          </w:tcPr>
          <w:p w14:paraId="6B8CD1CB" w14:textId="764F94C0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145956A1" w14:textId="77777777" w:rsidR="00032D6D" w:rsidRPr="00461ECB" w:rsidRDefault="00032D6D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  <w:hideMark/>
          </w:tcPr>
          <w:p w14:paraId="425D17F5" w14:textId="7F107F1D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86CF80F" w14:textId="77777777" w:rsidR="00032D6D" w:rsidRPr="00461ECB" w:rsidRDefault="00032D6D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6" w:type="dxa"/>
            <w:vAlign w:val="bottom"/>
            <w:hideMark/>
          </w:tcPr>
          <w:p w14:paraId="57751A0F" w14:textId="3D3B88BC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2759DA5" w14:textId="77777777" w:rsidR="00032D6D" w:rsidRPr="00461ECB" w:rsidRDefault="00032D6D" w:rsidP="00D43C76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711" w:type="dxa"/>
            <w:vAlign w:val="bottom"/>
            <w:hideMark/>
          </w:tcPr>
          <w:p w14:paraId="352DA7DF" w14:textId="342BEB34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38DE330" w14:textId="77777777" w:rsidR="00032D6D" w:rsidRPr="00461ECB" w:rsidRDefault="00032D6D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  <w:hideMark/>
          </w:tcPr>
          <w:p w14:paraId="655185B9" w14:textId="0FFD1B23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1FCFB6E3" w14:textId="77777777" w:rsidR="00032D6D" w:rsidRPr="00461ECB" w:rsidRDefault="00032D6D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9" w:type="dxa"/>
            <w:vAlign w:val="bottom"/>
          </w:tcPr>
          <w:p w14:paraId="1554DFD0" w14:textId="399C12E0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2" w:type="dxa"/>
            <w:vAlign w:val="bottom"/>
          </w:tcPr>
          <w:p w14:paraId="46A927F1" w14:textId="77777777" w:rsidR="00032D6D" w:rsidRPr="00461ECB" w:rsidRDefault="00032D6D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  <w:vAlign w:val="bottom"/>
          </w:tcPr>
          <w:p w14:paraId="24C93F71" w14:textId="2DDFFBED" w:rsidR="00032D6D" w:rsidRPr="00461ECB" w:rsidRDefault="003273DB" w:rsidP="00D43C7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2567</w:t>
            </w:r>
          </w:p>
        </w:tc>
      </w:tr>
      <w:tr w:rsidR="00A4712A" w:rsidRPr="00461ECB" w14:paraId="10B054EE" w14:textId="16FAA4F1">
        <w:trPr>
          <w:cantSplit/>
          <w:trHeight w:val="155"/>
        </w:trPr>
        <w:tc>
          <w:tcPr>
            <w:tcW w:w="3420" w:type="dxa"/>
          </w:tcPr>
          <w:p w14:paraId="76A24896" w14:textId="77777777" w:rsidR="00A4712A" w:rsidRPr="00461ECB" w:rsidRDefault="00A4712A" w:rsidP="00D43C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</w:tcPr>
          <w:p w14:paraId="56BD7919" w14:textId="6EBD633A" w:rsidR="00A4712A" w:rsidRPr="00461ECB" w:rsidRDefault="006D55D8" w:rsidP="00D43C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A4712A" w:rsidRPr="00461EC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3" w:type="dxa"/>
          </w:tcPr>
          <w:p w14:paraId="3DDB9484" w14:textId="77777777" w:rsidR="00A4712A" w:rsidRPr="00461ECB" w:rsidRDefault="00A4712A" w:rsidP="00D43C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918" w:type="dxa"/>
            <w:gridSpan w:val="19"/>
          </w:tcPr>
          <w:p w14:paraId="1C65A46B" w14:textId="0110E255" w:rsidR="00A4712A" w:rsidRPr="00461ECB" w:rsidRDefault="006D55D8" w:rsidP="00D43C7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(</w:t>
            </w:r>
            <w:proofErr w:type="gramStart"/>
            <w:r w:rsidR="00030D02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 xml:space="preserve">หน่วย </w:t>
            </w:r>
            <w:r w:rsidR="00030D0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:</w:t>
            </w:r>
            <w:proofErr w:type="gramEnd"/>
            <w:r w:rsidR="00030D0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</w:t>
            </w:r>
            <w:r w:rsidR="00A4712A" w:rsidRPr="00461ECB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)</w:t>
            </w:r>
          </w:p>
        </w:tc>
      </w:tr>
      <w:tr w:rsidR="00032D6D" w:rsidRPr="00461ECB" w14:paraId="3CB4B32F" w14:textId="29B06280" w:rsidTr="00D43717">
        <w:trPr>
          <w:cantSplit/>
          <w:trHeight w:val="270"/>
        </w:trPr>
        <w:tc>
          <w:tcPr>
            <w:tcW w:w="3420" w:type="dxa"/>
          </w:tcPr>
          <w:p w14:paraId="01C80FDE" w14:textId="6E6F0C85" w:rsidR="00032D6D" w:rsidRPr="00461ECB" w:rsidRDefault="00032D6D" w:rsidP="00D43C7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630" w:type="dxa"/>
          </w:tcPr>
          <w:p w14:paraId="086B3F76" w14:textId="77777777" w:rsidR="00032D6D" w:rsidRPr="00461ECB" w:rsidRDefault="00032D6D" w:rsidP="00D43C76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56E4A37" w14:textId="77777777" w:rsidR="00032D6D" w:rsidRPr="00461ECB" w:rsidRDefault="00032D6D" w:rsidP="00D43C76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321EA3C" w14:textId="77777777" w:rsidR="00032D6D" w:rsidRPr="00461ECB" w:rsidRDefault="00032D6D" w:rsidP="00D43C76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0723D9DD" w14:textId="77777777" w:rsidR="00032D6D" w:rsidRPr="00461ECB" w:rsidRDefault="00032D6D" w:rsidP="00D43C7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0569B381" w14:textId="77777777" w:rsidR="00032D6D" w:rsidRPr="00461ECB" w:rsidRDefault="00032D6D" w:rsidP="00D43C76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2" w:type="dxa"/>
          </w:tcPr>
          <w:p w14:paraId="43180287" w14:textId="77777777" w:rsidR="00032D6D" w:rsidRPr="00461ECB" w:rsidRDefault="00032D6D" w:rsidP="00D43C7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8" w:type="dxa"/>
          </w:tcPr>
          <w:p w14:paraId="0B25C465" w14:textId="77777777" w:rsidR="00032D6D" w:rsidRPr="00461ECB" w:rsidRDefault="00032D6D" w:rsidP="00D43C76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42EC17E1" w14:textId="77777777" w:rsidR="00032D6D" w:rsidRPr="00461ECB" w:rsidRDefault="00032D6D" w:rsidP="00D43C7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vAlign w:val="bottom"/>
          </w:tcPr>
          <w:p w14:paraId="765CEDA0" w14:textId="77777777" w:rsidR="00032D6D" w:rsidRPr="00461ECB" w:rsidRDefault="00032D6D" w:rsidP="00D43C76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14F9A0" w14:textId="77777777" w:rsidR="00032D6D" w:rsidRPr="00461ECB" w:rsidRDefault="00032D6D" w:rsidP="00D43C7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5" w:type="dxa"/>
            <w:vAlign w:val="bottom"/>
          </w:tcPr>
          <w:p w14:paraId="4DB95B8C" w14:textId="77777777" w:rsidR="00032D6D" w:rsidRPr="00461ECB" w:rsidRDefault="00032D6D" w:rsidP="00D43C76">
            <w:pPr>
              <w:pStyle w:val="acctfourfigures"/>
              <w:tabs>
                <w:tab w:val="decimal" w:pos="37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AF9DD54" w14:textId="77777777" w:rsidR="00032D6D" w:rsidRPr="00461ECB" w:rsidRDefault="00032D6D" w:rsidP="00D43C76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EACC6B1" w14:textId="77777777" w:rsidR="00032D6D" w:rsidRPr="00461ECB" w:rsidRDefault="00032D6D" w:rsidP="00D43C76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4F52B7" w14:textId="77777777" w:rsidR="00032D6D" w:rsidRPr="00461ECB" w:rsidRDefault="00032D6D" w:rsidP="00D43C7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  <w:vAlign w:val="bottom"/>
          </w:tcPr>
          <w:p w14:paraId="4F24E4DC" w14:textId="77777777" w:rsidR="00032D6D" w:rsidRPr="00461ECB" w:rsidRDefault="00032D6D" w:rsidP="00D43C76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6CB678" w14:textId="77777777" w:rsidR="00032D6D" w:rsidRPr="00461ECB" w:rsidRDefault="00032D6D" w:rsidP="00D43C7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46A0FEAC" w14:textId="77777777" w:rsidR="00032D6D" w:rsidRPr="00461ECB" w:rsidRDefault="00032D6D" w:rsidP="00D43C76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56E799" w14:textId="77777777" w:rsidR="00032D6D" w:rsidRPr="00461ECB" w:rsidRDefault="00032D6D" w:rsidP="00D43C76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5FFADA1" w14:textId="77777777" w:rsidR="00032D6D" w:rsidRPr="00461ECB" w:rsidRDefault="00032D6D" w:rsidP="00D43C76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6EBF918D" w14:textId="77777777" w:rsidR="00032D6D" w:rsidRPr="00461ECB" w:rsidRDefault="00032D6D" w:rsidP="00D43C76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9" w:type="dxa"/>
          </w:tcPr>
          <w:p w14:paraId="676190CD" w14:textId="77777777" w:rsidR="00032D6D" w:rsidRPr="00461ECB" w:rsidRDefault="00032D6D" w:rsidP="00D43C76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2" w:type="dxa"/>
          </w:tcPr>
          <w:p w14:paraId="177126FC" w14:textId="77777777" w:rsidR="00032D6D" w:rsidRPr="00461ECB" w:rsidRDefault="00032D6D" w:rsidP="00D43C76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4" w:type="dxa"/>
          </w:tcPr>
          <w:p w14:paraId="04ED6409" w14:textId="77777777" w:rsidR="00032D6D" w:rsidRPr="00461ECB" w:rsidRDefault="00032D6D" w:rsidP="00D43C76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032D6D" w:rsidRPr="00461ECB" w14:paraId="4D80A216" w14:textId="534939DA" w:rsidTr="00D43717">
        <w:trPr>
          <w:cantSplit/>
          <w:trHeight w:val="270"/>
        </w:trPr>
        <w:tc>
          <w:tcPr>
            <w:tcW w:w="3420" w:type="dxa"/>
          </w:tcPr>
          <w:p w14:paraId="7B4AE6AA" w14:textId="366F248E" w:rsidR="00032D6D" w:rsidRPr="00461ECB" w:rsidRDefault="00032D6D" w:rsidP="00461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เซ็น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เร</w:t>
            </w:r>
            <w:proofErr w:type="spellEnd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ส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เต</w:t>
            </w:r>
            <w:proofErr w:type="spellEnd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อร์รอง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โฮลด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ิ้ง</w:t>
            </w:r>
            <w:proofErr w:type="spellEnd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630" w:type="dxa"/>
          </w:tcPr>
          <w:p w14:paraId="49F2B8FA" w14:textId="4B1A2749" w:rsidR="00032D6D" w:rsidRPr="00461ECB" w:rsidRDefault="003273DB" w:rsidP="00CE49EA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7FAF2AE7" w14:textId="77777777" w:rsidR="00032D6D" w:rsidRPr="00461ECB" w:rsidRDefault="00032D6D" w:rsidP="00CE49E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E0DE92F" w14:textId="397DBE1E" w:rsidR="00032D6D" w:rsidRPr="00461ECB" w:rsidRDefault="003273DB" w:rsidP="00CE49EA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76B7A748" w14:textId="77777777" w:rsidR="00032D6D" w:rsidRPr="00461ECB" w:rsidRDefault="00032D6D" w:rsidP="00CE49E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7E99750E" w14:textId="4DB63C23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602C9CAF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8" w:type="dxa"/>
          </w:tcPr>
          <w:p w14:paraId="2A83D67E" w14:textId="748317C9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1EC86F5A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</w:tcPr>
          <w:p w14:paraId="0A647F6E" w14:textId="4D27A41B" w:rsidR="00032D6D" w:rsidRPr="00461ECB" w:rsidRDefault="003273DB" w:rsidP="007F58C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C79471F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5" w:type="dxa"/>
          </w:tcPr>
          <w:p w14:paraId="63AA57E3" w14:textId="29CAA0D4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18FA8153" w14:textId="77777777" w:rsidR="00032D6D" w:rsidRPr="00461ECB" w:rsidRDefault="00032D6D" w:rsidP="00CE49E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D40092B" w14:textId="1B6CFCC4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7CACA36A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</w:tcPr>
          <w:p w14:paraId="06060FD3" w14:textId="1D7B1BAD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199BDF0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</w:tcPr>
          <w:p w14:paraId="72186113" w14:textId="5E06B7A8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C50FB48" w14:textId="77777777" w:rsidR="00032D6D" w:rsidRPr="00461ECB" w:rsidRDefault="00032D6D" w:rsidP="00CE49EA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9C4C9DB" w14:textId="71709515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3B3D38E9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9" w:type="dxa"/>
          </w:tcPr>
          <w:p w14:paraId="44514F85" w14:textId="2D8FA657" w:rsidR="00032D6D" w:rsidRPr="00461ECB" w:rsidRDefault="00032D6D" w:rsidP="002A30C5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Pr="00461EC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250</w:t>
            </w:r>
          </w:p>
        </w:tc>
        <w:tc>
          <w:tcPr>
            <w:tcW w:w="182" w:type="dxa"/>
          </w:tcPr>
          <w:p w14:paraId="6ECD0B19" w14:textId="77777777" w:rsidR="00032D6D" w:rsidRPr="00461ECB" w:rsidRDefault="00032D6D" w:rsidP="008532F7">
            <w:pPr>
              <w:pStyle w:val="acctfourfigures"/>
              <w:tabs>
                <w:tab w:val="decimal" w:pos="370"/>
                <w:tab w:val="decimal" w:pos="651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</w:tcPr>
          <w:p w14:paraId="5C4DBF12" w14:textId="4F74C796" w:rsidR="00032D6D" w:rsidRPr="00461ECB" w:rsidRDefault="00032D6D" w:rsidP="002A30C5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262</w:t>
            </w:r>
          </w:p>
        </w:tc>
      </w:tr>
      <w:tr w:rsidR="00032D6D" w:rsidRPr="00461ECB" w14:paraId="7BF3A1D1" w14:textId="59DDB082" w:rsidTr="00D43717">
        <w:trPr>
          <w:cantSplit/>
          <w:trHeight w:val="270"/>
        </w:trPr>
        <w:tc>
          <w:tcPr>
            <w:tcW w:w="3420" w:type="dxa"/>
          </w:tcPr>
          <w:p w14:paraId="5AD7036D" w14:textId="7A5A139E" w:rsidR="00032D6D" w:rsidRPr="00461ECB" w:rsidRDefault="00032D6D" w:rsidP="00461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โตเกียว คอนเซ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ปท์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630" w:type="dxa"/>
          </w:tcPr>
          <w:p w14:paraId="0B1CAC7F" w14:textId="7FF1285D" w:rsidR="00032D6D" w:rsidRPr="00461ECB" w:rsidRDefault="003273DB" w:rsidP="00CE49EA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6612404D" w14:textId="77777777" w:rsidR="00032D6D" w:rsidRPr="00461ECB" w:rsidRDefault="00032D6D" w:rsidP="00CE49E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539C4B4" w14:textId="7013E713" w:rsidR="00032D6D" w:rsidRPr="00461ECB" w:rsidRDefault="003273DB" w:rsidP="00CE49EA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743C1B75" w14:textId="77777777" w:rsidR="00032D6D" w:rsidRPr="00461ECB" w:rsidRDefault="00032D6D" w:rsidP="00CE49E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40F65130" w14:textId="5E259871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449577AD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8" w:type="dxa"/>
          </w:tcPr>
          <w:p w14:paraId="351D0E80" w14:textId="7A102716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36C2187F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</w:tcPr>
          <w:p w14:paraId="4F328B5D" w14:textId="3596C3F2" w:rsidR="00032D6D" w:rsidRPr="00461ECB" w:rsidRDefault="00032D6D" w:rsidP="00A011C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11956B6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5" w:type="dxa"/>
          </w:tcPr>
          <w:p w14:paraId="24205B7C" w14:textId="2520FC3A" w:rsidR="00032D6D" w:rsidRPr="00461ECB" w:rsidRDefault="00032D6D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086275F2" w14:textId="77777777" w:rsidR="00032D6D" w:rsidRPr="00461ECB" w:rsidRDefault="00032D6D" w:rsidP="00CE49E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44538CD8" w14:textId="3C1DBAD9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544F22B1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</w:tcPr>
          <w:p w14:paraId="7AF2D38A" w14:textId="63CB9A0D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50AA3CE8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</w:tcPr>
          <w:p w14:paraId="2DEF8027" w14:textId="25D323F6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81412E9" w14:textId="77777777" w:rsidR="00032D6D" w:rsidRPr="00461ECB" w:rsidRDefault="00032D6D" w:rsidP="00CE49EA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5265E12" w14:textId="0B7ED4DD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28C95FBE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9" w:type="dxa"/>
          </w:tcPr>
          <w:p w14:paraId="782257F0" w14:textId="15EC309D" w:rsidR="00032D6D" w:rsidRPr="00461ECB" w:rsidRDefault="00032D6D" w:rsidP="009A21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2" w:type="dxa"/>
          </w:tcPr>
          <w:p w14:paraId="55B863F9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4" w:type="dxa"/>
          </w:tcPr>
          <w:p w14:paraId="00327302" w14:textId="345409CE" w:rsidR="00032D6D" w:rsidRPr="00461ECB" w:rsidRDefault="00032D6D" w:rsidP="002A30C5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21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032D6D" w:rsidRPr="00461ECB" w14:paraId="5C9AC0A1" w14:textId="61BB07F0" w:rsidTr="00D43717">
        <w:trPr>
          <w:cantSplit/>
          <w:trHeight w:val="270"/>
        </w:trPr>
        <w:tc>
          <w:tcPr>
            <w:tcW w:w="3420" w:type="dxa"/>
          </w:tcPr>
          <w:p w14:paraId="4C93C17E" w14:textId="1E04F2AD" w:rsidR="00032D6D" w:rsidRPr="00461ECB" w:rsidRDefault="00032D6D" w:rsidP="00461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อากะอินเตอร์ฟู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630" w:type="dxa"/>
          </w:tcPr>
          <w:p w14:paraId="291A743C" w14:textId="5FE40339" w:rsidR="00032D6D" w:rsidRPr="00461ECB" w:rsidRDefault="003273DB" w:rsidP="00CE49EA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76E9E2AF" w14:textId="77777777" w:rsidR="00032D6D" w:rsidRPr="00461ECB" w:rsidRDefault="00032D6D" w:rsidP="00CE49E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5AA38F5" w14:textId="1CFA4834" w:rsidR="00032D6D" w:rsidRPr="00461ECB" w:rsidRDefault="003273DB" w:rsidP="00CE49EA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6E57B956" w14:textId="77777777" w:rsidR="00032D6D" w:rsidRPr="00461ECB" w:rsidRDefault="00032D6D" w:rsidP="00CE49E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366E0A22" w14:textId="3EF90F90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368797CA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8" w:type="dxa"/>
          </w:tcPr>
          <w:p w14:paraId="0AD6E745" w14:textId="13971D37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7172EF18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</w:tcPr>
          <w:p w14:paraId="614B724A" w14:textId="25DBC628" w:rsidR="00032D6D" w:rsidRPr="00461ECB" w:rsidRDefault="00032D6D" w:rsidP="00D437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66C636A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5" w:type="dxa"/>
          </w:tcPr>
          <w:p w14:paraId="272EADE1" w14:textId="6E56237F" w:rsidR="00032D6D" w:rsidRPr="00461ECB" w:rsidRDefault="00032D6D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44D15872" w14:textId="77777777" w:rsidR="00032D6D" w:rsidRPr="00461ECB" w:rsidRDefault="00032D6D" w:rsidP="00CE49E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2E3AE0BC" w14:textId="20561E25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3CC658A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</w:tcPr>
          <w:p w14:paraId="73601F6B" w14:textId="37AB1A32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49A2463B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</w:tcPr>
          <w:p w14:paraId="716D10BC" w14:textId="0B5FD5A2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027EB32" w14:textId="77777777" w:rsidR="00032D6D" w:rsidRPr="00461ECB" w:rsidRDefault="00032D6D" w:rsidP="00CE49EA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6768A0D" w14:textId="110ED591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5F2C6C6F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9" w:type="dxa"/>
          </w:tcPr>
          <w:p w14:paraId="6041B78F" w14:textId="2111B920" w:rsidR="00032D6D" w:rsidRPr="00461ECB" w:rsidRDefault="00032D6D" w:rsidP="009A21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2" w:type="dxa"/>
          </w:tcPr>
          <w:p w14:paraId="2EBFA6D7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4" w:type="dxa"/>
          </w:tcPr>
          <w:p w14:paraId="5353354F" w14:textId="430C7B2C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032D6D" w:rsidRPr="00461ECB" w14:paraId="433C91BB" w14:textId="048A7F4D" w:rsidTr="00D43717">
        <w:trPr>
          <w:cantSplit/>
          <w:trHeight w:val="270"/>
        </w:trPr>
        <w:tc>
          <w:tcPr>
            <w:tcW w:w="3420" w:type="dxa"/>
          </w:tcPr>
          <w:p w14:paraId="6A398E9E" w14:textId="46EB35A6" w:rsidR="00032D6D" w:rsidRPr="00461ECB" w:rsidRDefault="00032D6D" w:rsidP="00CE49E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กิ</w:t>
            </w:r>
            <w:proofErr w:type="spellEnd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วกริลกรุ๊ป จำกัด</w:t>
            </w:r>
          </w:p>
        </w:tc>
        <w:tc>
          <w:tcPr>
            <w:tcW w:w="630" w:type="dxa"/>
          </w:tcPr>
          <w:p w14:paraId="05588609" w14:textId="3F1E5872" w:rsidR="00032D6D" w:rsidRPr="00461ECB" w:rsidRDefault="003273DB" w:rsidP="00CE49EA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01AB9EC" w14:textId="77777777" w:rsidR="00032D6D" w:rsidRPr="00461ECB" w:rsidRDefault="00032D6D" w:rsidP="00CE49E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C5B647C" w14:textId="7924B804" w:rsidR="00032D6D" w:rsidRPr="00461ECB" w:rsidRDefault="003273DB" w:rsidP="00CE49EA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292AA30B" w14:textId="77777777" w:rsidR="00032D6D" w:rsidRPr="00461ECB" w:rsidRDefault="00032D6D" w:rsidP="00CE49E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63BDA719" w14:textId="1AB6760F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7DC05C92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8" w:type="dxa"/>
          </w:tcPr>
          <w:p w14:paraId="57AC3BDB" w14:textId="604F983F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05813347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</w:tcPr>
          <w:p w14:paraId="4898E1CA" w14:textId="40B8F363" w:rsidR="00032D6D" w:rsidRPr="00461ECB" w:rsidRDefault="00032D6D" w:rsidP="00D437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2C1AE8A9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5" w:type="dxa"/>
          </w:tcPr>
          <w:p w14:paraId="1F5C72EA" w14:textId="6CE8DB39" w:rsidR="00032D6D" w:rsidRPr="00461ECB" w:rsidRDefault="00032D6D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3" w:type="dxa"/>
            <w:vAlign w:val="bottom"/>
          </w:tcPr>
          <w:p w14:paraId="38B1347B" w14:textId="77777777" w:rsidR="00032D6D" w:rsidRPr="00461ECB" w:rsidRDefault="00032D6D" w:rsidP="00CE49E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1371260" w14:textId="22CF2E83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8C8AF7D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</w:tcPr>
          <w:p w14:paraId="06011440" w14:textId="3A18BBD8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72727EEA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</w:tcPr>
          <w:p w14:paraId="2D7BC288" w14:textId="754F254E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7FE2A80E" w14:textId="77777777" w:rsidR="00032D6D" w:rsidRPr="00461ECB" w:rsidRDefault="00032D6D" w:rsidP="00CE49EA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5561A52" w14:textId="3A2E6BB6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81" w:type="dxa"/>
          </w:tcPr>
          <w:p w14:paraId="504267DE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9" w:type="dxa"/>
          </w:tcPr>
          <w:p w14:paraId="73C6479E" w14:textId="66AEBC0A" w:rsidR="00032D6D" w:rsidRPr="00461ECB" w:rsidRDefault="00032D6D" w:rsidP="009A210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2" w:type="dxa"/>
          </w:tcPr>
          <w:p w14:paraId="2B79DAE7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4" w:type="dxa"/>
          </w:tcPr>
          <w:p w14:paraId="7094ED78" w14:textId="50DE1B94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032D6D" w:rsidRPr="00461ECB" w14:paraId="618D948D" w14:textId="7B669B1D" w:rsidTr="00D43717">
        <w:trPr>
          <w:cantSplit/>
          <w:trHeight w:val="270"/>
        </w:trPr>
        <w:tc>
          <w:tcPr>
            <w:tcW w:w="3420" w:type="dxa"/>
          </w:tcPr>
          <w:p w14:paraId="316EB1ED" w14:textId="53BD37C8" w:rsidR="00032D6D" w:rsidRPr="00461ECB" w:rsidRDefault="00032D6D" w:rsidP="00CE49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3" w:right="-1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เซ็น 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ซัพ</w:t>
            </w:r>
            <w:proofErr w:type="spellEnd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พลาย เชน 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แมเนจ</w:t>
            </w:r>
            <w:proofErr w:type="spellEnd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เม้นท์ จำกัด</w:t>
            </w:r>
          </w:p>
        </w:tc>
        <w:tc>
          <w:tcPr>
            <w:tcW w:w="630" w:type="dxa"/>
          </w:tcPr>
          <w:p w14:paraId="0E3E6B39" w14:textId="26E1601D" w:rsidR="00032D6D" w:rsidRPr="00461ECB" w:rsidRDefault="003273DB" w:rsidP="00CE49EA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BA41505" w14:textId="77777777" w:rsidR="00032D6D" w:rsidRPr="00461ECB" w:rsidRDefault="00032D6D" w:rsidP="00CE49E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0C713D8" w14:textId="0FA2360D" w:rsidR="00032D6D" w:rsidRPr="00461ECB" w:rsidRDefault="003273DB" w:rsidP="00CE49EA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605113B1" w14:textId="77777777" w:rsidR="00032D6D" w:rsidRPr="00461ECB" w:rsidRDefault="00032D6D" w:rsidP="00CE49E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216D5F6B" w14:textId="7691EAF9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2" w:type="dxa"/>
          </w:tcPr>
          <w:p w14:paraId="7BF257D8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8" w:type="dxa"/>
          </w:tcPr>
          <w:p w14:paraId="1B2100B8" w14:textId="5CA5AEE2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1" w:type="dxa"/>
          </w:tcPr>
          <w:p w14:paraId="5C254113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</w:tcPr>
          <w:p w14:paraId="1C3E5284" w14:textId="4B9CEB32" w:rsidR="00032D6D" w:rsidRPr="00461ECB" w:rsidRDefault="00032D6D" w:rsidP="00D437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1DF058EA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5" w:type="dxa"/>
          </w:tcPr>
          <w:p w14:paraId="288FBD03" w14:textId="05D7F4A6" w:rsidR="00032D6D" w:rsidRPr="00461ECB" w:rsidRDefault="00032D6D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3" w:type="dxa"/>
            <w:vAlign w:val="bottom"/>
          </w:tcPr>
          <w:p w14:paraId="2D52D1D1" w14:textId="77777777" w:rsidR="00032D6D" w:rsidRPr="00461ECB" w:rsidRDefault="00032D6D" w:rsidP="00CE49E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D47FB77" w14:textId="5E43FA64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2D86FB71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</w:tcPr>
          <w:p w14:paraId="2E68F784" w14:textId="1230B754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0BEC5826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</w:tcPr>
          <w:p w14:paraId="04FE7171" w14:textId="1BDD3646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052A20A" w14:textId="77777777" w:rsidR="00032D6D" w:rsidRPr="00461ECB" w:rsidRDefault="00032D6D" w:rsidP="00CE49EA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D1F36FE" w14:textId="5FA287F1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1" w:type="dxa"/>
          </w:tcPr>
          <w:p w14:paraId="2A59935C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9" w:type="dxa"/>
          </w:tcPr>
          <w:p w14:paraId="41ED107B" w14:textId="4752F971" w:rsidR="00032D6D" w:rsidRPr="00461ECB" w:rsidRDefault="00032D6D" w:rsidP="00A25CE0">
            <w:pPr>
              <w:pStyle w:val="acctfourfigures"/>
              <w:tabs>
                <w:tab w:val="decimal" w:pos="370"/>
                <w:tab w:val="decimal" w:pos="651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 xml:space="preserve">  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52B517A0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4" w:type="dxa"/>
          </w:tcPr>
          <w:p w14:paraId="04807DA0" w14:textId="47A42532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032D6D" w:rsidRPr="00461ECB" w14:paraId="7972EA48" w14:textId="4C8AC6E9" w:rsidTr="00D43717">
        <w:trPr>
          <w:cantSplit/>
          <w:trHeight w:val="270"/>
        </w:trPr>
        <w:tc>
          <w:tcPr>
            <w:tcW w:w="3420" w:type="dxa"/>
          </w:tcPr>
          <w:p w14:paraId="0F88BCD1" w14:textId="593B71BF" w:rsidR="00032D6D" w:rsidRPr="00461ECB" w:rsidRDefault="00032D6D" w:rsidP="00461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" w:name="_Hlk222258761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เซ็น แอนด์ สไปซี่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bookmarkEnd w:id="1"/>
          </w:p>
        </w:tc>
        <w:tc>
          <w:tcPr>
            <w:tcW w:w="630" w:type="dxa"/>
          </w:tcPr>
          <w:p w14:paraId="505C10D4" w14:textId="40A43A78" w:rsidR="00032D6D" w:rsidRPr="00461ECB" w:rsidRDefault="003273DB" w:rsidP="00CE49EA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76FE7DD6" w14:textId="77777777" w:rsidR="00032D6D" w:rsidRPr="00461ECB" w:rsidRDefault="00032D6D" w:rsidP="00CE49E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C2E7F5E" w14:textId="6FB4CDDA" w:rsidR="00032D6D" w:rsidRPr="00461ECB" w:rsidRDefault="003273DB" w:rsidP="00CE49EA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3ED9001B" w14:textId="77777777" w:rsidR="00032D6D" w:rsidRPr="00461ECB" w:rsidRDefault="00032D6D" w:rsidP="00CE49E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25E5E62D" w14:textId="574FB11A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7FBC0211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8" w:type="dxa"/>
          </w:tcPr>
          <w:p w14:paraId="6AA84F71" w14:textId="5E89C0E8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55FC9943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</w:tcPr>
          <w:p w14:paraId="569078CE" w14:textId="3B20ECC5" w:rsidR="00032D6D" w:rsidRPr="00461ECB" w:rsidRDefault="00032D6D" w:rsidP="00D437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F774C07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5" w:type="dxa"/>
          </w:tcPr>
          <w:p w14:paraId="1EAC968A" w14:textId="1029738E" w:rsidR="00032D6D" w:rsidRPr="00461ECB" w:rsidRDefault="00032D6D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5E17F87C" w14:textId="77777777" w:rsidR="00032D6D" w:rsidRPr="00461ECB" w:rsidRDefault="00032D6D" w:rsidP="00CE49E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8A48A68" w14:textId="4E97BA40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B5E9E0F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</w:tcPr>
          <w:p w14:paraId="37E27CF7" w14:textId="7BB89FC5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06E0EF91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</w:tcPr>
          <w:p w14:paraId="7E534D5D" w14:textId="1A0766E2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CCBD1C2" w14:textId="77777777" w:rsidR="00032D6D" w:rsidRPr="00461ECB" w:rsidRDefault="00032D6D" w:rsidP="00CE49EA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23AEBC0" w14:textId="65B9368A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02FDABAB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9" w:type="dxa"/>
          </w:tcPr>
          <w:p w14:paraId="5594A831" w14:textId="119F3C6C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lang w:bidi="th-TH"/>
              </w:rPr>
              <w:t xml:space="preserve">  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Pr="00461ECB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650</w:t>
            </w:r>
          </w:p>
        </w:tc>
        <w:tc>
          <w:tcPr>
            <w:tcW w:w="182" w:type="dxa"/>
          </w:tcPr>
          <w:p w14:paraId="3EA8AA66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4" w:type="dxa"/>
          </w:tcPr>
          <w:p w14:paraId="58712C71" w14:textId="562AD8B3" w:rsidR="00032D6D" w:rsidRPr="00461ECB" w:rsidRDefault="003273DB" w:rsidP="006F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7"/>
              <w:rPr>
                <w:rFonts w:asciiTheme="majorBidi" w:hAnsiTheme="majorBidi" w:cstheme="majorBidi"/>
                <w:sz w:val="20"/>
                <w:szCs w:val="20"/>
              </w:rPr>
            </w:pPr>
            <w:r w:rsidRPr="003273DB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032D6D" w:rsidRPr="00461EC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032D6D" w:rsidRPr="00461ECB" w14:paraId="36CD763B" w14:textId="7A08D3A6" w:rsidTr="00D43717">
        <w:trPr>
          <w:cantSplit/>
          <w:trHeight w:val="270"/>
        </w:trPr>
        <w:tc>
          <w:tcPr>
            <w:tcW w:w="3420" w:type="dxa"/>
          </w:tcPr>
          <w:p w14:paraId="4892BB93" w14:textId="51EE5E1F" w:rsidR="00032D6D" w:rsidRPr="00461ECB" w:rsidRDefault="00032D6D" w:rsidP="00461E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2" w:name="_Hlk222259106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สไป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ซ์</w:t>
            </w:r>
            <w:proofErr w:type="spellEnd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ซิ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นเ</w:t>
            </w:r>
            <w:proofErr w:type="spellEnd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นอจี้ จำกัด</w:t>
            </w:r>
            <w:bookmarkEnd w:id="2"/>
          </w:p>
        </w:tc>
        <w:tc>
          <w:tcPr>
            <w:tcW w:w="630" w:type="dxa"/>
          </w:tcPr>
          <w:p w14:paraId="3C0755DE" w14:textId="777F203B" w:rsidR="00032D6D" w:rsidRPr="00461ECB" w:rsidRDefault="003273DB" w:rsidP="00CE49EA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076076F" w14:textId="77777777" w:rsidR="00032D6D" w:rsidRPr="00461ECB" w:rsidRDefault="00032D6D" w:rsidP="00CE49E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B07E260" w14:textId="71D31E29" w:rsidR="00032D6D" w:rsidRPr="00461ECB" w:rsidRDefault="003273DB" w:rsidP="00CE49EA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0884476F" w14:textId="77777777" w:rsidR="00032D6D" w:rsidRPr="00461ECB" w:rsidRDefault="00032D6D" w:rsidP="00CE49E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55B521FF" w14:textId="5E42DDB9" w:rsidR="00032D6D" w:rsidRPr="00461ECB" w:rsidRDefault="00032D6D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20E62814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8" w:type="dxa"/>
          </w:tcPr>
          <w:p w14:paraId="389C4515" w14:textId="45E3F4E1" w:rsidR="00032D6D" w:rsidRPr="00461ECB" w:rsidRDefault="00032D6D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5E130AD9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</w:tcPr>
          <w:p w14:paraId="1B9406F8" w14:textId="664DDBC1" w:rsidR="00032D6D" w:rsidRPr="00461ECB" w:rsidRDefault="003273DB" w:rsidP="00D437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251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18DC0D4C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5" w:type="dxa"/>
          </w:tcPr>
          <w:p w14:paraId="4CF6CEBC" w14:textId="62CFFF41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251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317</w:t>
            </w:r>
          </w:p>
        </w:tc>
        <w:tc>
          <w:tcPr>
            <w:tcW w:w="183" w:type="dxa"/>
            <w:vAlign w:val="bottom"/>
          </w:tcPr>
          <w:p w14:paraId="3365EFFE" w14:textId="77777777" w:rsidR="00032D6D" w:rsidRPr="00461ECB" w:rsidRDefault="00032D6D" w:rsidP="00CE49E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68B4BA1D" w14:textId="4498F03D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7854D860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6" w:type="dxa"/>
          </w:tcPr>
          <w:p w14:paraId="69FDE604" w14:textId="5C9874F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4C6E0D21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</w:tcPr>
          <w:p w14:paraId="34FA977C" w14:textId="3574219A" w:rsidR="00032D6D" w:rsidRPr="00461ECB" w:rsidRDefault="003273DB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251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0C924A7D" w14:textId="77777777" w:rsidR="00032D6D" w:rsidRPr="00461ECB" w:rsidRDefault="00032D6D" w:rsidP="00CE49EA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3405A1A" w14:textId="1F6CB8A5" w:rsidR="00032D6D" w:rsidRPr="00461ECB" w:rsidRDefault="003273DB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251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317</w:t>
            </w:r>
          </w:p>
        </w:tc>
        <w:tc>
          <w:tcPr>
            <w:tcW w:w="181" w:type="dxa"/>
          </w:tcPr>
          <w:p w14:paraId="3FAC75C0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9" w:type="dxa"/>
          </w:tcPr>
          <w:p w14:paraId="34CB7538" w14:textId="74DB46E1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2" w:type="dxa"/>
          </w:tcPr>
          <w:p w14:paraId="08CF7169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4" w:type="dxa"/>
          </w:tcPr>
          <w:p w14:paraId="18689AF8" w14:textId="3DB07033" w:rsidR="00032D6D" w:rsidRPr="00461ECB" w:rsidRDefault="003273DB" w:rsidP="00E43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  <w:r w:rsidRPr="003273D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032D6D" w:rsidRPr="00461ECB"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</w:tr>
      <w:tr w:rsidR="00032D6D" w:rsidRPr="00461ECB" w14:paraId="5D41E677" w14:textId="1FD5DFE7" w:rsidTr="00D43717">
        <w:trPr>
          <w:cantSplit/>
        </w:trPr>
        <w:tc>
          <w:tcPr>
            <w:tcW w:w="3420" w:type="dxa"/>
            <w:hideMark/>
          </w:tcPr>
          <w:p w14:paraId="6BEB86DC" w14:textId="77777777" w:rsidR="00032D6D" w:rsidRPr="00461ECB" w:rsidRDefault="00032D6D" w:rsidP="00CE49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630" w:type="dxa"/>
          </w:tcPr>
          <w:p w14:paraId="53F956AD" w14:textId="77777777" w:rsidR="00032D6D" w:rsidRPr="00461ECB" w:rsidRDefault="00032D6D" w:rsidP="00CE49EA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1F7F013E" w14:textId="77777777" w:rsidR="00032D6D" w:rsidRPr="00461ECB" w:rsidRDefault="00032D6D" w:rsidP="00CE49E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665F6B8E" w14:textId="77777777" w:rsidR="00032D6D" w:rsidRPr="00461ECB" w:rsidRDefault="00032D6D" w:rsidP="00CE49E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dxa"/>
          </w:tcPr>
          <w:p w14:paraId="75AE2416" w14:textId="77777777" w:rsidR="00032D6D" w:rsidRPr="00461ECB" w:rsidRDefault="00032D6D" w:rsidP="00CE49E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14:paraId="34AB69B6" w14:textId="77777777" w:rsidR="00032D6D" w:rsidRPr="00461ECB" w:rsidRDefault="00032D6D" w:rsidP="00CE49E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2" w:type="dxa"/>
          </w:tcPr>
          <w:p w14:paraId="2F033F90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8" w:type="dxa"/>
          </w:tcPr>
          <w:p w14:paraId="2AAA45FD" w14:textId="77777777" w:rsidR="00032D6D" w:rsidRPr="00461ECB" w:rsidRDefault="00032D6D" w:rsidP="00CE49E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614BCA1C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956DCA" w14:textId="64748662" w:rsidR="00032D6D" w:rsidRPr="00D43717" w:rsidRDefault="003273DB" w:rsidP="00D437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498</w:t>
            </w:r>
            <w:r w:rsidR="00032D6D" w:rsidRPr="00D43717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816</w:t>
            </w:r>
          </w:p>
        </w:tc>
        <w:tc>
          <w:tcPr>
            <w:tcW w:w="180" w:type="dxa"/>
          </w:tcPr>
          <w:p w14:paraId="06A19B27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C9E690" w14:textId="6F66279A" w:rsidR="00032D6D" w:rsidRPr="00461ECB" w:rsidRDefault="003273DB" w:rsidP="00CE49E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498</w:t>
            </w:r>
            <w:r w:rsidR="00032D6D" w:rsidRPr="00461EC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816</w:t>
            </w:r>
          </w:p>
        </w:tc>
        <w:tc>
          <w:tcPr>
            <w:tcW w:w="183" w:type="dxa"/>
          </w:tcPr>
          <w:p w14:paraId="5C9EC90D" w14:textId="77777777" w:rsidR="00032D6D" w:rsidRPr="00461ECB" w:rsidRDefault="00032D6D" w:rsidP="00CE49E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3CE0A" w14:textId="3A451EDD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180" w:type="dxa"/>
          </w:tcPr>
          <w:p w14:paraId="0B544488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D5C24A" w14:textId="33B7E96E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180" w:type="dxa"/>
          </w:tcPr>
          <w:p w14:paraId="358B6328" w14:textId="77777777" w:rsidR="00032D6D" w:rsidRPr="00461ECB" w:rsidRDefault="00032D6D" w:rsidP="00CE49E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67B9F1" w14:textId="4B67DA86" w:rsidR="00032D6D" w:rsidRPr="00461ECB" w:rsidRDefault="003273DB" w:rsidP="00CE49E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498</w:t>
            </w:r>
            <w:r w:rsidR="00032D6D" w:rsidRPr="00461EC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816</w:t>
            </w:r>
          </w:p>
        </w:tc>
        <w:tc>
          <w:tcPr>
            <w:tcW w:w="180" w:type="dxa"/>
          </w:tcPr>
          <w:p w14:paraId="0955262D" w14:textId="77777777" w:rsidR="00032D6D" w:rsidRPr="00461ECB" w:rsidRDefault="00032D6D" w:rsidP="00CE49EA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A634BC" w14:textId="5DD397E9" w:rsidR="00032D6D" w:rsidRPr="00461ECB" w:rsidRDefault="003273DB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498</w:t>
            </w:r>
            <w:r w:rsidR="00032D6D" w:rsidRPr="00461EC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816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6AFB66E6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5BBD9" w14:textId="2221D0B0" w:rsidR="00032D6D" w:rsidRPr="00461ECB" w:rsidRDefault="00032D6D" w:rsidP="00D8508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30</w:t>
            </w: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900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4454809A" w14:textId="77777777" w:rsidR="00032D6D" w:rsidRPr="00461ECB" w:rsidRDefault="00032D6D" w:rsidP="00CE49EA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8120E" w14:textId="3DA3E764" w:rsidR="00032D6D" w:rsidRPr="00461ECB" w:rsidRDefault="00032D6D" w:rsidP="00D013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 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75</w:t>
            </w: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612</w:t>
            </w:r>
          </w:p>
        </w:tc>
      </w:tr>
      <w:tr w:rsidR="00032D6D" w:rsidRPr="00461ECB" w14:paraId="043781AB" w14:textId="77777777" w:rsidTr="007957D5">
        <w:trPr>
          <w:cantSplit/>
          <w:trHeight w:val="30"/>
        </w:trPr>
        <w:tc>
          <w:tcPr>
            <w:tcW w:w="3420" w:type="dxa"/>
          </w:tcPr>
          <w:p w14:paraId="46984AEF" w14:textId="678C9001" w:rsidR="00032D6D" w:rsidRPr="00461ECB" w:rsidRDefault="00032D6D" w:rsidP="003115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630" w:type="dxa"/>
          </w:tcPr>
          <w:p w14:paraId="1C6B4624" w14:textId="77777777" w:rsidR="00032D6D" w:rsidRPr="00461ECB" w:rsidRDefault="00032D6D" w:rsidP="003115A1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5A6E8547" w14:textId="77777777" w:rsidR="00032D6D" w:rsidRPr="00461ECB" w:rsidRDefault="00032D6D" w:rsidP="003115A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5CFBE974" w14:textId="77777777" w:rsidR="00032D6D" w:rsidRPr="00461ECB" w:rsidRDefault="00032D6D" w:rsidP="003115A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dxa"/>
          </w:tcPr>
          <w:p w14:paraId="4738003A" w14:textId="77777777" w:rsidR="00032D6D" w:rsidRPr="00461ECB" w:rsidRDefault="00032D6D" w:rsidP="003115A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14:paraId="4A6D78ED" w14:textId="77777777" w:rsidR="00032D6D" w:rsidRPr="00461ECB" w:rsidRDefault="00032D6D" w:rsidP="003115A1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2" w:type="dxa"/>
          </w:tcPr>
          <w:p w14:paraId="64C4FD5A" w14:textId="77777777" w:rsidR="00032D6D" w:rsidRPr="00461ECB" w:rsidRDefault="00032D6D" w:rsidP="003115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8" w:type="dxa"/>
          </w:tcPr>
          <w:p w14:paraId="74385D0E" w14:textId="77777777" w:rsidR="00032D6D" w:rsidRPr="00461ECB" w:rsidRDefault="00032D6D" w:rsidP="003115A1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3156C97D" w14:textId="77777777" w:rsidR="00032D6D" w:rsidRPr="00461ECB" w:rsidRDefault="00032D6D" w:rsidP="003115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697C8D5C" w14:textId="77777777" w:rsidR="00032D6D" w:rsidRPr="00461ECB" w:rsidRDefault="00032D6D" w:rsidP="003115A1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A47F12A" w14:textId="77777777" w:rsidR="00032D6D" w:rsidRPr="00461ECB" w:rsidRDefault="00032D6D" w:rsidP="003115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64FBC3EE" w14:textId="77777777" w:rsidR="00032D6D" w:rsidRPr="00461ECB" w:rsidRDefault="00032D6D" w:rsidP="003115A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</w:tcPr>
          <w:p w14:paraId="29985BFA" w14:textId="77777777" w:rsidR="00032D6D" w:rsidRPr="00461ECB" w:rsidRDefault="00032D6D" w:rsidP="003115A1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50D497B" w14:textId="77777777" w:rsidR="00032D6D" w:rsidRPr="00461ECB" w:rsidRDefault="00032D6D" w:rsidP="003115A1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9C8CE58" w14:textId="77777777" w:rsidR="00032D6D" w:rsidRPr="00461ECB" w:rsidRDefault="00032D6D" w:rsidP="003115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27A0FDEE" w14:textId="77777777" w:rsidR="00032D6D" w:rsidRPr="00461ECB" w:rsidRDefault="00032D6D" w:rsidP="003115A1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663A65F4" w14:textId="77777777" w:rsidR="00032D6D" w:rsidRPr="00461ECB" w:rsidRDefault="00032D6D" w:rsidP="003115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</w:tcPr>
          <w:p w14:paraId="69664151" w14:textId="77777777" w:rsidR="00032D6D" w:rsidRPr="00461ECB" w:rsidRDefault="00032D6D" w:rsidP="003115A1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2E4AE0D" w14:textId="77777777" w:rsidR="00032D6D" w:rsidRPr="00461ECB" w:rsidRDefault="00032D6D" w:rsidP="003115A1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9F5D23B" w14:textId="77777777" w:rsidR="00032D6D" w:rsidRPr="00461ECB" w:rsidRDefault="00032D6D" w:rsidP="003115A1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168F1367" w14:textId="77777777" w:rsidR="00032D6D" w:rsidRPr="00461ECB" w:rsidRDefault="00032D6D" w:rsidP="003115A1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09E81476" w14:textId="77777777" w:rsidR="00032D6D" w:rsidRPr="00461ECB" w:rsidRDefault="00032D6D" w:rsidP="003115A1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2765B5A1" w14:textId="77777777" w:rsidR="00032D6D" w:rsidRPr="00461ECB" w:rsidRDefault="00032D6D" w:rsidP="003115A1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03F5B543" w14:textId="77777777" w:rsidR="00032D6D" w:rsidRPr="00461ECB" w:rsidRDefault="00032D6D" w:rsidP="003115A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032D6D" w:rsidRPr="00461ECB" w14:paraId="44F1EBA2" w14:textId="77777777" w:rsidTr="00D43717">
        <w:trPr>
          <w:cantSplit/>
        </w:trPr>
        <w:tc>
          <w:tcPr>
            <w:tcW w:w="3420" w:type="dxa"/>
          </w:tcPr>
          <w:p w14:paraId="607624AE" w14:textId="489FA529" w:rsidR="00032D6D" w:rsidRPr="007957D5" w:rsidRDefault="00032D6D" w:rsidP="00423A12">
            <w:pPr>
              <w:spacing w:line="240" w:lineRule="auto"/>
              <w:ind w:left="103" w:hanging="103"/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</w:pPr>
            <w:bookmarkStart w:id="3" w:name="_Hlk222258820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เซ็น แอนด์ โกสุม อินเตอร์ฟู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  <w:bookmarkEnd w:id="3"/>
            <w:r w:rsidR="007957D5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630" w:type="dxa"/>
          </w:tcPr>
          <w:p w14:paraId="3C28E659" w14:textId="645BD119" w:rsidR="00032D6D" w:rsidRPr="00461ECB" w:rsidRDefault="003273DB" w:rsidP="007738D3">
            <w:pPr>
              <w:tabs>
                <w:tab w:val="clear" w:pos="454"/>
                <w:tab w:val="decimal" w:pos="5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273DB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032D6D" w:rsidRPr="00461EC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80" w:type="dxa"/>
          </w:tcPr>
          <w:p w14:paraId="0819C6F1" w14:textId="77777777" w:rsidR="00032D6D" w:rsidRPr="00461ECB" w:rsidRDefault="00032D6D" w:rsidP="00423A1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5FF1C086" w14:textId="6EA9782F" w:rsidR="00032D6D" w:rsidRPr="00461ECB" w:rsidRDefault="003273DB" w:rsidP="00423A1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273DB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032D6D" w:rsidRPr="00461EC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83" w:type="dxa"/>
          </w:tcPr>
          <w:p w14:paraId="5873BEA1" w14:textId="77777777" w:rsidR="00032D6D" w:rsidRPr="00461ECB" w:rsidRDefault="00032D6D" w:rsidP="00423A1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14:paraId="6B64FA2E" w14:textId="47E19DE0" w:rsidR="00032D6D" w:rsidRPr="00461ECB" w:rsidRDefault="003273DB" w:rsidP="00423A12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1BDEB2CB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8" w:type="dxa"/>
          </w:tcPr>
          <w:p w14:paraId="497DE7CB" w14:textId="00DEAACE" w:rsidR="00032D6D" w:rsidRPr="00461ECB" w:rsidRDefault="003273DB" w:rsidP="00423A1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7E322C9C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65E66304" w14:textId="713EA844" w:rsidR="00032D6D" w:rsidRPr="00461ECB" w:rsidRDefault="003273DB" w:rsidP="003939A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2718484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67F5A3A7" w14:textId="68746856" w:rsidR="00032D6D" w:rsidRPr="00461ECB" w:rsidRDefault="003273DB" w:rsidP="00423A1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="00032D6D" w:rsidRPr="00461EC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5594267E" w14:textId="77777777" w:rsidR="00032D6D" w:rsidRPr="00461ECB" w:rsidRDefault="00032D6D" w:rsidP="00423A12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F958E09" w14:textId="3F4F35E9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776B614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4033E9B1" w14:textId="10B5EB4B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2990FA2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</w:tcPr>
          <w:p w14:paraId="64F975A4" w14:textId="5431CAF1" w:rsidR="00032D6D" w:rsidRPr="007957D5" w:rsidRDefault="007957D5" w:rsidP="007957D5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957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80" w:type="dxa"/>
          </w:tcPr>
          <w:p w14:paraId="512312D5" w14:textId="77777777" w:rsidR="00032D6D" w:rsidRPr="00461ECB" w:rsidRDefault="00032D6D" w:rsidP="00423A1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99651B1" w14:textId="57415B0A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6C8C4C0" w14:textId="77777777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7F30BE3B" w14:textId="3DD29B14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0BFEDE64" w14:textId="77777777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4BA646AB" w14:textId="24BE4BBB" w:rsidR="00032D6D" w:rsidRPr="00461ECB" w:rsidRDefault="00032D6D" w:rsidP="00423A12">
            <w:pPr>
              <w:pStyle w:val="acctfourfigures"/>
              <w:tabs>
                <w:tab w:val="clear" w:pos="765"/>
                <w:tab w:val="left" w:pos="283"/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032D6D" w:rsidRPr="00461ECB" w14:paraId="28121728" w14:textId="77777777" w:rsidTr="00D43717">
        <w:trPr>
          <w:cantSplit/>
        </w:trPr>
        <w:tc>
          <w:tcPr>
            <w:tcW w:w="3420" w:type="dxa"/>
          </w:tcPr>
          <w:p w14:paraId="77A0A889" w14:textId="20B48AE0" w:rsidR="00032D6D" w:rsidRPr="00461ECB" w:rsidRDefault="00032D6D" w:rsidP="00423A12">
            <w:pPr>
              <w:spacing w:line="240" w:lineRule="auto"/>
              <w:ind w:left="103" w:hanging="103"/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  <w:cs/>
              </w:rPr>
            </w:pPr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คิง มารีน ฟู</w:t>
            </w:r>
            <w:proofErr w:type="spellStart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>้ดส์</w:t>
            </w:r>
            <w:proofErr w:type="spellEnd"/>
            <w:r w:rsidRPr="00461EC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</w:t>
            </w:r>
            <w:r w:rsidR="007957D5">
              <w:rPr>
                <w:rFonts w:asciiTheme="majorBidi" w:hAnsiTheme="majorBidi" w:cstheme="majorBidi" w:hint="cs"/>
                <w:sz w:val="20"/>
                <w:szCs w:val="20"/>
                <w:cs/>
              </w:rPr>
              <w:t>ด</w:t>
            </w:r>
            <w:r w:rsidR="007957D5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630" w:type="dxa"/>
          </w:tcPr>
          <w:p w14:paraId="2579ED94" w14:textId="36DCE935" w:rsidR="00032D6D" w:rsidRPr="00461ECB" w:rsidRDefault="003273DB" w:rsidP="007738D3">
            <w:pPr>
              <w:tabs>
                <w:tab w:val="clear" w:pos="454"/>
                <w:tab w:val="decimal" w:pos="5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273DB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032D6D" w:rsidRPr="00461EC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80" w:type="dxa"/>
          </w:tcPr>
          <w:p w14:paraId="519C0747" w14:textId="77777777" w:rsidR="00032D6D" w:rsidRPr="00461ECB" w:rsidRDefault="00032D6D" w:rsidP="00423A1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69D017B1" w14:textId="0BC1F424" w:rsidR="00032D6D" w:rsidRPr="00461ECB" w:rsidRDefault="003273DB" w:rsidP="00423A1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273DB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032D6D" w:rsidRPr="00461EC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273D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83" w:type="dxa"/>
          </w:tcPr>
          <w:p w14:paraId="6F29C687" w14:textId="77777777" w:rsidR="00032D6D" w:rsidRPr="00461ECB" w:rsidRDefault="00032D6D" w:rsidP="00423A1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14:paraId="30B21218" w14:textId="190D611F" w:rsidR="00032D6D" w:rsidRPr="00461ECB" w:rsidRDefault="003273DB" w:rsidP="00423A12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3A6CEFAC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8" w:type="dxa"/>
          </w:tcPr>
          <w:p w14:paraId="003361DF" w14:textId="71CEE0DC" w:rsidR="00032D6D" w:rsidRPr="00461ECB" w:rsidRDefault="003273DB" w:rsidP="00423A1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4E3E46F5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9" w:type="dxa"/>
            <w:tcBorders>
              <w:left w:val="nil"/>
              <w:bottom w:val="single" w:sz="4" w:space="0" w:color="auto"/>
              <w:right w:val="nil"/>
            </w:tcBorders>
          </w:tcPr>
          <w:p w14:paraId="4634FF85" w14:textId="55D3646E" w:rsidR="00032D6D" w:rsidRPr="00461ECB" w:rsidRDefault="003273DB" w:rsidP="003939A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72</w:t>
            </w:r>
            <w:r w:rsidR="00032D6D" w:rsidRPr="00461EC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A3B635C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535FBCA7" w14:textId="61B192F3" w:rsidR="00032D6D" w:rsidRPr="00461ECB" w:rsidRDefault="003273DB" w:rsidP="00423A1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72</w:t>
            </w:r>
            <w:r w:rsidR="00032D6D" w:rsidRPr="00461ECB">
              <w:rPr>
                <w:rFonts w:asciiTheme="majorBidi" w:hAnsiTheme="majorBidi" w:cstheme="majorBidi"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1AD532CE" w14:textId="77777777" w:rsidR="00032D6D" w:rsidRPr="00461ECB" w:rsidRDefault="00032D6D" w:rsidP="00423A12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000ABE0A" w14:textId="4C1FC083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372937C3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</w:tcPr>
          <w:p w14:paraId="434CFB2C" w14:textId="42C69E44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B4CAB76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</w:tcPr>
          <w:p w14:paraId="475ABDF6" w14:textId="0A8C00D0" w:rsidR="00032D6D" w:rsidRPr="00461ECB" w:rsidRDefault="00032D6D" w:rsidP="003939A8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1ECB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3273DB" w:rsidRPr="003273DB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Pr="00461EC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80" w:type="dxa"/>
          </w:tcPr>
          <w:p w14:paraId="7F365603" w14:textId="77777777" w:rsidR="00032D6D" w:rsidRPr="00461ECB" w:rsidRDefault="00032D6D" w:rsidP="00423A1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628EB483" w14:textId="1EDC6D23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 xml:space="preserve">  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72</w:t>
            </w:r>
            <w:r w:rsidRPr="00461ECB">
              <w:rPr>
                <w:rFonts w:asciiTheme="majorBidi" w:hAnsiTheme="majorBidi" w:cstheme="majorBidi"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17AFF682" w14:textId="77777777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19" w:type="dxa"/>
            <w:tcBorders>
              <w:left w:val="nil"/>
              <w:bottom w:val="single" w:sz="4" w:space="0" w:color="auto"/>
              <w:right w:val="nil"/>
            </w:tcBorders>
          </w:tcPr>
          <w:p w14:paraId="5490A8CD" w14:textId="7668DEC1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4CA89691" w14:textId="77777777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</w:tcPr>
          <w:p w14:paraId="7AA50733" w14:textId="53E89A7E" w:rsidR="00032D6D" w:rsidRPr="00461ECB" w:rsidRDefault="00032D6D" w:rsidP="00423A12">
            <w:pPr>
              <w:pStyle w:val="acctfourfigures"/>
              <w:tabs>
                <w:tab w:val="clear" w:pos="765"/>
                <w:tab w:val="left" w:pos="283"/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032D6D" w:rsidRPr="00461ECB" w14:paraId="3281D0C2" w14:textId="77777777" w:rsidTr="00D43717">
        <w:trPr>
          <w:cantSplit/>
        </w:trPr>
        <w:tc>
          <w:tcPr>
            <w:tcW w:w="3420" w:type="dxa"/>
          </w:tcPr>
          <w:p w14:paraId="590F1519" w14:textId="046169DB" w:rsidR="00032D6D" w:rsidRPr="00461ECB" w:rsidRDefault="00032D6D" w:rsidP="00423A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630" w:type="dxa"/>
          </w:tcPr>
          <w:p w14:paraId="0A79E28B" w14:textId="77777777" w:rsidR="00032D6D" w:rsidRPr="00461ECB" w:rsidRDefault="00032D6D" w:rsidP="00423A12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00F49730" w14:textId="77777777" w:rsidR="00032D6D" w:rsidRPr="00461ECB" w:rsidRDefault="00032D6D" w:rsidP="00423A1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4258B1C1" w14:textId="77777777" w:rsidR="00032D6D" w:rsidRPr="00461ECB" w:rsidRDefault="00032D6D" w:rsidP="00423A1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dxa"/>
          </w:tcPr>
          <w:p w14:paraId="5FA7FE1F" w14:textId="77777777" w:rsidR="00032D6D" w:rsidRPr="00461ECB" w:rsidRDefault="00032D6D" w:rsidP="00423A1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14:paraId="4ACCDBBB" w14:textId="0DB17F1F" w:rsidR="00032D6D" w:rsidRPr="00461ECB" w:rsidRDefault="00032D6D" w:rsidP="00384EDD">
            <w:pPr>
              <w:pStyle w:val="acctfourfigures"/>
              <w:tabs>
                <w:tab w:val="decimal" w:pos="6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2" w:type="dxa"/>
          </w:tcPr>
          <w:p w14:paraId="30166110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8" w:type="dxa"/>
          </w:tcPr>
          <w:p w14:paraId="65966B44" w14:textId="77777777" w:rsidR="00032D6D" w:rsidRPr="00461ECB" w:rsidRDefault="00032D6D" w:rsidP="00423A12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569E0258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CCC05D" w14:textId="18EBCD52" w:rsidR="00032D6D" w:rsidRPr="00461ECB" w:rsidRDefault="00032D6D" w:rsidP="00D4371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122</w:t>
            </w: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77FC73D1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4166F" w14:textId="5567FBB5" w:rsidR="00032D6D" w:rsidRPr="00461ECB" w:rsidRDefault="003273DB" w:rsidP="00423A1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122</w:t>
            </w:r>
            <w:r w:rsidR="00032D6D" w:rsidRPr="00461EC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200</w:t>
            </w:r>
          </w:p>
        </w:tc>
        <w:tc>
          <w:tcPr>
            <w:tcW w:w="183" w:type="dxa"/>
          </w:tcPr>
          <w:p w14:paraId="710D5D63" w14:textId="77777777" w:rsidR="00032D6D" w:rsidRPr="00461ECB" w:rsidRDefault="00032D6D" w:rsidP="00423A12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4A098" w14:textId="792946AA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180" w:type="dxa"/>
          </w:tcPr>
          <w:p w14:paraId="1A51A3FD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CE04D" w14:textId="58B27C74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180" w:type="dxa"/>
          </w:tcPr>
          <w:p w14:paraId="0E05B714" w14:textId="77777777" w:rsidR="00032D6D" w:rsidRPr="00461ECB" w:rsidRDefault="00032D6D" w:rsidP="00423A1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D2A39" w14:textId="7B616D1C" w:rsidR="00032D6D" w:rsidRPr="00461ECB" w:rsidRDefault="00032D6D" w:rsidP="00423A12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122</w:t>
            </w: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075989C7" w14:textId="77777777" w:rsidR="00032D6D" w:rsidRPr="00461ECB" w:rsidRDefault="00032D6D" w:rsidP="00423A12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74C32" w14:textId="4F2CB6E4" w:rsidR="00032D6D" w:rsidRPr="00461ECB" w:rsidRDefault="003273DB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122</w:t>
            </w:r>
            <w:r w:rsidR="00032D6D" w:rsidRPr="00461ECB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200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6002D6C8" w14:textId="77777777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68E78" w14:textId="30367B64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78C48D4C" w14:textId="77777777" w:rsidR="00032D6D" w:rsidRPr="00461ECB" w:rsidRDefault="00032D6D" w:rsidP="00423A12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D988B" w14:textId="1D7BADB1" w:rsidR="00032D6D" w:rsidRPr="00461ECB" w:rsidRDefault="00032D6D" w:rsidP="00423A12">
            <w:pPr>
              <w:pStyle w:val="acctfourfigures"/>
              <w:tabs>
                <w:tab w:val="clear" w:pos="765"/>
                <w:tab w:val="left" w:pos="283"/>
                <w:tab w:val="decimal" w:pos="55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0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</w:tr>
    </w:tbl>
    <w:p w14:paraId="063E3AF3" w14:textId="02A2298D" w:rsidR="00BE4451" w:rsidRPr="00461ECB" w:rsidRDefault="00BE4451" w:rsidP="00032D6D">
      <w:pPr>
        <w:snapToGrid w:val="0"/>
        <w:spacing w:before="120" w:line="240" w:lineRule="auto"/>
        <w:ind w:left="720" w:right="-14" w:hanging="173"/>
        <w:jc w:val="thaiDistribute"/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</w:pPr>
      <w:r w:rsidRPr="00461ECB">
        <w:rPr>
          <w:rFonts w:asciiTheme="majorBidi" w:hAnsiTheme="majorBidi" w:cstheme="majorBidi"/>
          <w:color w:val="000000"/>
          <w:spacing w:val="-2"/>
        </w:rPr>
        <w:t>*</w:t>
      </w:r>
      <w:r w:rsidRPr="00461ECB">
        <w:rPr>
          <w:rFonts w:asciiTheme="majorBidi" w:hAnsiTheme="majorBidi" w:cstheme="majorBidi"/>
          <w:color w:val="000000"/>
          <w:spacing w:val="-2"/>
          <w:sz w:val="20"/>
          <w:szCs w:val="20"/>
        </w:rPr>
        <w:tab/>
      </w:r>
      <w:r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บริษัทถือหุ้น</w:t>
      </w:r>
      <w:r w:rsidR="00E96A8F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ของบริษัท</w:t>
      </w:r>
      <w:r w:rsidR="00F065BD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 เซ็น แอนด์ โกสุม อินเตอร์ฟู</w:t>
      </w:r>
      <w:proofErr w:type="spellStart"/>
      <w:r w:rsidR="00F065BD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้ดส์</w:t>
      </w:r>
      <w:proofErr w:type="spellEnd"/>
      <w:r w:rsidR="00F065BD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 จำกัด และบริษัท คิง มารีน ฟู</w:t>
      </w:r>
      <w:proofErr w:type="spellStart"/>
      <w:r w:rsidR="00F065BD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้ดส์</w:t>
      </w:r>
      <w:proofErr w:type="spellEnd"/>
      <w:r w:rsidR="00F065BD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 จำกัด </w:t>
      </w:r>
      <w:r w:rsidR="00CD2796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ผ่าน</w:t>
      </w:r>
      <w:r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 </w:t>
      </w:r>
      <w:r w:rsidR="00BA0BB8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บริษัท เซ็น แอนด์ สไปซี่ จำกัด</w:t>
      </w:r>
      <w:r w:rsidRPr="00461ECB">
        <w:rPr>
          <w:rFonts w:asciiTheme="majorBidi" w:hAnsiTheme="majorBidi" w:cstheme="majorBidi"/>
          <w:color w:val="000000"/>
          <w:spacing w:val="-2"/>
          <w:sz w:val="20"/>
          <w:szCs w:val="20"/>
        </w:rPr>
        <w:t xml:space="preserve"> </w:t>
      </w:r>
      <w:r w:rsidR="005C2519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และบริษัท สไป</w:t>
      </w:r>
      <w:proofErr w:type="spellStart"/>
      <w:r w:rsidR="005C2519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ซ์</w:t>
      </w:r>
      <w:proofErr w:type="spellEnd"/>
      <w:r w:rsidR="005C2519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 ซิ</w:t>
      </w:r>
      <w:proofErr w:type="spellStart"/>
      <w:r w:rsidR="005C2519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นเ</w:t>
      </w:r>
      <w:proofErr w:type="spellEnd"/>
      <w:r w:rsidR="005C2519"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>นอจี้ จำกัด</w:t>
      </w:r>
      <w:r w:rsidRPr="00461ECB">
        <w:rPr>
          <w:rFonts w:asciiTheme="majorBidi" w:hAnsiTheme="majorBidi" w:cstheme="majorBidi"/>
          <w:color w:val="000000"/>
          <w:spacing w:val="-2"/>
          <w:sz w:val="20"/>
          <w:szCs w:val="20"/>
        </w:rPr>
        <w:t xml:space="preserve"> </w:t>
      </w:r>
      <w:r w:rsidR="00C7513C">
        <w:rPr>
          <w:rFonts w:asciiTheme="majorBidi" w:hAnsiTheme="majorBidi" w:cstheme="majorBidi" w:hint="cs"/>
          <w:color w:val="000000"/>
          <w:spacing w:val="-2"/>
          <w:sz w:val="20"/>
          <w:szCs w:val="20"/>
          <w:cs/>
        </w:rPr>
        <w:t xml:space="preserve">ตามลำดับ </w:t>
      </w:r>
      <w:r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ในสัดส่วนร้อยละ </w:t>
      </w:r>
      <w:r w:rsidR="003273DB" w:rsidRPr="003273DB">
        <w:rPr>
          <w:rFonts w:asciiTheme="majorBidi" w:hAnsiTheme="majorBidi" w:cstheme="majorBidi"/>
          <w:color w:val="000000"/>
          <w:spacing w:val="-2"/>
          <w:sz w:val="22"/>
          <w:szCs w:val="22"/>
        </w:rPr>
        <w:t>51</w:t>
      </w:r>
      <w:r w:rsidRPr="00461ECB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 </w:t>
      </w:r>
    </w:p>
    <w:p w14:paraId="03FB26BB" w14:textId="77777777" w:rsidR="00E51E51" w:rsidRPr="00032D6D" w:rsidRDefault="00E51E51" w:rsidP="00032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844B4E1" w14:textId="5BF07AF6" w:rsidR="00032D6D" w:rsidRPr="00032D6D" w:rsidRDefault="00032D6D" w:rsidP="00032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2"/>
          <w:szCs w:val="32"/>
        </w:rPr>
        <w:sectPr w:rsidR="00032D6D" w:rsidRPr="00032D6D" w:rsidSect="00032D6D">
          <w:headerReference w:type="default" r:id="rId17"/>
          <w:footerReference w:type="default" r:id="rId18"/>
          <w:pgSz w:w="16834" w:h="11909" w:orient="landscape" w:code="9"/>
          <w:pgMar w:top="1440" w:right="1224" w:bottom="720" w:left="1152" w:header="864" w:footer="432" w:gutter="0"/>
          <w:pgNumType w:fmt="numberInDash"/>
          <w:cols w:space="720"/>
          <w:docGrid w:linePitch="245"/>
        </w:sectPr>
      </w:pPr>
    </w:p>
    <w:p w14:paraId="59A67321" w14:textId="5AC96E6D" w:rsidR="000A16E2" w:rsidRPr="00461ECB" w:rsidRDefault="000A16E2" w:rsidP="00351F7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2C8150F8" w14:textId="3C9C7F92" w:rsidR="000A16E2" w:rsidRPr="00461ECB" w:rsidRDefault="000A16E2" w:rsidP="000A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บริษัทมีที่ดินและส่วนปรับปรุงที่ดินสำหรับโครงการครัวกลาง (</w:t>
      </w:r>
      <w:r w:rsidRPr="00461ECB">
        <w:rPr>
          <w:rFonts w:asciiTheme="majorBidi" w:hAnsiTheme="majorBidi" w:cstheme="majorBidi"/>
          <w:sz w:val="32"/>
          <w:szCs w:val="32"/>
        </w:rPr>
        <w:t xml:space="preserve">New Central Kitchen) </w:t>
      </w:r>
      <w:r w:rsidRPr="00461ECB">
        <w:rPr>
          <w:rFonts w:asciiTheme="majorBidi" w:hAnsiTheme="majorBidi" w:cstheme="majorBidi"/>
          <w:sz w:val="32"/>
          <w:szCs w:val="32"/>
          <w:cs/>
        </w:rPr>
        <w:t>ในจังหวัดสมุทรปราการ จำนวน</w:t>
      </w:r>
      <w:r w:rsidR="002924DB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318</w:t>
      </w:r>
      <w:r w:rsidR="002924DB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2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E4114" w:rsidRPr="00461EC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924DB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8</w:t>
      </w:r>
      <w:r w:rsidR="002924DB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1</w:t>
      </w:r>
      <w:r w:rsidR="001E4114" w:rsidRPr="00461ECB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5106AE" w14:textId="01C57E80" w:rsidR="004A7FD0" w:rsidRPr="00461ECB" w:rsidRDefault="005232F4" w:rsidP="00FD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มูลค่ายุติธรรมของอสังหาริมทรัพย์เพื่อการลงทุน ณ วันที่</w:t>
      </w:r>
      <w:r w:rsidR="002924DB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2924DB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2924DB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371</w:t>
      </w:r>
      <w:r w:rsidR="002924DB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6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ล้านบาท ประเมินราคาโดยผู้ประเมินราคาอิสระโดยวิธี</w:t>
      </w:r>
      <w:r w:rsidR="003D156F" w:rsidRPr="00461ECB">
        <w:rPr>
          <w:rFonts w:asciiTheme="majorBidi" w:hAnsiTheme="majorBidi" w:cstheme="majorBidi"/>
          <w:sz w:val="32"/>
          <w:szCs w:val="32"/>
          <w:cs/>
        </w:rPr>
        <w:t>เปรียบเทียบราคาตลาด</w:t>
      </w:r>
      <w:r w:rsidR="001E4114"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</w:t>
      </w:r>
    </w:p>
    <w:p w14:paraId="5E5EF6CD" w14:textId="1CA8A2A3" w:rsidR="004A7FD0" w:rsidRPr="00461ECB" w:rsidRDefault="004A7FD0" w:rsidP="00FD0F7F">
      <w:pPr>
        <w:tabs>
          <w:tab w:val="clear" w:pos="227"/>
          <w:tab w:val="clear" w:pos="454"/>
          <w:tab w:val="left" w:pos="540"/>
        </w:tabs>
        <w:spacing w:before="240" w:line="240" w:lineRule="auto"/>
        <w:ind w:right="-43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7C2EFC39" w14:textId="62129839" w:rsidR="004A7FD0" w:rsidRPr="00461ECB" w:rsidRDefault="004D38CA" w:rsidP="00FD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และ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B70400" w:rsidRPr="00461EC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EA21B2" w:rsidRPr="00461ECB">
        <w:rPr>
          <w:rFonts w:asciiTheme="majorBidi" w:hAnsiTheme="majorBidi" w:cstheme="majorBidi"/>
          <w:sz w:val="32"/>
          <w:szCs w:val="32"/>
          <w:cs/>
        </w:rPr>
        <w:t xml:space="preserve">ของบริษัทรวมถึงสินทรัพย์ที่เกี่ยวข้อง </w:t>
      </w:r>
      <w:r w:rsidR="004A7FD0" w:rsidRPr="00461ECB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092531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326</w:t>
      </w:r>
      <w:r w:rsidR="00CD160C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3</w:t>
      </w:r>
      <w:r w:rsidR="004A7FD0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4A7FD0" w:rsidRPr="00461ECB">
        <w:rPr>
          <w:rFonts w:asciiTheme="majorBidi" w:hAnsiTheme="majorBidi" w:cstheme="majorBidi"/>
          <w:sz w:val="32"/>
          <w:szCs w:val="32"/>
          <w:cs/>
        </w:rPr>
        <w:t>ล้านบาท ได้ถูกจำนองไว้กับธนาคารแห่</w:t>
      </w:r>
      <w:r w:rsidR="00EA21B2" w:rsidRPr="00461ECB">
        <w:rPr>
          <w:rFonts w:asciiTheme="majorBidi" w:hAnsiTheme="majorBidi" w:cstheme="majorBidi"/>
          <w:sz w:val="32"/>
          <w:szCs w:val="32"/>
          <w:cs/>
        </w:rPr>
        <w:t>ง</w:t>
      </w:r>
      <w:r w:rsidR="004A7FD0" w:rsidRPr="00461ECB">
        <w:rPr>
          <w:rFonts w:asciiTheme="majorBidi" w:hAnsiTheme="majorBidi" w:cstheme="majorBidi"/>
          <w:sz w:val="32"/>
          <w:szCs w:val="32"/>
          <w:cs/>
        </w:rPr>
        <w:t>หนึ่งเพื่อ</w:t>
      </w:r>
      <w:r w:rsidR="00D43717">
        <w:rPr>
          <w:rFonts w:asciiTheme="majorBidi" w:hAnsiTheme="majorBidi" w:cstheme="majorBidi"/>
          <w:sz w:val="32"/>
          <w:szCs w:val="32"/>
        </w:rPr>
        <w:t xml:space="preserve">        </w:t>
      </w:r>
      <w:r w:rsidR="004A7FD0" w:rsidRPr="00461ECB">
        <w:rPr>
          <w:rFonts w:asciiTheme="majorBidi" w:hAnsiTheme="majorBidi" w:cstheme="majorBidi"/>
          <w:sz w:val="32"/>
          <w:szCs w:val="32"/>
          <w:cs/>
        </w:rPr>
        <w:t xml:space="preserve">ค้ำประกันวงเงินสินเชื่อและเงินกู้ยืมระยะสั้นจากสถาบันการเงินในประเทศแห่งหนึ่งตามที่กล่าวในหมายเหตุข้อ </w:t>
      </w:r>
      <w:r w:rsidR="003273DB" w:rsidRPr="003273DB">
        <w:rPr>
          <w:rFonts w:asciiTheme="majorBidi" w:hAnsiTheme="majorBidi" w:cstheme="majorBidi"/>
          <w:sz w:val="32"/>
          <w:szCs w:val="32"/>
        </w:rPr>
        <w:t>15</w:t>
      </w:r>
    </w:p>
    <w:p w14:paraId="5E1DD4CD" w14:textId="7DA7E1EE" w:rsidR="00402CBE" w:rsidRPr="00461ECB" w:rsidRDefault="00402CBE" w:rsidP="002924D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968E529" w14:textId="6018190B" w:rsidR="0056349E" w:rsidRPr="00461ECB" w:rsidRDefault="0056349E" w:rsidP="00D0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 ณ 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31D1301E" w14:textId="1B297107" w:rsidR="000F6C78" w:rsidRPr="00461ECB" w:rsidRDefault="000F6C78" w:rsidP="000F6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61ECB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461EC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61ECB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86"/>
        <w:gridCol w:w="1084"/>
        <w:gridCol w:w="86"/>
        <w:gridCol w:w="1084"/>
        <w:gridCol w:w="82"/>
        <w:gridCol w:w="1088"/>
        <w:gridCol w:w="86"/>
        <w:gridCol w:w="1084"/>
      </w:tblGrid>
      <w:tr w:rsidR="00D05A41" w:rsidRPr="00461ECB" w14:paraId="0F5DA42B" w14:textId="77777777" w:rsidTr="00D43717">
        <w:trPr>
          <w:trHeight w:val="20"/>
          <w:tblHeader/>
        </w:trPr>
        <w:tc>
          <w:tcPr>
            <w:tcW w:w="2970" w:type="dxa"/>
          </w:tcPr>
          <w:p w14:paraId="4D92520D" w14:textId="77777777" w:rsidR="00D05A41" w:rsidRPr="00461ECB" w:rsidRDefault="00D05A4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9"/>
          </w:tcPr>
          <w:p w14:paraId="4920EE2A" w14:textId="27B91F5B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05A41" w:rsidRPr="00461ECB" w14:paraId="00153CB1" w14:textId="77777777" w:rsidTr="00D43717">
        <w:trPr>
          <w:trHeight w:val="20"/>
          <w:tblHeader/>
        </w:trPr>
        <w:tc>
          <w:tcPr>
            <w:tcW w:w="2970" w:type="dxa"/>
          </w:tcPr>
          <w:p w14:paraId="6AB6421A" w14:textId="421D5232" w:rsidR="00D05A41" w:rsidRPr="00461ECB" w:rsidRDefault="00D05A4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6D12E1F8" w14:textId="1719E465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ยอด</w:t>
            </w:r>
          </w:p>
        </w:tc>
        <w:tc>
          <w:tcPr>
            <w:tcW w:w="86" w:type="dxa"/>
          </w:tcPr>
          <w:p w14:paraId="0873D0F9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8392D8D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249553FD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FC3DB9E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จำหน่าย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/</w:t>
            </w:r>
          </w:p>
        </w:tc>
        <w:tc>
          <w:tcPr>
            <w:tcW w:w="82" w:type="dxa"/>
          </w:tcPr>
          <w:p w14:paraId="67CCF38B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</w:tcPr>
          <w:p w14:paraId="3CA80FB6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โอนเข้า/</w:t>
            </w:r>
          </w:p>
        </w:tc>
        <w:tc>
          <w:tcPr>
            <w:tcW w:w="86" w:type="dxa"/>
          </w:tcPr>
          <w:p w14:paraId="166F8865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C1155CC" w14:textId="575BB27C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ยอด</w:t>
            </w:r>
          </w:p>
        </w:tc>
      </w:tr>
      <w:tr w:rsidR="00D05A41" w:rsidRPr="00461ECB" w14:paraId="5EC4DD6E" w14:textId="77777777" w:rsidTr="00D43717">
        <w:trPr>
          <w:trHeight w:val="20"/>
          <w:tblHeader/>
        </w:trPr>
        <w:tc>
          <w:tcPr>
            <w:tcW w:w="2970" w:type="dxa"/>
          </w:tcPr>
          <w:p w14:paraId="49C61403" w14:textId="77777777" w:rsidR="00D05A41" w:rsidRPr="00461ECB" w:rsidRDefault="00D05A41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EFA9C65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7F4EA5FB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E561F5D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68FE032E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3CCF817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82" w:type="dxa"/>
          </w:tcPr>
          <w:p w14:paraId="19567847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</w:tcPr>
          <w:p w14:paraId="25510141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(โอนออก)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/</w:t>
            </w:r>
          </w:p>
        </w:tc>
        <w:tc>
          <w:tcPr>
            <w:tcW w:w="86" w:type="dxa"/>
          </w:tcPr>
          <w:p w14:paraId="2FA9DCB4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1965196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05A41" w:rsidRPr="00461ECB" w14:paraId="2E0BE23D" w14:textId="77777777" w:rsidTr="00D43717">
        <w:trPr>
          <w:trHeight w:val="20"/>
          <w:tblHeader/>
        </w:trPr>
        <w:tc>
          <w:tcPr>
            <w:tcW w:w="2970" w:type="dxa"/>
          </w:tcPr>
          <w:p w14:paraId="416F9B0E" w14:textId="77777777" w:rsidR="00D05A41" w:rsidRPr="00461ECB" w:rsidRDefault="00D05A41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9C369C" w14:textId="53876CA3" w:rsidR="00D05A41" w:rsidRPr="00461ECB" w:rsidRDefault="003273D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D05A41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05A41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86" w:type="dxa"/>
          </w:tcPr>
          <w:p w14:paraId="10E7E64D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0F3DD5C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167FE2BF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32A8870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</w:tcPr>
          <w:p w14:paraId="51C0FC5D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</w:tcPr>
          <w:p w14:paraId="739E6728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86" w:type="dxa"/>
          </w:tcPr>
          <w:p w14:paraId="1EE84E89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C1072AB" w14:textId="4948AA9F" w:rsidR="00D05A41" w:rsidRPr="00461ECB" w:rsidRDefault="003273D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D05A41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05A41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05A41" w:rsidRPr="00461ECB" w14:paraId="4EFB9E5C" w14:textId="77777777" w:rsidTr="00D43717">
        <w:trPr>
          <w:trHeight w:val="60"/>
          <w:tblHeader/>
        </w:trPr>
        <w:tc>
          <w:tcPr>
            <w:tcW w:w="2970" w:type="dxa"/>
          </w:tcPr>
          <w:p w14:paraId="18F30904" w14:textId="77777777" w:rsidR="00D05A41" w:rsidRPr="00461ECB" w:rsidRDefault="00D05A41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ADA38A" w14:textId="317DE424" w:rsidR="00D05A41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6" w:type="dxa"/>
          </w:tcPr>
          <w:p w14:paraId="2667AABE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C24E7CB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6EDD2139" w14:textId="77777777" w:rsidR="00D05A41" w:rsidRPr="00461ECB" w:rsidRDefault="00D05A4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45076AD" w14:textId="77777777" w:rsidR="00D05A41" w:rsidRPr="00461ECB" w:rsidRDefault="00D05A4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</w:tcPr>
          <w:p w14:paraId="0DE5A524" w14:textId="77777777" w:rsidR="00D05A41" w:rsidRPr="00461ECB" w:rsidRDefault="00D05A4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</w:tcPr>
          <w:p w14:paraId="3DFD04D5" w14:textId="77777777" w:rsidR="00D05A41" w:rsidRPr="00461ECB" w:rsidRDefault="00D05A4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2EAF4668" w14:textId="77777777" w:rsidR="00D05A41" w:rsidRPr="00461ECB" w:rsidRDefault="00D05A4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1EC3D62" w14:textId="0F5E90FA" w:rsidR="00D05A41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D05A41" w:rsidRPr="00461ECB" w14:paraId="3DDD18A1" w14:textId="77777777" w:rsidTr="00D43717">
        <w:trPr>
          <w:trHeight w:val="151"/>
        </w:trPr>
        <w:tc>
          <w:tcPr>
            <w:tcW w:w="2970" w:type="dxa"/>
          </w:tcPr>
          <w:p w14:paraId="6F3AE528" w14:textId="77777777" w:rsidR="00D05A41" w:rsidRPr="00461ECB" w:rsidRDefault="00D05A41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6"/>
                <w:szCs w:val="26"/>
                <w:u w:val="none"/>
                <w:cs/>
              </w:rPr>
              <w:t xml:space="preserve">ราคาทุน </w:t>
            </w:r>
          </w:p>
        </w:tc>
        <w:tc>
          <w:tcPr>
            <w:tcW w:w="1170" w:type="dxa"/>
          </w:tcPr>
          <w:p w14:paraId="41762D43" w14:textId="77777777" w:rsidR="00D05A41" w:rsidRPr="00461ECB" w:rsidRDefault="00D05A4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6DB33562" w14:textId="77777777" w:rsidR="00D05A41" w:rsidRPr="00461ECB" w:rsidRDefault="00D05A4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0688827" w14:textId="77777777" w:rsidR="00D05A41" w:rsidRPr="00461ECB" w:rsidRDefault="00D05A41">
            <w:pPr>
              <w:pStyle w:val="Heading6"/>
              <w:spacing w:line="240" w:lineRule="auto"/>
              <w:ind w:left="728" w:right="1" w:hanging="68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053C18AA" w14:textId="77777777" w:rsidR="00D05A41" w:rsidRPr="00461ECB" w:rsidRDefault="00D05A4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D8AD2B9" w14:textId="77777777" w:rsidR="00D05A41" w:rsidRPr="00461ECB" w:rsidRDefault="00D05A4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</w:tcPr>
          <w:p w14:paraId="01C3006B" w14:textId="77777777" w:rsidR="00D05A41" w:rsidRPr="00461ECB" w:rsidRDefault="00D05A4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</w:tcPr>
          <w:p w14:paraId="30F3AA11" w14:textId="77777777" w:rsidR="00D05A41" w:rsidRPr="00461ECB" w:rsidRDefault="00D05A4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0ED01391" w14:textId="77777777" w:rsidR="00D05A41" w:rsidRPr="00461ECB" w:rsidRDefault="00D05A41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4DC98C2" w14:textId="77777777" w:rsidR="00D05A41" w:rsidRPr="00461ECB" w:rsidRDefault="00D05A41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5FF1" w:rsidRPr="00461ECB" w14:paraId="3DB8101D" w14:textId="77777777" w:rsidTr="00D43717">
        <w:trPr>
          <w:trHeight w:val="20"/>
        </w:trPr>
        <w:tc>
          <w:tcPr>
            <w:tcW w:w="2970" w:type="dxa"/>
          </w:tcPr>
          <w:p w14:paraId="66069D45" w14:textId="3B2E144D" w:rsidR="00055FF1" w:rsidRPr="00461ECB" w:rsidRDefault="00055FF1" w:rsidP="00055FF1">
            <w:pPr>
              <w:pStyle w:val="Heading6"/>
              <w:spacing w:line="240" w:lineRule="auto"/>
              <w:ind w:right="1" w:firstLine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</w:tcPr>
          <w:p w14:paraId="26CC5688" w14:textId="6E835AD0" w:rsidR="00055FF1" w:rsidRPr="00461ECB" w:rsidRDefault="003273DB" w:rsidP="00055FF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055FF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86" w:type="dxa"/>
          </w:tcPr>
          <w:p w14:paraId="0820598E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D5D4C0F" w14:textId="67459B4B" w:rsidR="00055FF1" w:rsidRPr="00461ECB" w:rsidRDefault="00A434CE" w:rsidP="002E35D6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0F3BC70D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34FEAE9" w14:textId="575539E7" w:rsidR="00055FF1" w:rsidRPr="00461ECB" w:rsidRDefault="00A434CE" w:rsidP="002E35D6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</w:tcPr>
          <w:p w14:paraId="2BF38E10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8" w:type="dxa"/>
          </w:tcPr>
          <w:p w14:paraId="399DD61B" w14:textId="2BFF4880" w:rsidR="00055FF1" w:rsidRPr="00461ECB" w:rsidRDefault="00A434CE" w:rsidP="00560101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772B8F90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77D4E73D" w14:textId="6C1A6629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</w:tr>
      <w:tr w:rsidR="00055FF1" w:rsidRPr="00461ECB" w14:paraId="148AB797" w14:textId="77777777" w:rsidTr="00D43717">
        <w:trPr>
          <w:trHeight w:val="20"/>
        </w:trPr>
        <w:tc>
          <w:tcPr>
            <w:tcW w:w="2970" w:type="dxa"/>
          </w:tcPr>
          <w:p w14:paraId="594EF33D" w14:textId="763EEFAD" w:rsidR="00055FF1" w:rsidRPr="00461ECB" w:rsidRDefault="00055FF1" w:rsidP="00055FF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อาคาร</w:t>
            </w:r>
          </w:p>
        </w:tc>
        <w:tc>
          <w:tcPr>
            <w:tcW w:w="1170" w:type="dxa"/>
          </w:tcPr>
          <w:p w14:paraId="44D648AC" w14:textId="41A9356F" w:rsidR="00055FF1" w:rsidRPr="00461ECB" w:rsidRDefault="003273DB" w:rsidP="00055FF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055FF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282</w:t>
            </w:r>
          </w:p>
        </w:tc>
        <w:tc>
          <w:tcPr>
            <w:tcW w:w="86" w:type="dxa"/>
          </w:tcPr>
          <w:p w14:paraId="6BAEBC55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DD49C84" w14:textId="63441CE2" w:rsidR="00055FF1" w:rsidRPr="00461ECB" w:rsidRDefault="00A434CE" w:rsidP="002E35D6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10857834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B612D4B" w14:textId="5A4D325D" w:rsidR="00055FF1" w:rsidRPr="00461ECB" w:rsidRDefault="00A434CE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242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dxa"/>
          </w:tcPr>
          <w:p w14:paraId="0A137E40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8" w:type="dxa"/>
          </w:tcPr>
          <w:p w14:paraId="28DF1539" w14:textId="6F1DCD76" w:rsidR="00055FF1" w:rsidRPr="00461ECB" w:rsidRDefault="00A434CE" w:rsidP="00560101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113DF97C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301E46B1" w14:textId="227DD8CE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040</w:t>
            </w:r>
          </w:p>
        </w:tc>
      </w:tr>
      <w:tr w:rsidR="00055FF1" w:rsidRPr="00461ECB" w14:paraId="363F8938" w14:textId="77777777" w:rsidTr="00D43717">
        <w:trPr>
          <w:trHeight w:val="20"/>
        </w:trPr>
        <w:tc>
          <w:tcPr>
            <w:tcW w:w="2970" w:type="dxa"/>
          </w:tcPr>
          <w:p w14:paraId="7712BE24" w14:textId="5CD354C3" w:rsidR="00055FF1" w:rsidRPr="00461ECB" w:rsidRDefault="00055FF1" w:rsidP="00055FF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25156789" w14:textId="19E10E75" w:rsidR="00055FF1" w:rsidRPr="00461ECB" w:rsidRDefault="003273DB" w:rsidP="00055FF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55FF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183</w:t>
            </w:r>
            <w:r w:rsidR="00055FF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840</w:t>
            </w:r>
          </w:p>
        </w:tc>
        <w:tc>
          <w:tcPr>
            <w:tcW w:w="86" w:type="dxa"/>
          </w:tcPr>
          <w:p w14:paraId="4131C15F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CD421BE" w14:textId="6878D147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613</w:t>
            </w:r>
          </w:p>
        </w:tc>
        <w:tc>
          <w:tcPr>
            <w:tcW w:w="86" w:type="dxa"/>
          </w:tcPr>
          <w:p w14:paraId="611F53C2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9DD1C3C" w14:textId="5C86E107" w:rsidR="00055FF1" w:rsidRPr="00461ECB" w:rsidRDefault="00A434CE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116</w:t>
            </w:r>
            <w:r w:rsidR="00C45F70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871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dxa"/>
          </w:tcPr>
          <w:p w14:paraId="0290ECB6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8" w:type="dxa"/>
          </w:tcPr>
          <w:p w14:paraId="0CD5BD77" w14:textId="3BC66271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C45F70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977</w:t>
            </w:r>
          </w:p>
        </w:tc>
        <w:tc>
          <w:tcPr>
            <w:tcW w:w="86" w:type="dxa"/>
          </w:tcPr>
          <w:p w14:paraId="7ED22C4F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5FFADEBB" w14:textId="42F869AB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559</w:t>
            </w:r>
          </w:p>
        </w:tc>
      </w:tr>
      <w:tr w:rsidR="00055FF1" w:rsidRPr="00461ECB" w14:paraId="4EF95232" w14:textId="77777777" w:rsidTr="00D43717">
        <w:trPr>
          <w:trHeight w:val="20"/>
        </w:trPr>
        <w:tc>
          <w:tcPr>
            <w:tcW w:w="2970" w:type="dxa"/>
          </w:tcPr>
          <w:p w14:paraId="32DB0CA4" w14:textId="19B22C06" w:rsidR="00055FF1" w:rsidRPr="00461ECB" w:rsidRDefault="00055FF1" w:rsidP="00055FF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เครื่องจักรและอุปกรณ์โรงงาน</w:t>
            </w:r>
          </w:p>
        </w:tc>
        <w:tc>
          <w:tcPr>
            <w:tcW w:w="1170" w:type="dxa"/>
          </w:tcPr>
          <w:p w14:paraId="1880CF57" w14:textId="534A316D" w:rsidR="00055FF1" w:rsidRPr="00461ECB" w:rsidRDefault="003273DB" w:rsidP="00055FF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055FF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216</w:t>
            </w:r>
          </w:p>
        </w:tc>
        <w:tc>
          <w:tcPr>
            <w:tcW w:w="86" w:type="dxa"/>
          </w:tcPr>
          <w:p w14:paraId="209EF554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9054234" w14:textId="7AA6199A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86" w:type="dxa"/>
          </w:tcPr>
          <w:p w14:paraId="09C9A6D3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811AFA4" w14:textId="7F2D5454" w:rsidR="00055FF1" w:rsidRPr="00461ECB" w:rsidRDefault="00A434CE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C45F70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dxa"/>
          </w:tcPr>
          <w:p w14:paraId="798BE8E3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8" w:type="dxa"/>
          </w:tcPr>
          <w:p w14:paraId="07724328" w14:textId="7B7CD55B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C45F70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131</w:t>
            </w:r>
          </w:p>
        </w:tc>
        <w:tc>
          <w:tcPr>
            <w:tcW w:w="86" w:type="dxa"/>
          </w:tcPr>
          <w:p w14:paraId="4586FE38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5A92DB71" w14:textId="7D3011E0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394</w:t>
            </w:r>
          </w:p>
        </w:tc>
      </w:tr>
      <w:tr w:rsidR="00055FF1" w:rsidRPr="00461ECB" w14:paraId="14D53B00" w14:textId="77777777" w:rsidTr="00D43717">
        <w:trPr>
          <w:trHeight w:val="20"/>
        </w:trPr>
        <w:tc>
          <w:tcPr>
            <w:tcW w:w="2970" w:type="dxa"/>
          </w:tcPr>
          <w:p w14:paraId="17CB8E25" w14:textId="068364A8" w:rsidR="00055FF1" w:rsidRPr="00461ECB" w:rsidRDefault="00055FF1" w:rsidP="00055FF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เครื่องมือ เครื่องใช้ และอุปกรณ์ใช้ในการดำเนินงาน</w:t>
            </w:r>
          </w:p>
        </w:tc>
        <w:tc>
          <w:tcPr>
            <w:tcW w:w="1170" w:type="dxa"/>
          </w:tcPr>
          <w:p w14:paraId="0942D0D0" w14:textId="77777777" w:rsidR="00055FF1" w:rsidRPr="00461ECB" w:rsidRDefault="00055FF1" w:rsidP="00055FF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18E001" w14:textId="5A8AA956" w:rsidR="00055FF1" w:rsidRPr="00461ECB" w:rsidRDefault="003273DB" w:rsidP="00055FF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</w:t>
            </w:r>
            <w:r w:rsidR="00055FF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172</w:t>
            </w:r>
          </w:p>
        </w:tc>
        <w:tc>
          <w:tcPr>
            <w:tcW w:w="86" w:type="dxa"/>
          </w:tcPr>
          <w:p w14:paraId="105679E8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08F705A" w14:textId="4712869A" w:rsidR="00055FF1" w:rsidRPr="00461ECB" w:rsidRDefault="00A434CE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313</w:t>
            </w:r>
          </w:p>
        </w:tc>
        <w:tc>
          <w:tcPr>
            <w:tcW w:w="86" w:type="dxa"/>
          </w:tcPr>
          <w:p w14:paraId="79D619F0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5AE05F3" w14:textId="19F36565" w:rsidR="00055FF1" w:rsidRPr="00461ECB" w:rsidRDefault="00A434CE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br/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C45F70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087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dxa"/>
          </w:tcPr>
          <w:p w14:paraId="2026F533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8" w:type="dxa"/>
          </w:tcPr>
          <w:p w14:paraId="4D327295" w14:textId="77777777" w:rsidR="00055FF1" w:rsidRPr="00461ECB" w:rsidRDefault="00055FF1" w:rsidP="00560101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9968AB" w14:textId="2362A71B" w:rsidR="00C45F70" w:rsidRPr="00461ECB" w:rsidRDefault="00C45F70" w:rsidP="00560101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45511202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522C9ECF" w14:textId="54CA5264" w:rsidR="00055FF1" w:rsidRPr="00461ECB" w:rsidRDefault="00A434CE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187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398</w:t>
            </w:r>
          </w:p>
        </w:tc>
      </w:tr>
      <w:tr w:rsidR="00055FF1" w:rsidRPr="00461ECB" w14:paraId="14D9BA2B" w14:textId="77777777" w:rsidTr="00D43717">
        <w:trPr>
          <w:trHeight w:val="20"/>
        </w:trPr>
        <w:tc>
          <w:tcPr>
            <w:tcW w:w="2970" w:type="dxa"/>
          </w:tcPr>
          <w:p w14:paraId="4DD32154" w14:textId="4A1608F6" w:rsidR="00055FF1" w:rsidRPr="00461ECB" w:rsidRDefault="00055FF1" w:rsidP="00055FF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เครื่องตกแต่ง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  <w:t xml:space="preserve"> 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ติดตั้งและอุปกรณ์สำนักงาน</w:t>
            </w:r>
          </w:p>
        </w:tc>
        <w:tc>
          <w:tcPr>
            <w:tcW w:w="1170" w:type="dxa"/>
          </w:tcPr>
          <w:p w14:paraId="209B4019" w14:textId="77777777" w:rsidR="00C23829" w:rsidRPr="00461ECB" w:rsidRDefault="00C23829" w:rsidP="00055FF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B27333" w14:textId="2F984482" w:rsidR="00055FF1" w:rsidRPr="00461ECB" w:rsidRDefault="003273DB" w:rsidP="00055FF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155</w:t>
            </w:r>
            <w:r w:rsidR="00055FF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517</w:t>
            </w:r>
          </w:p>
        </w:tc>
        <w:tc>
          <w:tcPr>
            <w:tcW w:w="86" w:type="dxa"/>
          </w:tcPr>
          <w:p w14:paraId="53FA43A4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AB997C6" w14:textId="77777777" w:rsidR="00C23829" w:rsidRPr="00461ECB" w:rsidRDefault="00C23829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E0D1C6" w14:textId="45C87138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867</w:t>
            </w:r>
          </w:p>
        </w:tc>
        <w:tc>
          <w:tcPr>
            <w:tcW w:w="86" w:type="dxa"/>
          </w:tcPr>
          <w:p w14:paraId="73DC68F3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37EAC60" w14:textId="77777777" w:rsidR="00C23829" w:rsidRPr="00461ECB" w:rsidRDefault="00C23829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B3322D" w14:textId="37272E79" w:rsidR="00055FF1" w:rsidRPr="00461ECB" w:rsidRDefault="00A434CE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689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dxa"/>
          </w:tcPr>
          <w:p w14:paraId="1A98EAF3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8" w:type="dxa"/>
          </w:tcPr>
          <w:p w14:paraId="4632587B" w14:textId="77777777" w:rsidR="00C23829" w:rsidRPr="00461ECB" w:rsidRDefault="00C23829" w:rsidP="00560101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777A36C1" w14:textId="5DCE77DF" w:rsidR="00055FF1" w:rsidRPr="00461ECB" w:rsidRDefault="00A434CE" w:rsidP="00560101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26937915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0A3A2B87" w14:textId="77777777" w:rsidR="00C23829" w:rsidRPr="00461ECB" w:rsidRDefault="00C23829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979271" w14:textId="33A6F4B2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695</w:t>
            </w:r>
          </w:p>
        </w:tc>
      </w:tr>
      <w:tr w:rsidR="00055FF1" w:rsidRPr="00461ECB" w14:paraId="5D4D08B4" w14:textId="77777777" w:rsidTr="00D43717">
        <w:trPr>
          <w:trHeight w:val="270"/>
        </w:trPr>
        <w:tc>
          <w:tcPr>
            <w:tcW w:w="2970" w:type="dxa"/>
          </w:tcPr>
          <w:p w14:paraId="7FC7B12D" w14:textId="430716FF" w:rsidR="00055FF1" w:rsidRPr="00461ECB" w:rsidRDefault="00055FF1" w:rsidP="00055FF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170" w:type="dxa"/>
          </w:tcPr>
          <w:p w14:paraId="2AE4F5F9" w14:textId="311839DE" w:rsidR="00055FF1" w:rsidRPr="00461ECB" w:rsidRDefault="003273DB" w:rsidP="00055FF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055FF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491</w:t>
            </w:r>
          </w:p>
        </w:tc>
        <w:tc>
          <w:tcPr>
            <w:tcW w:w="86" w:type="dxa"/>
          </w:tcPr>
          <w:p w14:paraId="2CBD1737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B727DD1" w14:textId="589C76D6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805</w:t>
            </w:r>
          </w:p>
        </w:tc>
        <w:tc>
          <w:tcPr>
            <w:tcW w:w="86" w:type="dxa"/>
          </w:tcPr>
          <w:p w14:paraId="0251A4CE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12C1934" w14:textId="07E43C42" w:rsidR="00055FF1" w:rsidRPr="00461ECB" w:rsidRDefault="00A434CE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327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dxa"/>
          </w:tcPr>
          <w:p w14:paraId="63CF935E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8" w:type="dxa"/>
          </w:tcPr>
          <w:p w14:paraId="2D5565D3" w14:textId="73759D5E" w:rsidR="00055FF1" w:rsidRPr="00461ECB" w:rsidRDefault="00A434CE" w:rsidP="00560101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40301FFA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2F86B150" w14:textId="446F04F8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969</w:t>
            </w:r>
          </w:p>
        </w:tc>
      </w:tr>
      <w:tr w:rsidR="00055FF1" w:rsidRPr="00461ECB" w14:paraId="024B40F0" w14:textId="77777777" w:rsidTr="00D43717">
        <w:trPr>
          <w:trHeight w:val="20"/>
        </w:trPr>
        <w:tc>
          <w:tcPr>
            <w:tcW w:w="2970" w:type="dxa"/>
          </w:tcPr>
          <w:p w14:paraId="6F53C3EB" w14:textId="77777777" w:rsidR="00055FF1" w:rsidRPr="00461ECB" w:rsidRDefault="00055FF1" w:rsidP="00055FF1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B90091A" w14:textId="2286F31B" w:rsidR="00055FF1" w:rsidRPr="00461ECB" w:rsidRDefault="003273DB" w:rsidP="00055FF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55FF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615</w:t>
            </w:r>
            <w:r w:rsidR="00055FF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818</w:t>
            </w:r>
          </w:p>
        </w:tc>
        <w:tc>
          <w:tcPr>
            <w:tcW w:w="86" w:type="dxa"/>
          </w:tcPr>
          <w:p w14:paraId="5FBA18AA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BAEFA11" w14:textId="3774A07F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</w:t>
            </w:r>
            <w:r w:rsidR="00C45F70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750</w:t>
            </w:r>
          </w:p>
        </w:tc>
        <w:tc>
          <w:tcPr>
            <w:tcW w:w="86" w:type="dxa"/>
          </w:tcPr>
          <w:p w14:paraId="32BC5D5E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F56B2B1" w14:textId="78EFC75C" w:rsidR="00055FF1" w:rsidRPr="00461ECB" w:rsidRDefault="00A434CE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161</w:t>
            </w:r>
            <w:r w:rsidR="00C45F70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321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dxa"/>
          </w:tcPr>
          <w:p w14:paraId="3C121E72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E26D5DB" w14:textId="13DAF54C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C45F70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108</w:t>
            </w:r>
          </w:p>
        </w:tc>
        <w:tc>
          <w:tcPr>
            <w:tcW w:w="86" w:type="dxa"/>
          </w:tcPr>
          <w:p w14:paraId="52E6EF40" w14:textId="77777777" w:rsidR="00055FF1" w:rsidRPr="00461ECB" w:rsidRDefault="00055FF1" w:rsidP="00055FF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37C4AB7" w14:textId="5D85B6AB" w:rsidR="00055FF1" w:rsidRPr="00461ECB" w:rsidRDefault="003273DB" w:rsidP="00A43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536</w:t>
            </w:r>
            <w:r w:rsidR="00A434C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355</w:t>
            </w:r>
          </w:p>
        </w:tc>
      </w:tr>
    </w:tbl>
    <w:p w14:paraId="73369DA9" w14:textId="77777777" w:rsidR="00461ECB" w:rsidRDefault="00461ECB">
      <w:r>
        <w:br w:type="page"/>
      </w:r>
    </w:p>
    <w:p w14:paraId="757D0443" w14:textId="77777777" w:rsidR="00461ECB" w:rsidRPr="00461ECB" w:rsidRDefault="00461ECB" w:rsidP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61ECB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461EC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461ECB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86"/>
        <w:gridCol w:w="1084"/>
        <w:gridCol w:w="86"/>
        <w:gridCol w:w="1084"/>
        <w:gridCol w:w="82"/>
        <w:gridCol w:w="998"/>
        <w:gridCol w:w="86"/>
        <w:gridCol w:w="1084"/>
      </w:tblGrid>
      <w:tr w:rsidR="00461ECB" w:rsidRPr="00461ECB" w14:paraId="6DA010D6" w14:textId="77777777" w:rsidTr="00D43717">
        <w:trPr>
          <w:trHeight w:val="20"/>
          <w:tblHeader/>
        </w:trPr>
        <w:tc>
          <w:tcPr>
            <w:tcW w:w="2970" w:type="dxa"/>
          </w:tcPr>
          <w:p w14:paraId="58196A03" w14:textId="77777777" w:rsidR="00461ECB" w:rsidRPr="00461ECB" w:rsidRDefault="00461ECB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9"/>
          </w:tcPr>
          <w:p w14:paraId="6204CFAD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61ECB" w:rsidRPr="00461ECB" w14:paraId="72AE306F" w14:textId="77777777" w:rsidTr="00D43717">
        <w:trPr>
          <w:trHeight w:val="20"/>
          <w:tblHeader/>
        </w:trPr>
        <w:tc>
          <w:tcPr>
            <w:tcW w:w="2970" w:type="dxa"/>
          </w:tcPr>
          <w:p w14:paraId="30B2DEA6" w14:textId="46A957DB" w:rsidR="00461ECB" w:rsidRPr="00461ECB" w:rsidRDefault="00461ECB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5914585A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ยอด</w:t>
            </w:r>
          </w:p>
        </w:tc>
        <w:tc>
          <w:tcPr>
            <w:tcW w:w="86" w:type="dxa"/>
          </w:tcPr>
          <w:p w14:paraId="7C8E4A8F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9CF564B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222E6F50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A711179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จำหน่าย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/</w:t>
            </w:r>
          </w:p>
        </w:tc>
        <w:tc>
          <w:tcPr>
            <w:tcW w:w="82" w:type="dxa"/>
          </w:tcPr>
          <w:p w14:paraId="0EB83EC1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4D4C25E3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โอนเข้า/</w:t>
            </w:r>
          </w:p>
        </w:tc>
        <w:tc>
          <w:tcPr>
            <w:tcW w:w="86" w:type="dxa"/>
          </w:tcPr>
          <w:p w14:paraId="7D566302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62132FE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ยอด</w:t>
            </w:r>
          </w:p>
        </w:tc>
      </w:tr>
      <w:tr w:rsidR="00461ECB" w:rsidRPr="00461ECB" w14:paraId="1141C9F4" w14:textId="77777777" w:rsidTr="00D43717">
        <w:trPr>
          <w:trHeight w:val="20"/>
          <w:tblHeader/>
        </w:trPr>
        <w:tc>
          <w:tcPr>
            <w:tcW w:w="2970" w:type="dxa"/>
          </w:tcPr>
          <w:p w14:paraId="1F84FD66" w14:textId="77777777" w:rsidR="00461ECB" w:rsidRPr="00461ECB" w:rsidRDefault="00461ECB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BF9FB42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5028FE93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FBB20F2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58EBD20F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9E663BC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82" w:type="dxa"/>
          </w:tcPr>
          <w:p w14:paraId="468D1EC7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2EE29F52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(โอนออก)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/</w:t>
            </w:r>
          </w:p>
        </w:tc>
        <w:tc>
          <w:tcPr>
            <w:tcW w:w="86" w:type="dxa"/>
          </w:tcPr>
          <w:p w14:paraId="4706DD43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D633053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461ECB" w:rsidRPr="00461ECB" w14:paraId="0E217784" w14:textId="77777777" w:rsidTr="00D43717">
        <w:trPr>
          <w:trHeight w:val="20"/>
          <w:tblHeader/>
        </w:trPr>
        <w:tc>
          <w:tcPr>
            <w:tcW w:w="2970" w:type="dxa"/>
          </w:tcPr>
          <w:p w14:paraId="23ED5B67" w14:textId="77777777" w:rsidR="00461ECB" w:rsidRPr="00461ECB" w:rsidRDefault="00461ECB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D83603" w14:textId="216BF4C7" w:rsidR="00461ECB" w:rsidRPr="00461ECB" w:rsidRDefault="003273D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461ECB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61ECB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86" w:type="dxa"/>
          </w:tcPr>
          <w:p w14:paraId="789D08BF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B658AA9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4185583A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39672F3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</w:tcPr>
          <w:p w14:paraId="2DC4B1DD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6DE8401A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86" w:type="dxa"/>
          </w:tcPr>
          <w:p w14:paraId="01F016F7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2ADBC66" w14:textId="4A2B15FB" w:rsidR="00461ECB" w:rsidRPr="00461ECB" w:rsidRDefault="003273D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461ECB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61ECB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61ECB" w:rsidRPr="00461ECB" w14:paraId="2925E6D4" w14:textId="77777777" w:rsidTr="00D43717">
        <w:trPr>
          <w:trHeight w:val="60"/>
          <w:tblHeader/>
        </w:trPr>
        <w:tc>
          <w:tcPr>
            <w:tcW w:w="2970" w:type="dxa"/>
          </w:tcPr>
          <w:p w14:paraId="34F2C112" w14:textId="77777777" w:rsidR="00461ECB" w:rsidRPr="00461ECB" w:rsidRDefault="00461ECB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E59944" w14:textId="2DD20B5F" w:rsidR="00461ECB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6" w:type="dxa"/>
          </w:tcPr>
          <w:p w14:paraId="0635BBB8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66F388A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03D8F6E7" w14:textId="77777777" w:rsidR="00461ECB" w:rsidRPr="00461ECB" w:rsidRDefault="00461EC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584BD8E" w14:textId="77777777" w:rsidR="00461ECB" w:rsidRPr="00461ECB" w:rsidRDefault="00461EC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</w:tcPr>
          <w:p w14:paraId="4068CEEC" w14:textId="77777777" w:rsidR="00461ECB" w:rsidRPr="00461ECB" w:rsidRDefault="00461EC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0FD70183" w14:textId="77777777" w:rsidR="00461ECB" w:rsidRPr="00461ECB" w:rsidRDefault="00461EC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4661C6E5" w14:textId="77777777" w:rsidR="00461ECB" w:rsidRPr="00461ECB" w:rsidRDefault="00461EC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01823E5" w14:textId="37F7699F" w:rsidR="00461ECB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D05A41" w:rsidRPr="00461ECB" w14:paraId="11BEC3A1" w14:textId="77777777" w:rsidTr="00D43717">
        <w:trPr>
          <w:trHeight w:val="20"/>
        </w:trPr>
        <w:tc>
          <w:tcPr>
            <w:tcW w:w="2970" w:type="dxa"/>
          </w:tcPr>
          <w:p w14:paraId="505EF5F2" w14:textId="77777777" w:rsidR="00D05A41" w:rsidRPr="00461ECB" w:rsidRDefault="00D05A41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6"/>
                <w:szCs w:val="26"/>
                <w:u w:val="none"/>
                <w:cs/>
              </w:rPr>
              <w:t>ค่าเสื่อมราคาสะสม</w:t>
            </w:r>
            <w:r w:rsidRPr="00461ECB">
              <w:rPr>
                <w:rFonts w:asciiTheme="majorBidi" w:hAnsiTheme="majorBidi" w:cstheme="majorBidi"/>
                <w:color w:val="000000"/>
                <w:sz w:val="26"/>
                <w:szCs w:val="26"/>
                <w:u w:val="none"/>
              </w:rPr>
              <w:t xml:space="preserve"> </w:t>
            </w:r>
          </w:p>
        </w:tc>
        <w:tc>
          <w:tcPr>
            <w:tcW w:w="1170" w:type="dxa"/>
          </w:tcPr>
          <w:p w14:paraId="660E1768" w14:textId="77777777" w:rsidR="00D05A41" w:rsidRPr="00461ECB" w:rsidRDefault="00D05A41">
            <w:pPr>
              <w:tabs>
                <w:tab w:val="decimal" w:pos="79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45A4F076" w14:textId="77777777" w:rsidR="00D05A41" w:rsidRPr="00461ECB" w:rsidRDefault="00D05A41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7489F1A" w14:textId="77777777" w:rsidR="00D05A41" w:rsidRPr="00461ECB" w:rsidRDefault="00D05A41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680C8CEC" w14:textId="77777777" w:rsidR="00D05A41" w:rsidRPr="00461ECB" w:rsidRDefault="00D05A4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48729D4" w14:textId="77777777" w:rsidR="00D05A41" w:rsidRPr="00461ECB" w:rsidRDefault="00D05A41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</w:tcPr>
          <w:p w14:paraId="105C79AB" w14:textId="77777777" w:rsidR="00D05A41" w:rsidRPr="00461ECB" w:rsidRDefault="00D05A4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46B44BD2" w14:textId="77777777" w:rsidR="00D05A41" w:rsidRPr="00461ECB" w:rsidRDefault="00D05A41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" w:type="dxa"/>
          </w:tcPr>
          <w:p w14:paraId="0DCD81B2" w14:textId="77777777" w:rsidR="00D05A41" w:rsidRPr="00461ECB" w:rsidRDefault="00D05A41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75D4F7A" w14:textId="77777777" w:rsidR="00D05A41" w:rsidRPr="00461ECB" w:rsidRDefault="00D05A41">
            <w:pPr>
              <w:tabs>
                <w:tab w:val="decimal" w:pos="79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05A41" w:rsidRPr="00461ECB" w14:paraId="67A40E75" w14:textId="77777777" w:rsidTr="00D43717">
        <w:trPr>
          <w:trHeight w:val="20"/>
        </w:trPr>
        <w:tc>
          <w:tcPr>
            <w:tcW w:w="2970" w:type="dxa"/>
          </w:tcPr>
          <w:p w14:paraId="2161B81E" w14:textId="27EE641B" w:rsidR="00D05A41" w:rsidRPr="00461ECB" w:rsidRDefault="00D05A4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อาคาร</w:t>
            </w:r>
          </w:p>
        </w:tc>
        <w:tc>
          <w:tcPr>
            <w:tcW w:w="1170" w:type="dxa"/>
          </w:tcPr>
          <w:p w14:paraId="3CE10E1F" w14:textId="58C03D11" w:rsidR="00D05A41" w:rsidRPr="00461ECB" w:rsidRDefault="00725F5F" w:rsidP="004F5FB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0C1690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578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20E79015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6A477AD" w14:textId="58AE1385" w:rsidR="00D05A41" w:rsidRPr="00461ECB" w:rsidRDefault="008A420A" w:rsidP="004F5FB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481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86" w:type="dxa"/>
          </w:tcPr>
          <w:p w14:paraId="0E8FE0F2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0B56720" w14:textId="797D5AC5" w:rsidR="00D05A41" w:rsidRPr="00461ECB" w:rsidRDefault="003273DB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82" w:type="dxa"/>
          </w:tcPr>
          <w:p w14:paraId="0A420DD8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2319DB6E" w14:textId="6798D2F7" w:rsidR="00D05A41" w:rsidRPr="00461ECB" w:rsidRDefault="00763A92" w:rsidP="005F00C0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6" w:type="dxa"/>
          </w:tcPr>
          <w:p w14:paraId="3203DB23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2837172" w14:textId="2B04922B" w:rsidR="00D05A41" w:rsidRPr="00461ECB" w:rsidRDefault="00CD2CA8" w:rsidP="004F5FB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0C771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003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593DEA" w:rsidRPr="00461ECB" w14:paraId="2C0C7F56" w14:textId="77777777" w:rsidTr="00D43717">
        <w:trPr>
          <w:trHeight w:val="20"/>
        </w:trPr>
        <w:tc>
          <w:tcPr>
            <w:tcW w:w="2970" w:type="dxa"/>
          </w:tcPr>
          <w:p w14:paraId="5D2CF984" w14:textId="283EAD3F" w:rsidR="00593DEA" w:rsidRPr="00461ECB" w:rsidRDefault="00593DEA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216D37C3" w14:textId="5257BA09" w:rsidR="00593DEA" w:rsidRPr="00461ECB" w:rsidRDefault="00725F5F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868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006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76010283" w14:textId="77777777" w:rsidR="00593DEA" w:rsidRPr="00461ECB" w:rsidRDefault="00593DE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FCA5128" w14:textId="0DA165B4" w:rsidR="00593DEA" w:rsidRPr="00461ECB" w:rsidRDefault="008A420A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86" w:type="dxa"/>
          </w:tcPr>
          <w:p w14:paraId="2F981EDC" w14:textId="77777777" w:rsidR="00593DEA" w:rsidRPr="00461ECB" w:rsidRDefault="00593DE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9E4A1A7" w14:textId="142F0AE4" w:rsidR="00593DEA" w:rsidRPr="00461ECB" w:rsidRDefault="003273DB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682</w:t>
            </w:r>
          </w:p>
        </w:tc>
        <w:tc>
          <w:tcPr>
            <w:tcW w:w="82" w:type="dxa"/>
          </w:tcPr>
          <w:p w14:paraId="531A8BA9" w14:textId="77777777" w:rsidR="00593DEA" w:rsidRPr="00461ECB" w:rsidRDefault="00593DE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3C6CC64F" w14:textId="42270443" w:rsidR="00593DEA" w:rsidRPr="00461ECB" w:rsidRDefault="00E75D2C" w:rsidP="00E75D2C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6" w:type="dxa"/>
          </w:tcPr>
          <w:p w14:paraId="34009E77" w14:textId="77777777" w:rsidR="00593DEA" w:rsidRPr="00461ECB" w:rsidRDefault="00593DE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6CC05F0" w14:textId="797B00F8" w:rsidR="00593DEA" w:rsidRPr="00461ECB" w:rsidRDefault="00CD2CA8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868</w:t>
            </w:r>
            <w:r w:rsidR="000C771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892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D05A41" w:rsidRPr="00461ECB" w14:paraId="5EF29B83" w14:textId="77777777" w:rsidTr="00D43717">
        <w:trPr>
          <w:trHeight w:val="20"/>
        </w:trPr>
        <w:tc>
          <w:tcPr>
            <w:tcW w:w="2970" w:type="dxa"/>
          </w:tcPr>
          <w:p w14:paraId="23333443" w14:textId="257F1673" w:rsidR="00D05A41" w:rsidRPr="00461ECB" w:rsidRDefault="00D05A4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เครื่องจักรและอุปกรณ์</w:t>
            </w:r>
            <w:r w:rsidR="000E37CB"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โรงงาน</w:t>
            </w:r>
          </w:p>
        </w:tc>
        <w:tc>
          <w:tcPr>
            <w:tcW w:w="1170" w:type="dxa"/>
          </w:tcPr>
          <w:p w14:paraId="7E68A376" w14:textId="5D849C83" w:rsidR="00D05A41" w:rsidRPr="00461ECB" w:rsidRDefault="00725F5F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573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0F53DDC1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94E0372" w14:textId="004E3A73" w:rsidR="00D05A41" w:rsidRPr="00461ECB" w:rsidRDefault="008A420A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027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86" w:type="dxa"/>
          </w:tcPr>
          <w:p w14:paraId="00E6FF71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8E23485" w14:textId="6CD9267B" w:rsidR="00D05A41" w:rsidRPr="00461ECB" w:rsidRDefault="003273DB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E75D2C"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550</w:t>
            </w:r>
          </w:p>
        </w:tc>
        <w:tc>
          <w:tcPr>
            <w:tcW w:w="82" w:type="dxa"/>
          </w:tcPr>
          <w:p w14:paraId="59059B12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471AF527" w14:textId="713E4BD4" w:rsidR="00D05A41" w:rsidRPr="00461ECB" w:rsidRDefault="00E75D2C" w:rsidP="00E75D2C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6" w:type="dxa"/>
          </w:tcPr>
          <w:p w14:paraId="703BBD6B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849B6B2" w14:textId="3E84FC3E" w:rsidR="00D05A41" w:rsidRPr="00461ECB" w:rsidRDefault="00CD2CA8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0C771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050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593DEA" w:rsidRPr="00461ECB" w14:paraId="3BED343A" w14:textId="77777777" w:rsidTr="00D43717">
        <w:trPr>
          <w:trHeight w:val="20"/>
        </w:trPr>
        <w:tc>
          <w:tcPr>
            <w:tcW w:w="2970" w:type="dxa"/>
          </w:tcPr>
          <w:p w14:paraId="44CA8159" w14:textId="4A178CCF" w:rsidR="00593DEA" w:rsidRPr="00461ECB" w:rsidRDefault="00593DEA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</w:t>
            </w:r>
            <w:r w:rsidR="00893E94"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งมือ เครื่องใช้ และอุปกรณ์ใช้ในการดำเนินงาน</w:t>
            </w:r>
          </w:p>
        </w:tc>
        <w:tc>
          <w:tcPr>
            <w:tcW w:w="1170" w:type="dxa"/>
          </w:tcPr>
          <w:p w14:paraId="2D721259" w14:textId="77777777" w:rsidR="00B76A47" w:rsidRPr="00461ECB" w:rsidRDefault="00B76A47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D0FEDD" w14:textId="00EA773D" w:rsidR="00593DEA" w:rsidRPr="00461ECB" w:rsidRDefault="008A420A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134</w:t>
            </w:r>
            <w:r w:rsidR="007F4A64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403</w:t>
            </w:r>
            <w:r w:rsidR="00725F5F"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17CE1B5C" w14:textId="77777777" w:rsidR="00593DEA" w:rsidRPr="00461ECB" w:rsidRDefault="00593DE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8FC5F4E" w14:textId="651B55EC" w:rsidR="00593DEA" w:rsidRPr="00461ECB" w:rsidRDefault="00763A92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8A420A"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554</w:t>
            </w:r>
            <w:r w:rsidR="008A420A"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64E106BB" w14:textId="77777777" w:rsidR="00593DEA" w:rsidRPr="00461ECB" w:rsidRDefault="00593DE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7CC1425" w14:textId="1FE3EE90" w:rsidR="00593DEA" w:rsidRPr="00461ECB" w:rsidRDefault="00763A92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419</w:t>
            </w:r>
          </w:p>
        </w:tc>
        <w:tc>
          <w:tcPr>
            <w:tcW w:w="82" w:type="dxa"/>
          </w:tcPr>
          <w:p w14:paraId="5B2D8B9C" w14:textId="77777777" w:rsidR="00593DEA" w:rsidRPr="00461ECB" w:rsidRDefault="00593DE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7D51B40A" w14:textId="7DEFE81E" w:rsidR="00593DEA" w:rsidRPr="00461ECB" w:rsidRDefault="00763A92" w:rsidP="00E75D2C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E75D2C" w:rsidRPr="00461E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6" w:type="dxa"/>
          </w:tcPr>
          <w:p w14:paraId="4274D1B4" w14:textId="77777777" w:rsidR="00593DEA" w:rsidRPr="00461ECB" w:rsidRDefault="00593DEA" w:rsidP="00E75D2C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69DB9CA" w14:textId="281D39DA" w:rsidR="00593DEA" w:rsidRPr="00461ECB" w:rsidRDefault="000C7712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CD2CA8"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141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538</w:t>
            </w:r>
            <w:r w:rsidR="00CD2CA8"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05A41" w:rsidRPr="00461ECB" w14:paraId="59FCC8D7" w14:textId="77777777" w:rsidTr="00D43717">
        <w:trPr>
          <w:trHeight w:val="20"/>
        </w:trPr>
        <w:tc>
          <w:tcPr>
            <w:tcW w:w="2970" w:type="dxa"/>
          </w:tcPr>
          <w:p w14:paraId="1C44D58F" w14:textId="77777777" w:rsidR="00D05A41" w:rsidRPr="00461ECB" w:rsidRDefault="00D05A4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เครื่องตกแต่ง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  <w:t xml:space="preserve"> 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ติดตั้งและอุปกรณ์สำนักงาน</w:t>
            </w:r>
          </w:p>
        </w:tc>
        <w:tc>
          <w:tcPr>
            <w:tcW w:w="1170" w:type="dxa"/>
          </w:tcPr>
          <w:p w14:paraId="781C6EE9" w14:textId="77777777" w:rsidR="009C0E5F" w:rsidRPr="00461ECB" w:rsidRDefault="009C0E5F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C18C65" w14:textId="74D106A2" w:rsidR="00D05A41" w:rsidRPr="00461ECB" w:rsidRDefault="008A420A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114</w:t>
            </w:r>
            <w:r w:rsidR="008C6287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952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7733B011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383D17A" w14:textId="77777777" w:rsidR="009C0E5F" w:rsidRPr="00461ECB" w:rsidRDefault="009C0E5F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E7F4882" w14:textId="7F9EDAA5" w:rsidR="00D05A41" w:rsidRPr="00461ECB" w:rsidRDefault="008A420A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948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86" w:type="dxa"/>
          </w:tcPr>
          <w:p w14:paraId="440D5641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A314781" w14:textId="77777777" w:rsidR="009C0E5F" w:rsidRPr="00461ECB" w:rsidRDefault="009C0E5F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B2C9D6" w14:textId="211A7C52" w:rsidR="00D05A41" w:rsidRPr="00461ECB" w:rsidRDefault="003273DB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747</w:t>
            </w:r>
          </w:p>
        </w:tc>
        <w:tc>
          <w:tcPr>
            <w:tcW w:w="82" w:type="dxa"/>
          </w:tcPr>
          <w:p w14:paraId="3BF608DC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10F1AED3" w14:textId="77777777" w:rsidR="009C0E5F" w:rsidRPr="00461ECB" w:rsidRDefault="009C0E5F" w:rsidP="005F00C0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BEABE6" w14:textId="6D8AEEBA" w:rsidR="00D05A41" w:rsidRPr="00461ECB" w:rsidRDefault="000C7712" w:rsidP="005F00C0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6" w:type="dxa"/>
          </w:tcPr>
          <w:p w14:paraId="75D5776F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DE7F0A2" w14:textId="77777777" w:rsidR="009C0E5F" w:rsidRPr="00461ECB" w:rsidRDefault="009C0E5F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86BC8A1" w14:textId="039E6EBD" w:rsidR="00D05A41" w:rsidRPr="00461ECB" w:rsidRDefault="00CD2CA8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="000C771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153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D05A41" w:rsidRPr="00461ECB" w14:paraId="27B2998C" w14:textId="77777777" w:rsidTr="00D43717">
        <w:trPr>
          <w:trHeight w:val="20"/>
        </w:trPr>
        <w:tc>
          <w:tcPr>
            <w:tcW w:w="2970" w:type="dxa"/>
          </w:tcPr>
          <w:p w14:paraId="51B1BFCA" w14:textId="77777777" w:rsidR="00D05A41" w:rsidRPr="00461ECB" w:rsidRDefault="00D05A41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170" w:type="dxa"/>
          </w:tcPr>
          <w:p w14:paraId="2B178080" w14:textId="7F7BF4FE" w:rsidR="00D05A41" w:rsidRPr="00461ECB" w:rsidRDefault="008A420A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C3771B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3FA9795B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71734BE" w14:textId="3D180D70" w:rsidR="00D05A41" w:rsidRPr="00461ECB" w:rsidRDefault="008A420A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457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86" w:type="dxa"/>
          </w:tcPr>
          <w:p w14:paraId="004F5CEE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FACCC42" w14:textId="3699D40E" w:rsidR="00D05A41" w:rsidRPr="00461ECB" w:rsidRDefault="003273DB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82" w:type="dxa"/>
          </w:tcPr>
          <w:p w14:paraId="2324E9DB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5A2C2B62" w14:textId="77A8BA82" w:rsidR="00D05A41" w:rsidRPr="00461ECB" w:rsidRDefault="00E75D2C" w:rsidP="00E75D2C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6" w:type="dxa"/>
          </w:tcPr>
          <w:p w14:paraId="6B892A9C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83E4390" w14:textId="1BB04348" w:rsidR="00D05A41" w:rsidRPr="00461ECB" w:rsidRDefault="00CD2CA8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0C771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113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D05A41" w:rsidRPr="00461ECB" w14:paraId="2F7858AC" w14:textId="77777777" w:rsidTr="00D43717">
        <w:trPr>
          <w:trHeight w:val="20"/>
        </w:trPr>
        <w:tc>
          <w:tcPr>
            <w:tcW w:w="2970" w:type="dxa"/>
          </w:tcPr>
          <w:p w14:paraId="09B9461C" w14:textId="77777777" w:rsidR="00D05A41" w:rsidRPr="00461ECB" w:rsidRDefault="00D05A41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C36722" w14:textId="305D4FD3" w:rsidR="00D05A41" w:rsidRPr="00461ECB" w:rsidRDefault="008A420A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131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768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1A58375B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C8E1F28" w14:textId="4F24CDD6" w:rsidR="00D05A41" w:rsidRPr="00461ECB" w:rsidRDefault="008A420A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140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035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86" w:type="dxa"/>
          </w:tcPr>
          <w:p w14:paraId="734E415B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C2E3BC5" w14:textId="68C80BF6" w:rsidR="00D05A41" w:rsidRPr="00461ECB" w:rsidRDefault="003273DB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054</w:t>
            </w:r>
          </w:p>
        </w:tc>
        <w:tc>
          <w:tcPr>
            <w:tcW w:w="82" w:type="dxa"/>
          </w:tcPr>
          <w:p w14:paraId="34B7A3D9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041586EA" w14:textId="24AF23AA" w:rsidR="00D05A41" w:rsidRPr="00461ECB" w:rsidRDefault="00E75D2C" w:rsidP="00E75D2C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48E572A2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6E5F86E" w14:textId="3261755D" w:rsidR="00D05A41" w:rsidRPr="00461ECB" w:rsidRDefault="00CD2CA8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C771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148</w:t>
            </w:r>
            <w:r w:rsidR="000C771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749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D05A41" w:rsidRPr="00461ECB" w14:paraId="18AFFC48" w14:textId="77777777" w:rsidTr="00D43717">
        <w:trPr>
          <w:trHeight w:val="20"/>
        </w:trPr>
        <w:tc>
          <w:tcPr>
            <w:tcW w:w="2970" w:type="dxa"/>
          </w:tcPr>
          <w:p w14:paraId="36EE879E" w14:textId="77777777" w:rsidR="00D05A41" w:rsidRPr="00461ECB" w:rsidRDefault="00D05A41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D576A9" w14:textId="2192ACAD" w:rsidR="00D05A41" w:rsidRPr="00461ECB" w:rsidRDefault="003273DB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484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050</w:t>
            </w:r>
          </w:p>
        </w:tc>
        <w:tc>
          <w:tcPr>
            <w:tcW w:w="86" w:type="dxa"/>
          </w:tcPr>
          <w:p w14:paraId="53362F6C" w14:textId="77777777" w:rsidR="00D05A41" w:rsidRPr="00461ECB" w:rsidRDefault="00D05A41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6FE797D" w14:textId="1C57914E" w:rsidR="00D05A41" w:rsidRPr="00461ECB" w:rsidRDefault="00D05A41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7B87964F" w14:textId="77777777" w:rsidR="00D05A41" w:rsidRPr="00461ECB" w:rsidRDefault="00D05A41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B9E561A" w14:textId="35190813" w:rsidR="00D05A41" w:rsidRPr="00461ECB" w:rsidRDefault="00D05A41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" w:type="dxa"/>
          </w:tcPr>
          <w:p w14:paraId="2459F199" w14:textId="77777777" w:rsidR="00D05A41" w:rsidRPr="00461ECB" w:rsidRDefault="00D05A41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29963F5E" w14:textId="32850B8E" w:rsidR="00D05A41" w:rsidRPr="00461ECB" w:rsidRDefault="00D05A41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" w:type="dxa"/>
          </w:tcPr>
          <w:p w14:paraId="0409C940" w14:textId="77777777" w:rsidR="00D05A41" w:rsidRPr="00461ECB" w:rsidRDefault="00D05A41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CFA482F" w14:textId="2F59730E" w:rsidR="00D05A41" w:rsidRPr="00461ECB" w:rsidRDefault="003273DB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387</w:t>
            </w:r>
            <w:r w:rsidR="000C771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606</w:t>
            </w:r>
          </w:p>
        </w:tc>
      </w:tr>
      <w:tr w:rsidR="00D05A41" w:rsidRPr="00461ECB" w14:paraId="012E99C3" w14:textId="77777777" w:rsidTr="00D43717">
        <w:trPr>
          <w:trHeight w:val="20"/>
        </w:trPr>
        <w:tc>
          <w:tcPr>
            <w:tcW w:w="2970" w:type="dxa"/>
          </w:tcPr>
          <w:p w14:paraId="232BEA7E" w14:textId="57EDE752" w:rsidR="00D05A41" w:rsidRPr="00461ECB" w:rsidRDefault="00593DEA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สินทรัพย์</w:t>
            </w:r>
            <w:r w:rsidR="00D05A41"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ระหว่างติดตั้ง</w:t>
            </w:r>
          </w:p>
        </w:tc>
        <w:tc>
          <w:tcPr>
            <w:tcW w:w="1170" w:type="dxa"/>
          </w:tcPr>
          <w:p w14:paraId="66CFB931" w14:textId="2A3F7B32" w:rsidR="00D05A41" w:rsidRPr="00461ECB" w:rsidRDefault="003273DB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  <w:r w:rsidR="005E01A6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048</w:t>
            </w:r>
          </w:p>
        </w:tc>
        <w:tc>
          <w:tcPr>
            <w:tcW w:w="86" w:type="dxa"/>
          </w:tcPr>
          <w:p w14:paraId="4A006956" w14:textId="77777777" w:rsidR="00D05A41" w:rsidRPr="00461ECB" w:rsidRDefault="00D05A41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846A41A" w14:textId="39E0D634" w:rsidR="00D05A41" w:rsidRPr="00461ECB" w:rsidRDefault="003273DB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294</w:t>
            </w:r>
          </w:p>
        </w:tc>
        <w:tc>
          <w:tcPr>
            <w:tcW w:w="86" w:type="dxa"/>
          </w:tcPr>
          <w:p w14:paraId="29125FE0" w14:textId="77777777" w:rsidR="00D05A41" w:rsidRPr="00461ECB" w:rsidRDefault="00D05A41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0F4D377" w14:textId="576DB058" w:rsidR="00D05A41" w:rsidRPr="00461ECB" w:rsidRDefault="00763A92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617</w:t>
            </w:r>
            <w:r w:rsidRPr="00461E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2" w:type="dxa"/>
          </w:tcPr>
          <w:p w14:paraId="0B6153D3" w14:textId="77777777" w:rsidR="00D05A41" w:rsidRPr="00461ECB" w:rsidRDefault="00D05A41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</w:tcPr>
          <w:p w14:paraId="2FD98618" w14:textId="1B5B538C" w:rsidR="00D05A41" w:rsidRPr="00461ECB" w:rsidRDefault="000C7712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108</w:t>
            </w:r>
            <w:r w:rsidRPr="00461E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6" w:type="dxa"/>
          </w:tcPr>
          <w:p w14:paraId="46FA0249" w14:textId="77777777" w:rsidR="00D05A41" w:rsidRPr="00461ECB" w:rsidRDefault="00D05A41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7EE0479" w14:textId="40513405" w:rsidR="00D05A41" w:rsidRPr="00461ECB" w:rsidRDefault="003273DB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  <w:r w:rsidR="000C7712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617</w:t>
            </w:r>
          </w:p>
        </w:tc>
      </w:tr>
      <w:tr w:rsidR="00D05A41" w:rsidRPr="00461ECB" w14:paraId="5595C3F2" w14:textId="77777777" w:rsidTr="00D43717">
        <w:trPr>
          <w:trHeight w:val="20"/>
        </w:trPr>
        <w:tc>
          <w:tcPr>
            <w:tcW w:w="2970" w:type="dxa"/>
          </w:tcPr>
          <w:p w14:paraId="73CD6E6E" w14:textId="5A3B3381" w:rsidR="00D05A41" w:rsidRPr="00461ECB" w:rsidRDefault="00724907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72490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cs/>
              </w:rPr>
              <w:t>หัก</w:t>
            </w:r>
            <w:r w:rsidR="00D05A41"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 xml:space="preserve"> ค่าเผื่อการด้อยค่า</w:t>
            </w:r>
            <w:r w:rsidR="00D05A41"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  <w:t xml:space="preserve"> </w:t>
            </w:r>
            <w:r w:rsidR="00D05A41"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-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1272B1" w14:textId="4D9799B6" w:rsidR="00D05A41" w:rsidRPr="00461ECB" w:rsidRDefault="003B3A01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763A92"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808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86" w:type="dxa"/>
          </w:tcPr>
          <w:p w14:paraId="7DC6B18F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AE64B8A" w14:textId="6E9B42B5" w:rsidR="00D05A41" w:rsidRPr="00461ECB" w:rsidRDefault="003B3A01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4D4053"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095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86" w:type="dxa"/>
          </w:tcPr>
          <w:p w14:paraId="5FECB4D6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6E26F6E" w14:textId="7D6844E3" w:rsidR="00D05A41" w:rsidRPr="00461ECB" w:rsidRDefault="003273DB" w:rsidP="00763A9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A6151"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82" w:type="dxa"/>
          </w:tcPr>
          <w:p w14:paraId="07D981D7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E56D565" w14:textId="05DB8463" w:rsidR="00D05A41" w:rsidRPr="00461ECB" w:rsidRDefault="00B66C7A" w:rsidP="005F00C0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244557B0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271DF71" w14:textId="6249A2E1" w:rsidR="00D05A41" w:rsidRPr="00461ECB" w:rsidRDefault="001D3F71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4D4053"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421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D05A41" w:rsidRPr="00461ECB" w14:paraId="1B3C6482" w14:textId="77777777" w:rsidTr="00D43717">
        <w:trPr>
          <w:trHeight w:val="20"/>
        </w:trPr>
        <w:tc>
          <w:tcPr>
            <w:tcW w:w="2970" w:type="dxa"/>
          </w:tcPr>
          <w:p w14:paraId="6D8B0935" w14:textId="77777777" w:rsidR="00D05A41" w:rsidRPr="00461ECB" w:rsidRDefault="00D05A41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6"/>
                <w:szCs w:val="26"/>
                <w:u w:val="none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ED1E7C" w14:textId="42AACCC5" w:rsidR="00D05A41" w:rsidRPr="00461ECB" w:rsidRDefault="003273DB" w:rsidP="00CB173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490</w:t>
            </w:r>
            <w:r w:rsidR="008A5620" w:rsidRPr="00461E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290</w:t>
            </w:r>
          </w:p>
        </w:tc>
        <w:tc>
          <w:tcPr>
            <w:tcW w:w="86" w:type="dxa"/>
          </w:tcPr>
          <w:p w14:paraId="68B721A2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745F157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014880A2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57B7B27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" w:type="dxa"/>
          </w:tcPr>
          <w:p w14:paraId="7D3058C3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42CA3517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62637DC2" w14:textId="77777777" w:rsidR="00D05A41" w:rsidRPr="00461ECB" w:rsidRDefault="00D05A41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93B83CF" w14:textId="66E6E6BF" w:rsidR="00D05A41" w:rsidRPr="00461ECB" w:rsidRDefault="003273DB" w:rsidP="000C77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393</w:t>
            </w:r>
            <w:r w:rsidR="004D4053" w:rsidRPr="00461EC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802</w:t>
            </w:r>
          </w:p>
        </w:tc>
      </w:tr>
    </w:tbl>
    <w:p w14:paraId="11E2A3F5" w14:textId="77777777" w:rsidR="00303E35" w:rsidRPr="00461ECB" w:rsidRDefault="0030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461ECB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1E13BB5A" w14:textId="2E83D081" w:rsidR="000F6C78" w:rsidRPr="00461ECB" w:rsidRDefault="000F6C78" w:rsidP="00C4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05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461ECB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หน่วย </w:t>
      </w:r>
      <w:r w:rsidRPr="00461ECB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461ECB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1169"/>
        <w:gridCol w:w="86"/>
        <w:gridCol w:w="1083"/>
        <w:gridCol w:w="86"/>
        <w:gridCol w:w="1087"/>
        <w:gridCol w:w="86"/>
        <w:gridCol w:w="1086"/>
        <w:gridCol w:w="86"/>
        <w:gridCol w:w="1174"/>
      </w:tblGrid>
      <w:tr w:rsidR="00E37EDE" w:rsidRPr="00461ECB" w14:paraId="026757DD" w14:textId="77777777" w:rsidTr="00D43717">
        <w:trPr>
          <w:trHeight w:val="20"/>
          <w:tblHeader/>
        </w:trPr>
        <w:tc>
          <w:tcPr>
            <w:tcW w:w="2967" w:type="dxa"/>
          </w:tcPr>
          <w:p w14:paraId="686EB6E5" w14:textId="1693AC5F" w:rsidR="00E37EDE" w:rsidRPr="00461ECB" w:rsidRDefault="00E37EDE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5943" w:type="dxa"/>
            <w:gridSpan w:val="9"/>
          </w:tcPr>
          <w:p w14:paraId="7A6B534B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37EDE" w:rsidRPr="00461ECB" w14:paraId="368FC66D" w14:textId="77777777" w:rsidTr="00D43717">
        <w:trPr>
          <w:trHeight w:val="20"/>
          <w:tblHeader/>
        </w:trPr>
        <w:tc>
          <w:tcPr>
            <w:tcW w:w="2967" w:type="dxa"/>
          </w:tcPr>
          <w:p w14:paraId="51A27740" w14:textId="318B17DF" w:rsidR="00E37EDE" w:rsidRPr="00461ECB" w:rsidRDefault="00E37EDE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9" w:type="dxa"/>
          </w:tcPr>
          <w:p w14:paraId="60C5B468" w14:textId="163EEAC4" w:rsidR="00E37EDE" w:rsidRPr="00461ECB" w:rsidRDefault="00C23829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ยอด</w:t>
            </w:r>
          </w:p>
        </w:tc>
        <w:tc>
          <w:tcPr>
            <w:tcW w:w="86" w:type="dxa"/>
          </w:tcPr>
          <w:p w14:paraId="1BA6E8AD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390817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3FF852FE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4949ED5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จำหน่าย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/</w:t>
            </w:r>
          </w:p>
        </w:tc>
        <w:tc>
          <w:tcPr>
            <w:tcW w:w="86" w:type="dxa"/>
          </w:tcPr>
          <w:p w14:paraId="449E32F0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0414E7B3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โอนเข้า/</w:t>
            </w:r>
          </w:p>
        </w:tc>
        <w:tc>
          <w:tcPr>
            <w:tcW w:w="86" w:type="dxa"/>
          </w:tcPr>
          <w:p w14:paraId="31096E95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1E41894" w14:textId="385FE797" w:rsidR="00E37EDE" w:rsidRPr="00461ECB" w:rsidRDefault="00C23829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ยอด</w:t>
            </w:r>
          </w:p>
        </w:tc>
      </w:tr>
      <w:tr w:rsidR="00E37EDE" w:rsidRPr="00461ECB" w14:paraId="5E8B22D8" w14:textId="77777777" w:rsidTr="00D43717">
        <w:trPr>
          <w:trHeight w:val="20"/>
          <w:tblHeader/>
        </w:trPr>
        <w:tc>
          <w:tcPr>
            <w:tcW w:w="2967" w:type="dxa"/>
          </w:tcPr>
          <w:p w14:paraId="44BC0336" w14:textId="77777777" w:rsidR="00E37EDE" w:rsidRPr="00461ECB" w:rsidRDefault="00E37EDE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69" w:type="dxa"/>
          </w:tcPr>
          <w:p w14:paraId="7BD4109F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118E9415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5D3A7E5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43DCD3DC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9B86655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86" w:type="dxa"/>
          </w:tcPr>
          <w:p w14:paraId="023A8254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19A693E1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(โอนออก)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/</w:t>
            </w:r>
          </w:p>
        </w:tc>
        <w:tc>
          <w:tcPr>
            <w:tcW w:w="86" w:type="dxa"/>
          </w:tcPr>
          <w:p w14:paraId="2683DD88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BD67D21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E37EDE" w:rsidRPr="00461ECB" w14:paraId="57D41F69" w14:textId="77777777" w:rsidTr="00D43717">
        <w:trPr>
          <w:trHeight w:val="20"/>
          <w:tblHeader/>
        </w:trPr>
        <w:tc>
          <w:tcPr>
            <w:tcW w:w="2967" w:type="dxa"/>
          </w:tcPr>
          <w:p w14:paraId="1AC499BA" w14:textId="77777777" w:rsidR="00E37EDE" w:rsidRPr="00461ECB" w:rsidRDefault="00E37EDE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34A4592" w14:textId="7EAA0323" w:rsidR="00E37EDE" w:rsidRPr="00461ECB" w:rsidRDefault="003273D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  <w:r w:rsidR="00E37EDE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37EDE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86" w:type="dxa"/>
          </w:tcPr>
          <w:p w14:paraId="535BB313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FF1D337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7B40EAB9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479C441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4E6AADA1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D93E648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86" w:type="dxa"/>
          </w:tcPr>
          <w:p w14:paraId="5DF64E77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D2D243D" w14:textId="050A37E2" w:rsidR="00E37EDE" w:rsidRPr="00461ECB" w:rsidRDefault="003273D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E37EDE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37EDE"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37EDE" w:rsidRPr="00461ECB" w14:paraId="11D6C33D" w14:textId="77777777" w:rsidTr="00D43717">
        <w:trPr>
          <w:trHeight w:val="60"/>
          <w:tblHeader/>
        </w:trPr>
        <w:tc>
          <w:tcPr>
            <w:tcW w:w="2967" w:type="dxa"/>
          </w:tcPr>
          <w:p w14:paraId="7FC5E485" w14:textId="77777777" w:rsidR="00E37EDE" w:rsidRPr="00461ECB" w:rsidRDefault="00E37EDE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</w:tcPr>
          <w:p w14:paraId="65DCB94D" w14:textId="14E8C68A" w:rsidR="00E37EDE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6" w:type="dxa"/>
          </w:tcPr>
          <w:p w14:paraId="5FBDA9E5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A2B97C0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45696742" w14:textId="77777777" w:rsidR="00E37EDE" w:rsidRPr="00461ECB" w:rsidRDefault="00E37ED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7AB25E4" w14:textId="77777777" w:rsidR="00E37EDE" w:rsidRPr="00461ECB" w:rsidRDefault="00E37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7BD990A3" w14:textId="77777777" w:rsidR="00E37EDE" w:rsidRPr="00461ECB" w:rsidRDefault="00E37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48EC44F" w14:textId="77777777" w:rsidR="00E37EDE" w:rsidRPr="00461ECB" w:rsidRDefault="00E37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540DF7B8" w14:textId="77777777" w:rsidR="00E37EDE" w:rsidRPr="00461ECB" w:rsidRDefault="00E37E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6E532B3" w14:textId="6A39FE3B" w:rsidR="00E37EDE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37EDE" w:rsidRPr="00461ECB" w14:paraId="06CD2545" w14:textId="77777777" w:rsidTr="00D43717">
        <w:trPr>
          <w:trHeight w:val="151"/>
        </w:trPr>
        <w:tc>
          <w:tcPr>
            <w:tcW w:w="2967" w:type="dxa"/>
          </w:tcPr>
          <w:p w14:paraId="7C0CDB94" w14:textId="77777777" w:rsidR="00E37EDE" w:rsidRPr="00461ECB" w:rsidRDefault="00E37EDE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6"/>
                <w:szCs w:val="26"/>
                <w:u w:val="none"/>
                <w:cs/>
              </w:rPr>
              <w:t xml:space="preserve">ราคาทุน </w:t>
            </w:r>
          </w:p>
        </w:tc>
        <w:tc>
          <w:tcPr>
            <w:tcW w:w="1169" w:type="dxa"/>
          </w:tcPr>
          <w:p w14:paraId="1450C8E2" w14:textId="77777777" w:rsidR="00E37EDE" w:rsidRPr="00461ECB" w:rsidRDefault="00E37ED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7A375359" w14:textId="77777777" w:rsidR="00E37EDE" w:rsidRPr="00461ECB" w:rsidRDefault="00E37ED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78587F3" w14:textId="77777777" w:rsidR="00E37EDE" w:rsidRPr="00461ECB" w:rsidRDefault="00E37EDE">
            <w:pPr>
              <w:pStyle w:val="Heading6"/>
              <w:spacing w:line="240" w:lineRule="auto"/>
              <w:ind w:left="728" w:right="1" w:hanging="68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18BD509E" w14:textId="77777777" w:rsidR="00E37EDE" w:rsidRPr="00461ECB" w:rsidRDefault="00E37ED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CA80FC" w14:textId="77777777" w:rsidR="00E37EDE" w:rsidRPr="00461ECB" w:rsidRDefault="00E37ED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40C3173E" w14:textId="77777777" w:rsidR="00E37EDE" w:rsidRPr="00461ECB" w:rsidRDefault="00E37ED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175F7B3F" w14:textId="77777777" w:rsidR="00E37EDE" w:rsidRPr="00461ECB" w:rsidRDefault="00E37ED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4507CB92" w14:textId="77777777" w:rsidR="00E37EDE" w:rsidRPr="00461ECB" w:rsidRDefault="00E37ED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71975E8" w14:textId="77777777" w:rsidR="00E37EDE" w:rsidRPr="00461ECB" w:rsidRDefault="00E37ED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B16BD" w:rsidRPr="00461ECB" w14:paraId="13886A19" w14:textId="77777777" w:rsidTr="00D43717">
        <w:trPr>
          <w:trHeight w:val="20"/>
        </w:trPr>
        <w:tc>
          <w:tcPr>
            <w:tcW w:w="2967" w:type="dxa"/>
          </w:tcPr>
          <w:p w14:paraId="071B6F55" w14:textId="77777777" w:rsidR="000B16BD" w:rsidRPr="00461ECB" w:rsidRDefault="000B16BD" w:rsidP="000B16BD">
            <w:pPr>
              <w:pStyle w:val="Heading6"/>
              <w:spacing w:line="240" w:lineRule="auto"/>
              <w:ind w:right="1" w:firstLine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ที่ดินและส่วนปรับปรุงที่ดิน</w:t>
            </w:r>
          </w:p>
        </w:tc>
        <w:tc>
          <w:tcPr>
            <w:tcW w:w="1169" w:type="dxa"/>
          </w:tcPr>
          <w:p w14:paraId="428ACA40" w14:textId="6D7E9813" w:rsidR="000B16BD" w:rsidRPr="00461ECB" w:rsidRDefault="003273DB" w:rsidP="004F5F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0C618F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86" w:type="dxa"/>
          </w:tcPr>
          <w:p w14:paraId="617DBFD5" w14:textId="77777777" w:rsidR="000B16BD" w:rsidRPr="00461ECB" w:rsidRDefault="000B16BD" w:rsidP="000B16B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0352C44" w14:textId="75E7B9E1" w:rsidR="000B16BD" w:rsidRPr="00461ECB" w:rsidRDefault="00043716" w:rsidP="00043716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02EFF709" w14:textId="77777777" w:rsidR="000B16BD" w:rsidRPr="00461ECB" w:rsidRDefault="000B16BD" w:rsidP="00043716">
            <w:pPr>
              <w:tabs>
                <w:tab w:val="clear" w:pos="454"/>
                <w:tab w:val="clear" w:pos="680"/>
                <w:tab w:val="clear" w:pos="907"/>
                <w:tab w:val="decimal" w:pos="54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AE4CEF0" w14:textId="55D2EBF7" w:rsidR="000B16BD" w:rsidRPr="00461ECB" w:rsidRDefault="00043716" w:rsidP="00043716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46E3AFA5" w14:textId="77777777" w:rsidR="000B16BD" w:rsidRPr="00461ECB" w:rsidRDefault="000B16BD" w:rsidP="00043716">
            <w:pPr>
              <w:tabs>
                <w:tab w:val="clear" w:pos="454"/>
                <w:tab w:val="decimal" w:pos="543"/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27D63159" w14:textId="625203AF" w:rsidR="000B16BD" w:rsidRPr="00461ECB" w:rsidRDefault="00043716" w:rsidP="002F4D4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5F2FE617" w14:textId="77777777" w:rsidR="000B16BD" w:rsidRPr="00461ECB" w:rsidRDefault="000B16BD" w:rsidP="000B16BD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B9AFA7D" w14:textId="1C05BFD7" w:rsidR="000B16BD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0B16BD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</w:tr>
      <w:tr w:rsidR="00043716" w:rsidRPr="00461ECB" w14:paraId="5F8E3A5C" w14:textId="77777777" w:rsidTr="00D43717">
        <w:trPr>
          <w:trHeight w:val="20"/>
        </w:trPr>
        <w:tc>
          <w:tcPr>
            <w:tcW w:w="2967" w:type="dxa"/>
          </w:tcPr>
          <w:p w14:paraId="735B0F01" w14:textId="77777777" w:rsidR="00043716" w:rsidRPr="00461ECB" w:rsidRDefault="00043716" w:rsidP="0004371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อาคาร</w:t>
            </w:r>
          </w:p>
        </w:tc>
        <w:tc>
          <w:tcPr>
            <w:tcW w:w="1169" w:type="dxa"/>
          </w:tcPr>
          <w:p w14:paraId="075B95F9" w14:textId="00BBC8EC" w:rsidR="00043716" w:rsidRPr="00461ECB" w:rsidRDefault="003273DB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043716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86" w:type="dxa"/>
          </w:tcPr>
          <w:p w14:paraId="5F9527A1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81E31D6" w14:textId="241901D6" w:rsidR="00043716" w:rsidRPr="00461ECB" w:rsidRDefault="00043716" w:rsidP="002F4D4A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396AE397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4A9F3A4" w14:textId="0C193D55" w:rsidR="00043716" w:rsidRPr="00461ECB" w:rsidRDefault="00043716" w:rsidP="004F5FB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16F4C7FA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47A87CCA" w14:textId="544BB1BE" w:rsidR="00043716" w:rsidRPr="00461ECB" w:rsidRDefault="002F4D4A" w:rsidP="002F4D4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25C8295A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AE71E9E" w14:textId="5F8161D7" w:rsidR="00043716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043716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282</w:t>
            </w:r>
          </w:p>
        </w:tc>
      </w:tr>
      <w:tr w:rsidR="00043716" w:rsidRPr="00461ECB" w14:paraId="7A5C9C32" w14:textId="77777777" w:rsidTr="00D43717">
        <w:trPr>
          <w:trHeight w:val="20"/>
        </w:trPr>
        <w:tc>
          <w:tcPr>
            <w:tcW w:w="2967" w:type="dxa"/>
          </w:tcPr>
          <w:p w14:paraId="6E61C6A4" w14:textId="77777777" w:rsidR="00043716" w:rsidRPr="00461ECB" w:rsidRDefault="00043716" w:rsidP="0004371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ส่วนปรับปรุงอาคารเช่า</w:t>
            </w:r>
          </w:p>
        </w:tc>
        <w:tc>
          <w:tcPr>
            <w:tcW w:w="1169" w:type="dxa"/>
          </w:tcPr>
          <w:p w14:paraId="380E7F02" w14:textId="01376B16" w:rsidR="00043716" w:rsidRPr="00461ECB" w:rsidRDefault="003273DB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43716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172</w:t>
            </w:r>
            <w:r w:rsidR="00043716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195</w:t>
            </w:r>
          </w:p>
        </w:tc>
        <w:tc>
          <w:tcPr>
            <w:tcW w:w="86" w:type="dxa"/>
          </w:tcPr>
          <w:p w14:paraId="1F2B4C44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B198CB1" w14:textId="046FA614" w:rsidR="00043716" w:rsidRPr="00461ECB" w:rsidRDefault="003273DB" w:rsidP="004F5FB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  <w:r w:rsidR="001B0F3F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240</w:t>
            </w:r>
          </w:p>
        </w:tc>
        <w:tc>
          <w:tcPr>
            <w:tcW w:w="86" w:type="dxa"/>
          </w:tcPr>
          <w:p w14:paraId="7E3740C8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BD3ABC" w14:textId="3CAABF0C" w:rsidR="00043716" w:rsidRPr="00461ECB" w:rsidRDefault="001B0F3F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835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7E82FE5B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0264F4E1" w14:textId="49ED418D" w:rsidR="00043716" w:rsidRPr="00461ECB" w:rsidRDefault="003273DB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F4D4A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240</w:t>
            </w:r>
          </w:p>
        </w:tc>
        <w:tc>
          <w:tcPr>
            <w:tcW w:w="86" w:type="dxa"/>
          </w:tcPr>
          <w:p w14:paraId="76130D1D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3EB0646" w14:textId="505DA50C" w:rsidR="00043716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43716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183</w:t>
            </w:r>
            <w:r w:rsidR="00043716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840</w:t>
            </w:r>
          </w:p>
        </w:tc>
      </w:tr>
      <w:tr w:rsidR="00043716" w:rsidRPr="00461ECB" w14:paraId="6D3B9868" w14:textId="77777777" w:rsidTr="00D43717">
        <w:trPr>
          <w:trHeight w:val="20"/>
        </w:trPr>
        <w:tc>
          <w:tcPr>
            <w:tcW w:w="2967" w:type="dxa"/>
          </w:tcPr>
          <w:p w14:paraId="4DE1122A" w14:textId="77777777" w:rsidR="00043716" w:rsidRPr="00461ECB" w:rsidRDefault="00043716" w:rsidP="0004371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เครื่องจักรและอุปกรณ์โรงงาน</w:t>
            </w:r>
          </w:p>
        </w:tc>
        <w:tc>
          <w:tcPr>
            <w:tcW w:w="1169" w:type="dxa"/>
          </w:tcPr>
          <w:p w14:paraId="4E82B398" w14:textId="72821B49" w:rsidR="00043716" w:rsidRPr="00461ECB" w:rsidRDefault="003273DB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043716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</w:p>
        </w:tc>
        <w:tc>
          <w:tcPr>
            <w:tcW w:w="86" w:type="dxa"/>
          </w:tcPr>
          <w:p w14:paraId="07309C00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EDD4DF1" w14:textId="096614D8" w:rsidR="00043716" w:rsidRPr="00461ECB" w:rsidRDefault="003273DB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690</w:t>
            </w:r>
          </w:p>
        </w:tc>
        <w:tc>
          <w:tcPr>
            <w:tcW w:w="86" w:type="dxa"/>
          </w:tcPr>
          <w:p w14:paraId="3B03FB41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2CACB40" w14:textId="17ED97DC" w:rsidR="00043716" w:rsidRPr="00461ECB" w:rsidRDefault="001B0F3F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148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58E41989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41B47AF4" w14:textId="540BA194" w:rsidR="00043716" w:rsidRPr="00461ECB" w:rsidRDefault="003273DB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A75229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86" w:type="dxa"/>
          </w:tcPr>
          <w:p w14:paraId="43DDC8D8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E6ED705" w14:textId="0E089F33" w:rsidR="00043716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043716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216</w:t>
            </w:r>
          </w:p>
        </w:tc>
      </w:tr>
      <w:tr w:rsidR="002F4D4A" w:rsidRPr="00461ECB" w14:paraId="6A9AB37F" w14:textId="77777777" w:rsidTr="00D43717">
        <w:trPr>
          <w:trHeight w:val="20"/>
        </w:trPr>
        <w:tc>
          <w:tcPr>
            <w:tcW w:w="2967" w:type="dxa"/>
          </w:tcPr>
          <w:p w14:paraId="2252B376" w14:textId="0238C60E" w:rsidR="002F4D4A" w:rsidRPr="00461ECB" w:rsidRDefault="002F4D4A" w:rsidP="002F4D4A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เครื่องมือ เครื่องใช้ และอุปกรณ์ใช้ในการดำเนินงาน</w:t>
            </w:r>
          </w:p>
        </w:tc>
        <w:tc>
          <w:tcPr>
            <w:tcW w:w="1169" w:type="dxa"/>
          </w:tcPr>
          <w:p w14:paraId="2D03B179" w14:textId="77777777" w:rsidR="002F4D4A" w:rsidRPr="00461ECB" w:rsidRDefault="002F4D4A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BB7C13" w14:textId="790306FE" w:rsidR="002F4D4A" w:rsidRPr="00461ECB" w:rsidRDefault="003273DB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199</w:t>
            </w:r>
            <w:r w:rsidR="002F4D4A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734</w:t>
            </w:r>
          </w:p>
        </w:tc>
        <w:tc>
          <w:tcPr>
            <w:tcW w:w="86" w:type="dxa"/>
          </w:tcPr>
          <w:p w14:paraId="0893C650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D086564" w14:textId="77777777" w:rsidR="002F4D4A" w:rsidRPr="00461ECB" w:rsidRDefault="002F4D4A" w:rsidP="002F4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2BA3A3" w14:textId="28225143" w:rsidR="002F4D4A" w:rsidRPr="00461ECB" w:rsidRDefault="003273DB" w:rsidP="002F4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="002F4D4A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577</w:t>
            </w:r>
          </w:p>
        </w:tc>
        <w:tc>
          <w:tcPr>
            <w:tcW w:w="86" w:type="dxa"/>
          </w:tcPr>
          <w:p w14:paraId="2D315D03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AD81670" w14:textId="77777777" w:rsidR="002F4D4A" w:rsidRPr="00461ECB" w:rsidRDefault="002F4D4A" w:rsidP="002F4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CA09CA" w14:textId="4A0A7DCB" w:rsidR="002F4D4A" w:rsidRPr="00461ECB" w:rsidRDefault="002F4D4A" w:rsidP="002F4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139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36E67216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442266D3" w14:textId="77777777" w:rsidR="002F4D4A" w:rsidRPr="00461ECB" w:rsidRDefault="002F4D4A" w:rsidP="002F4D4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37874" w14:textId="4EE1B67B" w:rsidR="002F4D4A" w:rsidRPr="00461ECB" w:rsidRDefault="002F4D4A" w:rsidP="002F4D4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1D20D867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F6A0DCC" w14:textId="77777777" w:rsidR="00B76A47" w:rsidRPr="00461ECB" w:rsidRDefault="00B76A47" w:rsidP="002F4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1AAE3A" w14:textId="0A8D176F" w:rsidR="002F4D4A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</w:t>
            </w:r>
            <w:r w:rsidR="002F4D4A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172</w:t>
            </w:r>
          </w:p>
        </w:tc>
      </w:tr>
      <w:tr w:rsidR="002F4D4A" w:rsidRPr="00461ECB" w14:paraId="4130D43C" w14:textId="77777777" w:rsidTr="00D43717">
        <w:trPr>
          <w:trHeight w:val="20"/>
        </w:trPr>
        <w:tc>
          <w:tcPr>
            <w:tcW w:w="2967" w:type="dxa"/>
          </w:tcPr>
          <w:p w14:paraId="4BE4F377" w14:textId="77777777" w:rsidR="002F4D4A" w:rsidRPr="00461ECB" w:rsidRDefault="002F4D4A" w:rsidP="002F4D4A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เครื่องตกแต่ง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  <w:t xml:space="preserve"> 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ติดตั้งและอุปกรณ์สำนักงาน</w:t>
            </w:r>
          </w:p>
        </w:tc>
        <w:tc>
          <w:tcPr>
            <w:tcW w:w="1169" w:type="dxa"/>
          </w:tcPr>
          <w:p w14:paraId="376B37E1" w14:textId="77777777" w:rsidR="00D43717" w:rsidRDefault="00D43717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5CFE63" w14:textId="6B9DD55B" w:rsidR="002F4D4A" w:rsidRPr="00461ECB" w:rsidRDefault="003273DB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  <w:r w:rsidR="002F4D4A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672</w:t>
            </w:r>
          </w:p>
        </w:tc>
        <w:tc>
          <w:tcPr>
            <w:tcW w:w="86" w:type="dxa"/>
          </w:tcPr>
          <w:p w14:paraId="6F97F3DA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385BAAB" w14:textId="77777777" w:rsidR="00D43717" w:rsidRDefault="00D43717" w:rsidP="002F4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72F4DF" w14:textId="62F40CBE" w:rsidR="002F4D4A" w:rsidRPr="00461ECB" w:rsidRDefault="003273DB" w:rsidP="002F4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="002F4D4A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524</w:t>
            </w:r>
          </w:p>
        </w:tc>
        <w:tc>
          <w:tcPr>
            <w:tcW w:w="86" w:type="dxa"/>
          </w:tcPr>
          <w:p w14:paraId="5C28E075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25BAF13" w14:textId="77777777" w:rsidR="00D43717" w:rsidRDefault="00D43717" w:rsidP="002F4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37D35A" w14:textId="58376F41" w:rsidR="002F4D4A" w:rsidRPr="00461ECB" w:rsidRDefault="002F4D4A" w:rsidP="002F4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679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23B3FE49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1E9825C9" w14:textId="77777777" w:rsidR="00D43717" w:rsidRDefault="00D43717" w:rsidP="002F4D4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2F0126" w14:textId="76CF73D5" w:rsidR="002F4D4A" w:rsidRPr="00461ECB" w:rsidRDefault="002F4D4A" w:rsidP="002F4D4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654BE558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ABC987F" w14:textId="77777777" w:rsidR="00D43717" w:rsidRDefault="00D43717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AA594E" w14:textId="0E41348E" w:rsidR="002F4D4A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155</w:t>
            </w:r>
            <w:r w:rsidR="002F4D4A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517</w:t>
            </w:r>
          </w:p>
        </w:tc>
      </w:tr>
      <w:tr w:rsidR="002F4D4A" w:rsidRPr="00461ECB" w14:paraId="6D3195F6" w14:textId="77777777" w:rsidTr="00D43717">
        <w:trPr>
          <w:trHeight w:val="270"/>
        </w:trPr>
        <w:tc>
          <w:tcPr>
            <w:tcW w:w="2967" w:type="dxa"/>
          </w:tcPr>
          <w:p w14:paraId="094AE5E8" w14:textId="77777777" w:rsidR="002F4D4A" w:rsidRPr="00461ECB" w:rsidRDefault="002F4D4A" w:rsidP="002F4D4A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169" w:type="dxa"/>
          </w:tcPr>
          <w:p w14:paraId="19629C2C" w14:textId="203CB1A3" w:rsidR="002F4D4A" w:rsidRPr="00461ECB" w:rsidRDefault="003273DB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2F4D4A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460</w:t>
            </w:r>
          </w:p>
        </w:tc>
        <w:tc>
          <w:tcPr>
            <w:tcW w:w="86" w:type="dxa"/>
          </w:tcPr>
          <w:p w14:paraId="770E01DF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F6AC98F" w14:textId="762996E4" w:rsidR="002F4D4A" w:rsidRPr="00461ECB" w:rsidRDefault="003273DB" w:rsidP="002F4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86" w:type="dxa"/>
          </w:tcPr>
          <w:p w14:paraId="6EC37566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B7BAD09" w14:textId="6EE478F4" w:rsidR="002F4D4A" w:rsidRPr="00461ECB" w:rsidRDefault="002F4D4A" w:rsidP="002F4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32AA0A29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4054A335" w14:textId="071504BB" w:rsidR="002F4D4A" w:rsidRPr="00461ECB" w:rsidRDefault="002F4D4A" w:rsidP="002F4D4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0A05F9B4" w14:textId="77777777" w:rsidR="002F4D4A" w:rsidRPr="00461ECB" w:rsidRDefault="002F4D4A" w:rsidP="002F4D4A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24932E1" w14:textId="51A8AE1C" w:rsidR="002F4D4A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2F4D4A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491</w:t>
            </w:r>
          </w:p>
        </w:tc>
      </w:tr>
      <w:tr w:rsidR="00043716" w:rsidRPr="00461ECB" w14:paraId="1594003D" w14:textId="77777777" w:rsidTr="00D43717">
        <w:trPr>
          <w:trHeight w:val="20"/>
        </w:trPr>
        <w:tc>
          <w:tcPr>
            <w:tcW w:w="2967" w:type="dxa"/>
          </w:tcPr>
          <w:p w14:paraId="2252EF5C" w14:textId="77777777" w:rsidR="00043716" w:rsidRPr="00461ECB" w:rsidRDefault="00043716" w:rsidP="0004371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รวมราคาทุน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2B572F6" w14:textId="6FFB9E1D" w:rsidR="00043716" w:rsidRPr="00461ECB" w:rsidRDefault="003273DB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6526B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609</w:t>
            </w:r>
            <w:r w:rsidR="0096526B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455</w:t>
            </w:r>
          </w:p>
        </w:tc>
        <w:tc>
          <w:tcPr>
            <w:tcW w:w="86" w:type="dxa"/>
          </w:tcPr>
          <w:p w14:paraId="66083FB3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580AB4A" w14:textId="2BBCE37E" w:rsidR="00043716" w:rsidRPr="00461ECB" w:rsidRDefault="003273DB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124</w:t>
            </w:r>
            <w:r w:rsidR="006D3C50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542</w:t>
            </w:r>
          </w:p>
        </w:tc>
        <w:tc>
          <w:tcPr>
            <w:tcW w:w="86" w:type="dxa"/>
          </w:tcPr>
          <w:p w14:paraId="143819FD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4749CC29" w14:textId="12936ED3" w:rsidR="00043716" w:rsidRPr="00461ECB" w:rsidRDefault="001F4DD1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121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752A2525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6CDFFDFD" w14:textId="5A4C535F" w:rsidR="00043716" w:rsidRPr="00461ECB" w:rsidRDefault="003273DB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1F4DD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140</w:t>
            </w:r>
          </w:p>
        </w:tc>
        <w:tc>
          <w:tcPr>
            <w:tcW w:w="86" w:type="dxa"/>
          </w:tcPr>
          <w:p w14:paraId="681FD55C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8490D67" w14:textId="4528B98E" w:rsidR="00043716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AE329D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615</w:t>
            </w:r>
            <w:r w:rsidR="00AE329D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818</w:t>
            </w:r>
          </w:p>
        </w:tc>
      </w:tr>
      <w:tr w:rsidR="00043716" w:rsidRPr="00461ECB" w14:paraId="6C6B9952" w14:textId="77777777" w:rsidTr="00D43717">
        <w:trPr>
          <w:trHeight w:val="20"/>
        </w:trPr>
        <w:tc>
          <w:tcPr>
            <w:tcW w:w="2967" w:type="dxa"/>
          </w:tcPr>
          <w:p w14:paraId="69D9D323" w14:textId="77777777" w:rsidR="00043716" w:rsidRPr="00461ECB" w:rsidRDefault="00043716" w:rsidP="00043716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85E1A5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7F2E6169" w14:textId="77777777" w:rsidR="00043716" w:rsidRPr="00461ECB" w:rsidRDefault="00043716" w:rsidP="00043716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15BFD9E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311D75A2" w14:textId="77777777" w:rsidR="00043716" w:rsidRPr="00461ECB" w:rsidRDefault="00043716" w:rsidP="00043716">
            <w:pPr>
              <w:spacing w:line="240" w:lineRule="auto"/>
              <w:ind w:left="734" w:hanging="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2369C85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141F7DE6" w14:textId="77777777" w:rsidR="00043716" w:rsidRPr="00461ECB" w:rsidRDefault="00043716" w:rsidP="00043716">
            <w:pPr>
              <w:spacing w:line="240" w:lineRule="auto"/>
              <w:ind w:left="734" w:hanging="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172DA365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4CE20E11" w14:textId="77777777" w:rsidR="00043716" w:rsidRPr="00461ECB" w:rsidRDefault="00043716" w:rsidP="00043716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7427ABE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716" w:rsidRPr="00461ECB" w14:paraId="5C02096F" w14:textId="77777777" w:rsidTr="00D43717">
        <w:trPr>
          <w:trHeight w:val="20"/>
        </w:trPr>
        <w:tc>
          <w:tcPr>
            <w:tcW w:w="2967" w:type="dxa"/>
          </w:tcPr>
          <w:p w14:paraId="76E5D7DF" w14:textId="77777777" w:rsidR="00043716" w:rsidRPr="00461ECB" w:rsidRDefault="00043716" w:rsidP="0004371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6"/>
                <w:szCs w:val="26"/>
                <w:u w:val="none"/>
                <w:cs/>
              </w:rPr>
              <w:t>ค่าเสื่อมราคาสะสม</w:t>
            </w:r>
            <w:r w:rsidRPr="00461ECB">
              <w:rPr>
                <w:rFonts w:asciiTheme="majorBidi" w:hAnsiTheme="majorBidi" w:cstheme="majorBidi"/>
                <w:color w:val="000000"/>
                <w:sz w:val="26"/>
                <w:szCs w:val="26"/>
                <w:u w:val="none"/>
              </w:rPr>
              <w:t xml:space="preserve"> </w:t>
            </w:r>
          </w:p>
        </w:tc>
        <w:tc>
          <w:tcPr>
            <w:tcW w:w="1169" w:type="dxa"/>
          </w:tcPr>
          <w:p w14:paraId="6A97743B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4F52DCC4" w14:textId="77777777" w:rsidR="00043716" w:rsidRPr="00461ECB" w:rsidRDefault="00043716" w:rsidP="0004371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8EC232B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560E0BE6" w14:textId="77777777" w:rsidR="00043716" w:rsidRPr="00461ECB" w:rsidRDefault="00043716" w:rsidP="0004371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3EB6A3E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2957B7BF" w14:textId="77777777" w:rsidR="00043716" w:rsidRPr="00461ECB" w:rsidRDefault="00043716" w:rsidP="0004371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2530F188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61AEAB65" w14:textId="77777777" w:rsidR="00043716" w:rsidRPr="00461ECB" w:rsidRDefault="00043716" w:rsidP="0004371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4F23C5A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7863" w:rsidRPr="00461ECB" w14:paraId="485CFDD3" w14:textId="77777777" w:rsidTr="00D43717">
        <w:trPr>
          <w:trHeight w:val="20"/>
        </w:trPr>
        <w:tc>
          <w:tcPr>
            <w:tcW w:w="2967" w:type="dxa"/>
          </w:tcPr>
          <w:p w14:paraId="57ECE9A3" w14:textId="77777777" w:rsidR="00557863" w:rsidRPr="00461ECB" w:rsidRDefault="00557863" w:rsidP="00557863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อาคาร</w:t>
            </w:r>
          </w:p>
        </w:tc>
        <w:tc>
          <w:tcPr>
            <w:tcW w:w="1169" w:type="dxa"/>
          </w:tcPr>
          <w:p w14:paraId="36CBF2B9" w14:textId="7220C44C" w:rsidR="00557863" w:rsidRPr="00461ECB" w:rsidRDefault="00860EC7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050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492B7B3F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4240A23" w14:textId="181646A1" w:rsidR="00557863" w:rsidRPr="00461ECB" w:rsidRDefault="00660AFF" w:rsidP="00D200B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535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15A5A9EC" w14:textId="77777777" w:rsidR="00557863" w:rsidRPr="00461ECB" w:rsidRDefault="00557863" w:rsidP="00CB0B21">
            <w:pPr>
              <w:tabs>
                <w:tab w:val="clear" w:pos="907"/>
                <w:tab w:val="decimal" w:pos="71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</w:tcPr>
          <w:p w14:paraId="0F7487F9" w14:textId="6B7ABEC4" w:rsidR="00557863" w:rsidRPr="00461ECB" w:rsidRDefault="003273DB" w:rsidP="008E6BE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86" w:type="dxa"/>
          </w:tcPr>
          <w:p w14:paraId="049108A5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4B05435C" w14:textId="0074581D" w:rsidR="00557863" w:rsidRPr="00461ECB" w:rsidRDefault="00557863" w:rsidP="00A855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23F5FAB6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E9FED3D" w14:textId="6AF1D109" w:rsidR="00557863" w:rsidRPr="00461ECB" w:rsidRDefault="00660AFF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578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44CC0" w:rsidRPr="00461ECB" w14:paraId="15ABE12E" w14:textId="77777777" w:rsidTr="00D43717">
        <w:trPr>
          <w:trHeight w:val="20"/>
        </w:trPr>
        <w:tc>
          <w:tcPr>
            <w:tcW w:w="2967" w:type="dxa"/>
          </w:tcPr>
          <w:p w14:paraId="32825820" w14:textId="77777777" w:rsidR="00144CC0" w:rsidRPr="00461ECB" w:rsidRDefault="00144CC0" w:rsidP="00144CC0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ส่วนปรับปรุงอาคารเช่า</w:t>
            </w:r>
          </w:p>
        </w:tc>
        <w:tc>
          <w:tcPr>
            <w:tcW w:w="1169" w:type="dxa"/>
          </w:tcPr>
          <w:p w14:paraId="4D7BA09C" w14:textId="11656819" w:rsidR="00144CC0" w:rsidRPr="00461ECB" w:rsidRDefault="00860EC7" w:rsidP="00144C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811</w:t>
            </w:r>
            <w:r w:rsidR="00CB0B2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935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1ACD6A79" w14:textId="77777777" w:rsidR="00144CC0" w:rsidRPr="00461ECB" w:rsidRDefault="00144CC0" w:rsidP="00144CC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57A69B7" w14:textId="10538FEF" w:rsidR="00144CC0" w:rsidRPr="00461ECB" w:rsidRDefault="00660AFF" w:rsidP="00144CC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114</w:t>
            </w:r>
            <w:r w:rsidR="00407044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465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54366F71" w14:textId="77777777" w:rsidR="00144CC0" w:rsidRPr="00461ECB" w:rsidRDefault="00144CC0" w:rsidP="00144CC0">
            <w:pPr>
              <w:tabs>
                <w:tab w:val="clear" w:pos="907"/>
                <w:tab w:val="decimal" w:pos="715"/>
                <w:tab w:val="decimal" w:pos="813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</w:tcPr>
          <w:p w14:paraId="475E1359" w14:textId="02009402" w:rsidR="00144CC0" w:rsidRPr="00461ECB" w:rsidRDefault="003273DB" w:rsidP="008E6BE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  <w:r w:rsidR="008E6BE9" w:rsidRPr="00055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394</w:t>
            </w:r>
          </w:p>
        </w:tc>
        <w:tc>
          <w:tcPr>
            <w:tcW w:w="86" w:type="dxa"/>
          </w:tcPr>
          <w:p w14:paraId="7F191A3D" w14:textId="77777777" w:rsidR="00144CC0" w:rsidRPr="00461ECB" w:rsidRDefault="00144CC0" w:rsidP="00144CC0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01109F5C" w14:textId="7D18BFB5" w:rsidR="00144CC0" w:rsidRPr="00461ECB" w:rsidRDefault="00144CC0" w:rsidP="00A855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75BE3003" w14:textId="77777777" w:rsidR="00144CC0" w:rsidRPr="00461ECB" w:rsidRDefault="00144CC0" w:rsidP="00144CC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C44C7A6" w14:textId="1CF50FE3" w:rsidR="00144CC0" w:rsidRPr="00461ECB" w:rsidRDefault="00660AFF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055C3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868</w:t>
            </w:r>
            <w:r w:rsidR="00D82C54" w:rsidRPr="00055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006</w:t>
            </w:r>
            <w:r w:rsidR="00D82C54" w:rsidRPr="00055C3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44CC0" w:rsidRPr="00461ECB" w14:paraId="61A0284D" w14:textId="77777777" w:rsidTr="00D43717">
        <w:trPr>
          <w:trHeight w:val="20"/>
        </w:trPr>
        <w:tc>
          <w:tcPr>
            <w:tcW w:w="2967" w:type="dxa"/>
          </w:tcPr>
          <w:p w14:paraId="7DEA6C30" w14:textId="77777777" w:rsidR="00144CC0" w:rsidRPr="00461ECB" w:rsidRDefault="00144CC0" w:rsidP="00144CC0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เครื่องจักรและอุปกรณ์โรงงาน</w:t>
            </w:r>
          </w:p>
        </w:tc>
        <w:tc>
          <w:tcPr>
            <w:tcW w:w="1169" w:type="dxa"/>
          </w:tcPr>
          <w:p w14:paraId="25455C69" w14:textId="4AC4B6B3" w:rsidR="00144CC0" w:rsidRPr="00461ECB" w:rsidRDefault="00860EC7" w:rsidP="00144CC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CB0B2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598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70F6DC11" w14:textId="77777777" w:rsidR="00144CC0" w:rsidRPr="00461ECB" w:rsidRDefault="00144CC0" w:rsidP="00144CC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96573A8" w14:textId="6231F471" w:rsidR="00144CC0" w:rsidRPr="00461ECB" w:rsidRDefault="00660AFF" w:rsidP="00144CC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407044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080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5412DB0F" w14:textId="77777777" w:rsidR="00144CC0" w:rsidRPr="00461ECB" w:rsidRDefault="00144CC0" w:rsidP="00144CC0">
            <w:pPr>
              <w:tabs>
                <w:tab w:val="clear" w:pos="907"/>
                <w:tab w:val="decimal" w:pos="715"/>
                <w:tab w:val="decimal" w:pos="813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</w:tcPr>
          <w:p w14:paraId="726A9EEB" w14:textId="7F92DFCC" w:rsidR="00144CC0" w:rsidRPr="00461ECB" w:rsidRDefault="003273DB" w:rsidP="008E6BE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86" w:type="dxa"/>
          </w:tcPr>
          <w:p w14:paraId="7F5FA0B8" w14:textId="77777777" w:rsidR="00144CC0" w:rsidRPr="00461ECB" w:rsidRDefault="00144CC0" w:rsidP="00144CC0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12A59CB8" w14:textId="397F7013" w:rsidR="00144CC0" w:rsidRPr="00461ECB" w:rsidRDefault="00144CC0" w:rsidP="00A855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767A0BA4" w14:textId="77777777" w:rsidR="00144CC0" w:rsidRPr="00461ECB" w:rsidRDefault="00144CC0" w:rsidP="00144CC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31D99C0" w14:textId="0437DD35" w:rsidR="00144CC0" w:rsidRPr="00461ECB" w:rsidRDefault="00660AFF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8E6BE9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573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57863" w:rsidRPr="00461ECB" w14:paraId="3952D9E3" w14:textId="77777777" w:rsidTr="00D43717">
        <w:trPr>
          <w:trHeight w:val="20"/>
        </w:trPr>
        <w:tc>
          <w:tcPr>
            <w:tcW w:w="2967" w:type="dxa"/>
          </w:tcPr>
          <w:p w14:paraId="5836EBBC" w14:textId="05974BF7" w:rsidR="00557863" w:rsidRPr="00461ECB" w:rsidRDefault="00557863" w:rsidP="00557863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เครื่องมือ เครื่องใช้ และอุปกรณ์ใช้ในการดำเนินงาน</w:t>
            </w:r>
          </w:p>
        </w:tc>
        <w:tc>
          <w:tcPr>
            <w:tcW w:w="1169" w:type="dxa"/>
          </w:tcPr>
          <w:p w14:paraId="7158521A" w14:textId="5855A09B" w:rsidR="00B76A47" w:rsidRPr="00461ECB" w:rsidRDefault="00B76A47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DFE7C5D" w14:textId="73B548B7" w:rsidR="00557863" w:rsidRPr="00461ECB" w:rsidRDefault="00860EC7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127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321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36F5D94C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54D55F0" w14:textId="77777777" w:rsidR="00B76A47" w:rsidRPr="00461ECB" w:rsidRDefault="00B76A47" w:rsidP="00D200B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9E0677" w14:textId="6BB06316" w:rsidR="00557863" w:rsidRPr="00461ECB" w:rsidRDefault="00660AFF" w:rsidP="00D200B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801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196AAC25" w14:textId="77777777" w:rsidR="00557863" w:rsidRPr="00461ECB" w:rsidRDefault="00557863" w:rsidP="00D200BF">
            <w:pPr>
              <w:tabs>
                <w:tab w:val="clear" w:pos="907"/>
                <w:tab w:val="decimal" w:pos="715"/>
                <w:tab w:val="decimal" w:pos="813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</w:tcPr>
          <w:p w14:paraId="542CAFB9" w14:textId="77777777" w:rsidR="00B76A47" w:rsidRPr="00461ECB" w:rsidRDefault="00B76A47" w:rsidP="008E6BE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5AC1AA" w14:textId="158BB157" w:rsidR="00557863" w:rsidRPr="00461ECB" w:rsidRDefault="003273DB" w:rsidP="008E6BE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719</w:t>
            </w:r>
          </w:p>
        </w:tc>
        <w:tc>
          <w:tcPr>
            <w:tcW w:w="86" w:type="dxa"/>
          </w:tcPr>
          <w:p w14:paraId="30C44F68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2672EEAD" w14:textId="77777777" w:rsidR="00B76A47" w:rsidRPr="00461ECB" w:rsidRDefault="00B76A47" w:rsidP="00A855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27088B" w14:textId="515E370E" w:rsidR="00557863" w:rsidRPr="00461ECB" w:rsidRDefault="00557863" w:rsidP="00A855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527FAC70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235AA0F" w14:textId="77777777" w:rsidR="00B76A47" w:rsidRPr="00461ECB" w:rsidRDefault="00B76A47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072CEB" w14:textId="458C7CEE" w:rsidR="00557863" w:rsidRPr="00461ECB" w:rsidRDefault="00660AFF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134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403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57863" w:rsidRPr="00461ECB" w14:paraId="06DC37D0" w14:textId="77777777" w:rsidTr="00D43717">
        <w:trPr>
          <w:trHeight w:val="20"/>
        </w:trPr>
        <w:tc>
          <w:tcPr>
            <w:tcW w:w="2967" w:type="dxa"/>
          </w:tcPr>
          <w:p w14:paraId="3A7D9AE1" w14:textId="77777777" w:rsidR="00557863" w:rsidRPr="00461ECB" w:rsidRDefault="00557863" w:rsidP="00557863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เครื่องตกแต่ง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  <w:t xml:space="preserve"> 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ติดตั้งและอุปกรณ์สำนักงาน</w:t>
            </w:r>
          </w:p>
        </w:tc>
        <w:tc>
          <w:tcPr>
            <w:tcW w:w="1169" w:type="dxa"/>
          </w:tcPr>
          <w:p w14:paraId="1A9F353B" w14:textId="77777777" w:rsidR="00D43717" w:rsidRDefault="00D43717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AB732A" w14:textId="61E68CE2" w:rsidR="00557863" w:rsidRPr="00461ECB" w:rsidRDefault="00860EC7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111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592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6F6E12C2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4778F17" w14:textId="77777777" w:rsidR="00D43717" w:rsidRDefault="00D43717" w:rsidP="00D200B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D28A18" w14:textId="6A1ECD89" w:rsidR="00557863" w:rsidRPr="00461ECB" w:rsidRDefault="00660AFF" w:rsidP="00D200B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197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6408B107" w14:textId="77777777" w:rsidR="00557863" w:rsidRPr="00461ECB" w:rsidRDefault="00557863" w:rsidP="00D200BF">
            <w:pPr>
              <w:tabs>
                <w:tab w:val="clear" w:pos="907"/>
                <w:tab w:val="decimal" w:pos="715"/>
                <w:tab w:val="decimal" w:pos="813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</w:tcPr>
          <w:p w14:paraId="6E6A647F" w14:textId="77777777" w:rsidR="00D43717" w:rsidRDefault="00D43717" w:rsidP="008E6BE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7C528D" w14:textId="7CB1DFF1" w:rsidR="00557863" w:rsidRPr="00461ECB" w:rsidRDefault="003273DB" w:rsidP="008E6BE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837</w:t>
            </w:r>
          </w:p>
        </w:tc>
        <w:tc>
          <w:tcPr>
            <w:tcW w:w="86" w:type="dxa"/>
          </w:tcPr>
          <w:p w14:paraId="0877D27A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0BE839CB" w14:textId="77777777" w:rsidR="00D43717" w:rsidRDefault="00D43717" w:rsidP="00A855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D25155" w14:textId="223B2D7A" w:rsidR="00557863" w:rsidRPr="00461ECB" w:rsidRDefault="00557863" w:rsidP="00A855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5A8720DD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322531B" w14:textId="77777777" w:rsidR="00D43717" w:rsidRDefault="00D43717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04A936" w14:textId="733FBEA2" w:rsidR="00557863" w:rsidRPr="00461ECB" w:rsidRDefault="00660AFF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114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952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57863" w:rsidRPr="00461ECB" w14:paraId="60D7DFA9" w14:textId="77777777" w:rsidTr="00D43717">
        <w:trPr>
          <w:trHeight w:val="20"/>
        </w:trPr>
        <w:tc>
          <w:tcPr>
            <w:tcW w:w="2967" w:type="dxa"/>
          </w:tcPr>
          <w:p w14:paraId="4955ED12" w14:textId="77777777" w:rsidR="00557863" w:rsidRPr="00461ECB" w:rsidRDefault="00557863" w:rsidP="00557863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169" w:type="dxa"/>
          </w:tcPr>
          <w:p w14:paraId="0074A276" w14:textId="377F9710" w:rsidR="00557863" w:rsidRPr="00461ECB" w:rsidRDefault="00860EC7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721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158930F5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B27E14D" w14:textId="55AA4B74" w:rsidR="00557863" w:rsidRPr="00461ECB" w:rsidRDefault="00660AFF" w:rsidP="00D200B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015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53FB1216" w14:textId="77777777" w:rsidR="00557863" w:rsidRPr="00461ECB" w:rsidRDefault="00557863" w:rsidP="00D200BF">
            <w:pPr>
              <w:tabs>
                <w:tab w:val="clear" w:pos="907"/>
                <w:tab w:val="decimal" w:pos="715"/>
                <w:tab w:val="decimal" w:pos="813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</w:tcPr>
          <w:p w14:paraId="61F1C6AF" w14:textId="6115F85F" w:rsidR="00557863" w:rsidRPr="00461ECB" w:rsidRDefault="003273DB" w:rsidP="008E6BE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86" w:type="dxa"/>
          </w:tcPr>
          <w:p w14:paraId="1360089C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63704C3" w14:textId="4DB7F122" w:rsidR="00557863" w:rsidRPr="00461ECB" w:rsidRDefault="00557863" w:rsidP="00A855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67BEA09A" w14:textId="77777777" w:rsidR="00557863" w:rsidRPr="00461ECB" w:rsidRDefault="00557863" w:rsidP="00557863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7242624" w14:textId="64D47FB3" w:rsidR="00557863" w:rsidRPr="00461ECB" w:rsidRDefault="00660AFF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557863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43716" w:rsidRPr="00461ECB" w14:paraId="77C50093" w14:textId="77777777" w:rsidTr="00D43717">
        <w:trPr>
          <w:trHeight w:val="20"/>
        </w:trPr>
        <w:tc>
          <w:tcPr>
            <w:tcW w:w="2967" w:type="dxa"/>
          </w:tcPr>
          <w:p w14:paraId="54AC3328" w14:textId="77777777" w:rsidR="00043716" w:rsidRPr="00461ECB" w:rsidRDefault="00043716" w:rsidP="0004371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รวมค่าเสื่อมราคาสะสม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D335A6C" w14:textId="20F1B302" w:rsidR="00043716" w:rsidRPr="00461ECB" w:rsidRDefault="00860EC7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B0B2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061</w:t>
            </w:r>
            <w:r w:rsidR="00CB0B21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217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6620D9B8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54D44AF" w14:textId="4EF73DF0" w:rsidR="00043716" w:rsidRPr="00461ECB" w:rsidRDefault="00660AFF" w:rsidP="00D200B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  <w:r w:rsidR="00407044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093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5050A313" w14:textId="77777777" w:rsidR="00043716" w:rsidRPr="00461ECB" w:rsidRDefault="00043716" w:rsidP="00D200BF">
            <w:pPr>
              <w:tabs>
                <w:tab w:val="clear" w:pos="907"/>
                <w:tab w:val="decimal" w:pos="715"/>
                <w:tab w:val="decimal" w:pos="813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408CDDE7" w14:textId="46DDA5DE" w:rsidR="00043716" w:rsidRPr="00461ECB" w:rsidRDefault="003273DB" w:rsidP="008E6BE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  <w:r w:rsidR="008E6BE9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542</w:t>
            </w:r>
          </w:p>
        </w:tc>
        <w:tc>
          <w:tcPr>
            <w:tcW w:w="86" w:type="dxa"/>
          </w:tcPr>
          <w:p w14:paraId="7729C420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1855FE55" w14:textId="5115270F" w:rsidR="00043716" w:rsidRPr="00461ECB" w:rsidRDefault="00144CC0" w:rsidP="00A855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360ABC5A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4E88862" w14:textId="77C2F3DE" w:rsidR="00043716" w:rsidRPr="00461ECB" w:rsidRDefault="00660AFF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055C3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8E6BE9" w:rsidRPr="00055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131</w:t>
            </w:r>
            <w:r w:rsidR="00E756A1" w:rsidRPr="00055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768</w:t>
            </w:r>
            <w:r w:rsidRPr="00055C3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55FF1" w:rsidRPr="00461ECB" w14:paraId="37D43005" w14:textId="77777777" w:rsidTr="00D43717">
        <w:trPr>
          <w:trHeight w:val="20"/>
        </w:trPr>
        <w:tc>
          <w:tcPr>
            <w:tcW w:w="2967" w:type="dxa"/>
          </w:tcPr>
          <w:p w14:paraId="5BB3F399" w14:textId="77777777" w:rsidR="00043716" w:rsidRPr="00461ECB" w:rsidRDefault="00043716" w:rsidP="0004371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ที่ดิน อาคารและอุปกรณ์ - สุทธิ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1951983" w14:textId="1F76F83E" w:rsidR="00043716" w:rsidRPr="00461ECB" w:rsidRDefault="003273DB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548</w:t>
            </w:r>
            <w:r w:rsidR="008E6BE9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238</w:t>
            </w:r>
          </w:p>
        </w:tc>
        <w:tc>
          <w:tcPr>
            <w:tcW w:w="86" w:type="dxa"/>
          </w:tcPr>
          <w:p w14:paraId="700083C3" w14:textId="77777777" w:rsidR="00043716" w:rsidRPr="00461ECB" w:rsidRDefault="00043716" w:rsidP="00043716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ECBD37D" w14:textId="2E240436" w:rsidR="00043716" w:rsidRPr="00461ECB" w:rsidRDefault="00043716" w:rsidP="00D200B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4C7D41CB" w14:textId="77777777" w:rsidR="00043716" w:rsidRPr="00461ECB" w:rsidRDefault="00043716" w:rsidP="00D200BF">
            <w:pPr>
              <w:tabs>
                <w:tab w:val="clear" w:pos="907"/>
                <w:tab w:val="decimal" w:pos="813"/>
              </w:tabs>
              <w:spacing w:line="240" w:lineRule="auto"/>
              <w:ind w:left="731" w:hanging="85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7C51EB59" w14:textId="4296CC2F" w:rsidR="00043716" w:rsidRPr="00461ECB" w:rsidRDefault="00043716" w:rsidP="008E6BE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6DBEB708" w14:textId="77777777" w:rsidR="00043716" w:rsidRPr="00461ECB" w:rsidRDefault="00043716" w:rsidP="00043716">
            <w:pPr>
              <w:spacing w:line="240" w:lineRule="auto"/>
              <w:ind w:left="731" w:hanging="8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88097EE" w14:textId="78A3E50B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" w:type="dxa"/>
          </w:tcPr>
          <w:p w14:paraId="08516034" w14:textId="77777777" w:rsidR="00043716" w:rsidRPr="00461ECB" w:rsidRDefault="00043716" w:rsidP="00043716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4E45D18" w14:textId="4A160EF4" w:rsidR="00043716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484</w:t>
            </w:r>
            <w:r w:rsidR="008E6BE9" w:rsidRPr="00055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050</w:t>
            </w:r>
          </w:p>
        </w:tc>
      </w:tr>
      <w:tr w:rsidR="00043716" w:rsidRPr="00461ECB" w14:paraId="0247FB00" w14:textId="77777777" w:rsidTr="00D43717">
        <w:trPr>
          <w:trHeight w:val="20"/>
        </w:trPr>
        <w:tc>
          <w:tcPr>
            <w:tcW w:w="2967" w:type="dxa"/>
          </w:tcPr>
          <w:p w14:paraId="62430289" w14:textId="0F895ACB" w:rsidR="00043716" w:rsidRPr="00461ECB" w:rsidRDefault="00043716" w:rsidP="0004371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69" w:type="dxa"/>
          </w:tcPr>
          <w:p w14:paraId="3FC52FFD" w14:textId="6D0D0B7B" w:rsidR="00043716" w:rsidRPr="00461ECB" w:rsidRDefault="003273DB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043716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202</w:t>
            </w:r>
          </w:p>
        </w:tc>
        <w:tc>
          <w:tcPr>
            <w:tcW w:w="86" w:type="dxa"/>
          </w:tcPr>
          <w:p w14:paraId="0ACEDE2C" w14:textId="77777777" w:rsidR="00043716" w:rsidRPr="00461ECB" w:rsidRDefault="00043716" w:rsidP="00043716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2DE89E" w14:textId="377665B3" w:rsidR="00043716" w:rsidRPr="00461ECB" w:rsidRDefault="003273DB" w:rsidP="00D200B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A63E3E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86" w:type="dxa"/>
          </w:tcPr>
          <w:p w14:paraId="2541DCCD" w14:textId="77777777" w:rsidR="00043716" w:rsidRPr="00461ECB" w:rsidRDefault="00043716" w:rsidP="00D200BF">
            <w:pPr>
              <w:tabs>
                <w:tab w:val="clear" w:pos="907"/>
                <w:tab w:val="decimal" w:pos="813"/>
              </w:tabs>
              <w:spacing w:line="240" w:lineRule="auto"/>
              <w:ind w:left="731" w:hanging="85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</w:tcPr>
          <w:p w14:paraId="6AC0716C" w14:textId="48A970AE" w:rsidR="00043716" w:rsidRPr="00461ECB" w:rsidRDefault="004B3913" w:rsidP="008E6BE9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616</w:t>
            </w:r>
            <w:r w:rsidRPr="00461E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6" w:type="dxa"/>
          </w:tcPr>
          <w:p w14:paraId="73CC2AFA" w14:textId="77777777" w:rsidR="00043716" w:rsidRPr="00461ECB" w:rsidRDefault="00043716" w:rsidP="00043716">
            <w:pPr>
              <w:spacing w:line="240" w:lineRule="auto"/>
              <w:ind w:left="731" w:hanging="85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7A99A47D" w14:textId="4DC910C3" w:rsidR="00043716" w:rsidRPr="00461ECB" w:rsidRDefault="004A1DF5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140</w:t>
            </w:r>
            <w:r w:rsidRPr="00461EC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86" w:type="dxa"/>
          </w:tcPr>
          <w:p w14:paraId="7348505C" w14:textId="77777777" w:rsidR="00043716" w:rsidRPr="00461ECB" w:rsidRDefault="00043716" w:rsidP="00043716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83FCA7D" w14:textId="365EECE7" w:rsidR="00043716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  <w:r w:rsidR="00043716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048</w:t>
            </w:r>
          </w:p>
        </w:tc>
      </w:tr>
      <w:tr w:rsidR="00AE329D" w:rsidRPr="00461ECB" w14:paraId="70F5458B" w14:textId="77777777" w:rsidTr="00D43717">
        <w:trPr>
          <w:trHeight w:val="20"/>
        </w:trPr>
        <w:tc>
          <w:tcPr>
            <w:tcW w:w="2967" w:type="dxa"/>
          </w:tcPr>
          <w:p w14:paraId="1E74DD75" w14:textId="7ECB6A4B" w:rsidR="00043716" w:rsidRPr="00461ECB" w:rsidRDefault="00043716" w:rsidP="0004371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</w:pPr>
            <w:r w:rsidRPr="00724907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cs/>
              </w:rPr>
              <w:t>หัก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 xml:space="preserve"> ค่าเผื่อการด้อยค่า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  <w:t xml:space="preserve"> 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  <w:cs/>
              </w:rPr>
              <w:t>- อาคารและอุปกรณ์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4609CAA" w14:textId="2603A25A" w:rsidR="00043716" w:rsidRPr="00461ECB" w:rsidRDefault="00A4776E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8E6BE9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325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0966D0FF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86C72B2" w14:textId="5C6E7255" w:rsidR="00043716" w:rsidRPr="00461ECB" w:rsidRDefault="00A4776E" w:rsidP="00D200B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11025" w:rsidRPr="00461E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483</w:t>
            </w:r>
            <w:r w:rsidRPr="00461E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0378E904" w14:textId="77777777" w:rsidR="00043716" w:rsidRPr="00461ECB" w:rsidRDefault="00043716" w:rsidP="00D200BF">
            <w:pPr>
              <w:tabs>
                <w:tab w:val="clear" w:pos="907"/>
                <w:tab w:val="decimal" w:pos="715"/>
                <w:tab w:val="decimal" w:pos="813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08FE378" w14:textId="688E8FB5" w:rsidR="00043716" w:rsidRPr="00461ECB" w:rsidRDefault="008E6BE9" w:rsidP="00A855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3B164218" w14:textId="77777777" w:rsidR="00043716" w:rsidRPr="00461ECB" w:rsidRDefault="00043716" w:rsidP="00A8551C">
            <w:pPr>
              <w:tabs>
                <w:tab w:val="decimal" w:pos="636"/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FF261D7" w14:textId="17456A32" w:rsidR="00043716" w:rsidRPr="00461ECB" w:rsidRDefault="008E6BE9" w:rsidP="00A855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70A06E1D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5AD35C9" w14:textId="2C131A68" w:rsidR="007D0B68" w:rsidRPr="00461ECB" w:rsidRDefault="00A4776E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6"/>
                <w:szCs w:val="26"/>
              </w:rPr>
            </w:pPr>
            <w:r w:rsidRPr="00055C3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8E6BE9" w:rsidRPr="00055C3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808</w:t>
            </w:r>
            <w:r w:rsidRPr="00055C3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43716" w:rsidRPr="00461ECB" w14:paraId="744DEA97" w14:textId="77777777" w:rsidTr="00D43717">
        <w:trPr>
          <w:trHeight w:val="20"/>
        </w:trPr>
        <w:tc>
          <w:tcPr>
            <w:tcW w:w="2967" w:type="dxa"/>
          </w:tcPr>
          <w:p w14:paraId="0C79EA6C" w14:textId="77777777" w:rsidR="00043716" w:rsidRPr="00461ECB" w:rsidRDefault="00043716" w:rsidP="0004371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6"/>
                <w:szCs w:val="26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6"/>
                <w:szCs w:val="26"/>
                <w:u w:val="none"/>
                <w:cs/>
              </w:rPr>
              <w:t>รวมที่ดิน อาคารและอุปกรณ์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C22EDB4" w14:textId="0DFFFF1C" w:rsidR="00043716" w:rsidRPr="00461ECB" w:rsidRDefault="003273DB" w:rsidP="00D200B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552</w:t>
            </w:r>
            <w:r w:rsidR="00486BF2" w:rsidRPr="00461E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115</w:t>
            </w:r>
          </w:p>
        </w:tc>
        <w:tc>
          <w:tcPr>
            <w:tcW w:w="86" w:type="dxa"/>
          </w:tcPr>
          <w:p w14:paraId="2305DC46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2E020A7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5B517B7C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FFB3590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4342B645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157508D" w14:textId="77777777" w:rsidR="00043716" w:rsidRPr="00461ECB" w:rsidRDefault="00043716" w:rsidP="0004371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3DBA291C" w14:textId="77777777" w:rsidR="00043716" w:rsidRPr="00461ECB" w:rsidRDefault="00043716" w:rsidP="0004371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9C7E2A0" w14:textId="55C191B7" w:rsidR="00043716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490</w:t>
            </w:r>
            <w:r w:rsidR="00043716" w:rsidRPr="00461E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290</w:t>
            </w:r>
          </w:p>
        </w:tc>
      </w:tr>
      <w:tr w:rsidR="00327A4E" w:rsidRPr="00461ECB" w14:paraId="5281D3E8" w14:textId="77777777" w:rsidTr="00D43717">
        <w:trPr>
          <w:trHeight w:val="80"/>
        </w:trPr>
        <w:tc>
          <w:tcPr>
            <w:tcW w:w="8910" w:type="dxa"/>
            <w:gridSpan w:val="10"/>
          </w:tcPr>
          <w:p w14:paraId="4557C087" w14:textId="77777777" w:rsidR="00327A4E" w:rsidRPr="00461ECB" w:rsidRDefault="00327A4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200BF" w:rsidRPr="00461ECB" w14:paraId="1EE79CA9" w14:textId="77777777" w:rsidTr="00D43717">
        <w:trPr>
          <w:trHeight w:val="20"/>
        </w:trPr>
        <w:tc>
          <w:tcPr>
            <w:tcW w:w="8910" w:type="dxa"/>
            <w:gridSpan w:val="10"/>
          </w:tcPr>
          <w:p w14:paraId="7BC064CA" w14:textId="664B3CDD" w:rsidR="00D200BF" w:rsidRPr="00461ECB" w:rsidRDefault="00D200B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ค่าเสื่อมราคาสำหรับปีสิ้นสุดวันที่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200BF" w:rsidRPr="00461ECB" w14:paraId="317F4E62" w14:textId="77777777" w:rsidTr="00D43717">
        <w:trPr>
          <w:trHeight w:val="20"/>
        </w:trPr>
        <w:tc>
          <w:tcPr>
            <w:tcW w:w="2967" w:type="dxa"/>
          </w:tcPr>
          <w:p w14:paraId="3671BBDD" w14:textId="61BE2B49" w:rsidR="00D200BF" w:rsidRPr="00461ECB" w:rsidRDefault="003273D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</w:pPr>
            <w:r w:rsidRPr="003273D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  <w:t>2568</w:t>
            </w:r>
          </w:p>
        </w:tc>
        <w:tc>
          <w:tcPr>
            <w:tcW w:w="1169" w:type="dxa"/>
          </w:tcPr>
          <w:p w14:paraId="667BAE3A" w14:textId="77777777" w:rsidR="00D200BF" w:rsidRPr="00461ECB" w:rsidRDefault="00D200BF">
            <w:pPr>
              <w:tabs>
                <w:tab w:val="clear" w:pos="454"/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31D7C28F" w14:textId="77777777" w:rsidR="00D200BF" w:rsidRPr="00461ECB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4FB979" w14:textId="77777777" w:rsidR="00D200BF" w:rsidRPr="00461ECB" w:rsidRDefault="00D200BF">
            <w:pPr>
              <w:tabs>
                <w:tab w:val="clear" w:pos="680"/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368B2269" w14:textId="77777777" w:rsidR="00D200BF" w:rsidRPr="00461ECB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2B3EC9D" w14:textId="77777777" w:rsidR="00D200BF" w:rsidRPr="00461ECB" w:rsidRDefault="00D200BF">
            <w:pPr>
              <w:tabs>
                <w:tab w:val="clear" w:pos="454"/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1B890E0A" w14:textId="77777777" w:rsidR="00D200BF" w:rsidRPr="00461ECB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73EC68A7" w14:textId="77777777" w:rsidR="00D200BF" w:rsidRPr="00461ECB" w:rsidRDefault="00D200BF">
            <w:pPr>
              <w:tabs>
                <w:tab w:val="decimal" w:pos="182"/>
              </w:tabs>
              <w:spacing w:line="240" w:lineRule="auto"/>
              <w:ind w:left="-8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6" w:type="dxa"/>
          </w:tcPr>
          <w:p w14:paraId="4F77B266" w14:textId="77777777" w:rsidR="00D200BF" w:rsidRPr="00461ECB" w:rsidRDefault="00D200BF" w:rsidP="003D7E6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3E03C3E7" w14:textId="54681477" w:rsidR="00D200BF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</w:t>
            </w:r>
            <w:r w:rsidR="00FB7795" w:rsidRPr="00461E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035</w:t>
            </w:r>
          </w:p>
        </w:tc>
      </w:tr>
      <w:tr w:rsidR="00D200BF" w:rsidRPr="00461ECB" w14:paraId="77F3F0B5" w14:textId="77777777" w:rsidTr="00D43717">
        <w:trPr>
          <w:trHeight w:val="20"/>
        </w:trPr>
        <w:tc>
          <w:tcPr>
            <w:tcW w:w="2967" w:type="dxa"/>
          </w:tcPr>
          <w:p w14:paraId="7BEEDACB" w14:textId="5E1FA2BF" w:rsidR="00D200BF" w:rsidRPr="00461ECB" w:rsidRDefault="003273D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</w:pPr>
            <w:r w:rsidRPr="003273DB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u w:val="none"/>
              </w:rPr>
              <w:t>2567</w:t>
            </w:r>
          </w:p>
        </w:tc>
        <w:tc>
          <w:tcPr>
            <w:tcW w:w="1169" w:type="dxa"/>
          </w:tcPr>
          <w:p w14:paraId="0CA1986C" w14:textId="77777777" w:rsidR="00D200BF" w:rsidRPr="00461ECB" w:rsidRDefault="00D200BF">
            <w:pPr>
              <w:tabs>
                <w:tab w:val="clear" w:pos="454"/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2E6120B5" w14:textId="77777777" w:rsidR="00D200BF" w:rsidRPr="00461ECB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F307F71" w14:textId="77777777" w:rsidR="00D200BF" w:rsidRPr="00461ECB" w:rsidRDefault="00D200BF">
            <w:pPr>
              <w:tabs>
                <w:tab w:val="clear" w:pos="680"/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6295FB06" w14:textId="77777777" w:rsidR="00D200BF" w:rsidRPr="00461ECB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ECC0161" w14:textId="77777777" w:rsidR="00D200BF" w:rsidRPr="00461ECB" w:rsidRDefault="00D200BF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dxa"/>
          </w:tcPr>
          <w:p w14:paraId="635DA4CD" w14:textId="77777777" w:rsidR="00D200BF" w:rsidRPr="00461ECB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</w:tcPr>
          <w:p w14:paraId="1A884004" w14:textId="77777777" w:rsidR="00D200BF" w:rsidRPr="00461ECB" w:rsidRDefault="00D200BF">
            <w:pPr>
              <w:tabs>
                <w:tab w:val="decimal" w:pos="182"/>
              </w:tabs>
              <w:spacing w:line="240" w:lineRule="auto"/>
              <w:ind w:left="-8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86" w:type="dxa"/>
          </w:tcPr>
          <w:p w14:paraId="780C905F" w14:textId="77777777" w:rsidR="00D200BF" w:rsidRPr="00461ECB" w:rsidRDefault="00D200BF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</w:tcPr>
          <w:p w14:paraId="150B9230" w14:textId="5E23AE19" w:rsidR="00D200BF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162</w:t>
            </w:r>
            <w:r w:rsidR="00FB7795" w:rsidRPr="00461E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093</w:t>
            </w:r>
          </w:p>
        </w:tc>
      </w:tr>
    </w:tbl>
    <w:p w14:paraId="256FFCC6" w14:textId="77777777" w:rsidR="00303E35" w:rsidRPr="00461ECB" w:rsidRDefault="0030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61ECB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3657D90" w14:textId="3CE12C5F" w:rsidR="000F6C78" w:rsidRPr="00461ECB" w:rsidRDefault="000F6C78" w:rsidP="00C4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05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61EC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461EC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61ECB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86"/>
        <w:gridCol w:w="1084"/>
        <w:gridCol w:w="86"/>
        <w:gridCol w:w="1084"/>
        <w:gridCol w:w="82"/>
        <w:gridCol w:w="1088"/>
        <w:gridCol w:w="86"/>
        <w:gridCol w:w="1174"/>
      </w:tblGrid>
      <w:tr w:rsidR="00A16656" w:rsidRPr="00461ECB" w14:paraId="3E99C859" w14:textId="77777777" w:rsidTr="00D43717">
        <w:trPr>
          <w:trHeight w:val="20"/>
          <w:tblHeader/>
        </w:trPr>
        <w:tc>
          <w:tcPr>
            <w:tcW w:w="2970" w:type="dxa"/>
          </w:tcPr>
          <w:p w14:paraId="599D8586" w14:textId="60565C76" w:rsidR="00A16656" w:rsidRPr="00461ECB" w:rsidRDefault="00E37EDE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940" w:type="dxa"/>
            <w:gridSpan w:val="9"/>
          </w:tcPr>
          <w:p w14:paraId="0B184EF5" w14:textId="6531A07A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งบเฉพาะกิจการ</w:t>
            </w:r>
          </w:p>
        </w:tc>
      </w:tr>
      <w:tr w:rsidR="00A16656" w:rsidRPr="00461ECB" w14:paraId="549D5F2E" w14:textId="77777777" w:rsidTr="00D43717">
        <w:trPr>
          <w:trHeight w:val="20"/>
          <w:tblHeader/>
        </w:trPr>
        <w:tc>
          <w:tcPr>
            <w:tcW w:w="2970" w:type="dxa"/>
          </w:tcPr>
          <w:p w14:paraId="2CA7D2C7" w14:textId="37059AD9" w:rsidR="00A16656" w:rsidRPr="00461ECB" w:rsidRDefault="00A1665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D4DEAF8" w14:textId="176748A2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  <w:tc>
          <w:tcPr>
            <w:tcW w:w="86" w:type="dxa"/>
          </w:tcPr>
          <w:p w14:paraId="713BFB4A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52445DD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7B98EC0C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4A4947A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จำหน่าย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82" w:type="dxa"/>
          </w:tcPr>
          <w:p w14:paraId="28E0D993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5079A4B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86" w:type="dxa"/>
          </w:tcPr>
          <w:p w14:paraId="1FB70A70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C182056" w14:textId="695B2AE3" w:rsidR="00A16656" w:rsidRPr="00461ECB" w:rsidRDefault="00C23829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</w:tr>
      <w:tr w:rsidR="00A16656" w:rsidRPr="00461ECB" w14:paraId="4C3B39CF" w14:textId="77777777" w:rsidTr="00D43717">
        <w:trPr>
          <w:trHeight w:val="20"/>
          <w:tblHeader/>
        </w:trPr>
        <w:tc>
          <w:tcPr>
            <w:tcW w:w="2970" w:type="dxa"/>
          </w:tcPr>
          <w:p w14:paraId="34593CAE" w14:textId="77777777" w:rsidR="00A16656" w:rsidRPr="00461ECB" w:rsidRDefault="00A1665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79B84D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7EA03AAF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3F84E2C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47DBDEE7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903137E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82" w:type="dxa"/>
          </w:tcPr>
          <w:p w14:paraId="660F9EDD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04E792D" w14:textId="698945EA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(โอนออก)</w:t>
            </w:r>
          </w:p>
        </w:tc>
        <w:tc>
          <w:tcPr>
            <w:tcW w:w="86" w:type="dxa"/>
          </w:tcPr>
          <w:p w14:paraId="5D8B749C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A056688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A16656" w:rsidRPr="00461ECB" w14:paraId="3EDB797A" w14:textId="77777777" w:rsidTr="00D43717">
        <w:trPr>
          <w:trHeight w:val="20"/>
          <w:tblHeader/>
        </w:trPr>
        <w:tc>
          <w:tcPr>
            <w:tcW w:w="2970" w:type="dxa"/>
          </w:tcPr>
          <w:p w14:paraId="1725A234" w14:textId="77777777" w:rsidR="00A16656" w:rsidRPr="00461ECB" w:rsidRDefault="00A16656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CC5CDD" w14:textId="0C197692" w:rsidR="00A16656" w:rsidRPr="00461ECB" w:rsidRDefault="003273D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A16656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16656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86" w:type="dxa"/>
          </w:tcPr>
          <w:p w14:paraId="5013580F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126261F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7F913199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028BF95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364A7A7E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249F290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86" w:type="dxa"/>
          </w:tcPr>
          <w:p w14:paraId="49EB6EC8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805BAC8" w14:textId="54ECA8C8" w:rsidR="00A16656" w:rsidRPr="00461ECB" w:rsidRDefault="003273D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A16656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16656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A16656" w:rsidRPr="00461ECB" w14:paraId="3402C78B" w14:textId="77777777" w:rsidTr="00D43717">
        <w:trPr>
          <w:trHeight w:val="60"/>
          <w:tblHeader/>
        </w:trPr>
        <w:tc>
          <w:tcPr>
            <w:tcW w:w="2970" w:type="dxa"/>
          </w:tcPr>
          <w:p w14:paraId="04D0099A" w14:textId="77777777" w:rsidR="00A16656" w:rsidRPr="00461ECB" w:rsidRDefault="00A16656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0D08FA" w14:textId="72F864CA" w:rsidR="00A16656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6" w:type="dxa"/>
          </w:tcPr>
          <w:p w14:paraId="5B1E22DB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E2C02B4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69707061" w14:textId="77777777" w:rsidR="00A16656" w:rsidRPr="00461ECB" w:rsidRDefault="00A1665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99433E6" w14:textId="77777777" w:rsidR="00A16656" w:rsidRPr="00461ECB" w:rsidRDefault="00A166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6597BF4A" w14:textId="77777777" w:rsidR="00A16656" w:rsidRPr="00461ECB" w:rsidRDefault="00A166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99277B1" w14:textId="77777777" w:rsidR="00A16656" w:rsidRPr="00461ECB" w:rsidRDefault="00A166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530673CD" w14:textId="77777777" w:rsidR="00A16656" w:rsidRPr="00461ECB" w:rsidRDefault="00A166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99569A6" w14:textId="2A13544F" w:rsidR="00A16656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A16656" w:rsidRPr="00461ECB" w14:paraId="2192D3DB" w14:textId="77777777" w:rsidTr="00D43717">
        <w:trPr>
          <w:trHeight w:val="151"/>
        </w:trPr>
        <w:tc>
          <w:tcPr>
            <w:tcW w:w="2970" w:type="dxa"/>
          </w:tcPr>
          <w:p w14:paraId="22EEFCFC" w14:textId="77777777" w:rsidR="00A16656" w:rsidRPr="00461ECB" w:rsidRDefault="00A1665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 xml:space="preserve">ราคาทุน </w:t>
            </w:r>
          </w:p>
        </w:tc>
        <w:tc>
          <w:tcPr>
            <w:tcW w:w="1170" w:type="dxa"/>
          </w:tcPr>
          <w:p w14:paraId="456C0B6A" w14:textId="77777777" w:rsidR="00A16656" w:rsidRPr="00461ECB" w:rsidRDefault="00A16656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5CFEC05E" w14:textId="77777777" w:rsidR="00A16656" w:rsidRPr="00461ECB" w:rsidRDefault="00A16656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426AE57" w14:textId="77777777" w:rsidR="00A16656" w:rsidRPr="00461ECB" w:rsidRDefault="00A16656">
            <w:pPr>
              <w:pStyle w:val="Heading6"/>
              <w:spacing w:line="240" w:lineRule="auto"/>
              <w:ind w:left="728" w:right="1" w:hanging="6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4AFB116D" w14:textId="77777777" w:rsidR="00A16656" w:rsidRPr="00461ECB" w:rsidRDefault="00A16656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CD869ED" w14:textId="77777777" w:rsidR="00A16656" w:rsidRPr="00461ECB" w:rsidRDefault="00A16656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35646F15" w14:textId="77777777" w:rsidR="00A16656" w:rsidRPr="00461ECB" w:rsidRDefault="00A16656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9064521" w14:textId="77777777" w:rsidR="00A16656" w:rsidRPr="00461ECB" w:rsidRDefault="00A16656" w:rsidP="006E5A6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3096EE49" w14:textId="77777777" w:rsidR="00A16656" w:rsidRPr="00461ECB" w:rsidRDefault="00A16656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940448E" w14:textId="77777777" w:rsidR="00A16656" w:rsidRPr="00461ECB" w:rsidRDefault="00A16656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C2CEF" w:rsidRPr="00461ECB" w14:paraId="5FBD119E" w14:textId="77777777" w:rsidTr="00D43717">
        <w:trPr>
          <w:trHeight w:val="20"/>
        </w:trPr>
        <w:tc>
          <w:tcPr>
            <w:tcW w:w="2970" w:type="dxa"/>
          </w:tcPr>
          <w:p w14:paraId="46813422" w14:textId="54C45FB6" w:rsidR="001C2CEF" w:rsidRPr="00461ECB" w:rsidRDefault="001C2CEF" w:rsidP="001C2CEF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ส่วนปรับปรุงสิทธิการเช่า</w:t>
            </w:r>
          </w:p>
        </w:tc>
        <w:tc>
          <w:tcPr>
            <w:tcW w:w="1170" w:type="dxa"/>
          </w:tcPr>
          <w:p w14:paraId="65B9C6E7" w14:textId="67C03ED3" w:rsidR="001C2CEF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1C2CEF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</w:t>
            </w:r>
          </w:p>
        </w:tc>
        <w:tc>
          <w:tcPr>
            <w:tcW w:w="86" w:type="dxa"/>
          </w:tcPr>
          <w:p w14:paraId="231081DB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B5284A7" w14:textId="142029B3" w:rsidR="001C2CEF" w:rsidRPr="00461ECB" w:rsidRDefault="003273D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E5A6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86" w:type="dxa"/>
          </w:tcPr>
          <w:p w14:paraId="37B7C932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0AE446E" w14:textId="3CF5B51B" w:rsidR="001C2CEF" w:rsidRPr="00461ECB" w:rsidRDefault="006E5A6D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2" w:type="dxa"/>
          </w:tcPr>
          <w:p w14:paraId="5883EB74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7ECA385" w14:textId="1BBA7592" w:rsidR="001C2CEF" w:rsidRPr="00461ECB" w:rsidRDefault="006E5A6D" w:rsidP="00072E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C4A121D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0A5B27C" w14:textId="7E06D9F3" w:rsidR="001C2CEF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6E5A6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</w:t>
            </w:r>
          </w:p>
        </w:tc>
      </w:tr>
      <w:tr w:rsidR="001C2CEF" w:rsidRPr="00461ECB" w14:paraId="624BA1EB" w14:textId="77777777" w:rsidTr="00D43717">
        <w:trPr>
          <w:trHeight w:val="20"/>
        </w:trPr>
        <w:tc>
          <w:tcPr>
            <w:tcW w:w="2970" w:type="dxa"/>
          </w:tcPr>
          <w:p w14:paraId="0B676875" w14:textId="7D93586C" w:rsidR="001C2CEF" w:rsidRPr="00461ECB" w:rsidRDefault="001C2CEF" w:rsidP="001C2CEF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เครื่องมือ เครื่องใช้ และอุปกรณ์ใช้ในการดำเนินงาน</w:t>
            </w:r>
          </w:p>
        </w:tc>
        <w:tc>
          <w:tcPr>
            <w:tcW w:w="1170" w:type="dxa"/>
          </w:tcPr>
          <w:p w14:paraId="099310C1" w14:textId="77777777" w:rsidR="001C2CEF" w:rsidRPr="00461ECB" w:rsidRDefault="001C2CEF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7E5626" w14:textId="33C15D54" w:rsidR="001C2CEF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887</w:t>
            </w:r>
          </w:p>
        </w:tc>
        <w:tc>
          <w:tcPr>
            <w:tcW w:w="86" w:type="dxa"/>
          </w:tcPr>
          <w:p w14:paraId="0DBBDDBA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B35EDF3" w14:textId="39C8EA6A" w:rsidR="001C2CEF" w:rsidRPr="00461ECB" w:rsidRDefault="00845C8F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86" w:type="dxa"/>
          </w:tcPr>
          <w:p w14:paraId="5EF68B1F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A76DAFC" w14:textId="77777777" w:rsidR="006E5A6D" w:rsidRPr="00461ECB" w:rsidRDefault="006E5A6D" w:rsidP="006E5A6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440A3D" w14:textId="7D14FC09" w:rsidR="001C2CEF" w:rsidRPr="00461ECB" w:rsidRDefault="001D6A04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845C8F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="00845C8F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2" w:type="dxa"/>
          </w:tcPr>
          <w:p w14:paraId="5449A82A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4211B96" w14:textId="77777777" w:rsidR="001C2CEF" w:rsidRPr="00461ECB" w:rsidRDefault="001C2CEF" w:rsidP="00072E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C54394" w14:textId="152C2B47" w:rsidR="006E5A6D" w:rsidRPr="00461ECB" w:rsidRDefault="006E5A6D" w:rsidP="00072E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2BE42F5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81B81B4" w14:textId="125437A6" w:rsidR="001C2CEF" w:rsidRPr="00461ECB" w:rsidRDefault="00845C8F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</w:p>
        </w:tc>
      </w:tr>
      <w:tr w:rsidR="001C2CEF" w:rsidRPr="00461ECB" w14:paraId="788070A1" w14:textId="77777777" w:rsidTr="00D43717">
        <w:trPr>
          <w:trHeight w:val="20"/>
        </w:trPr>
        <w:tc>
          <w:tcPr>
            <w:tcW w:w="2970" w:type="dxa"/>
          </w:tcPr>
          <w:p w14:paraId="0A8F91CF" w14:textId="77777777" w:rsidR="001C2CEF" w:rsidRPr="00461ECB" w:rsidRDefault="001C2CEF" w:rsidP="001C2CEF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เครื่องตกแต่ง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  <w:t xml:space="preserve"> 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ติดตั้งและอุปกรณ์สำนักงาน</w:t>
            </w:r>
          </w:p>
        </w:tc>
        <w:tc>
          <w:tcPr>
            <w:tcW w:w="1170" w:type="dxa"/>
          </w:tcPr>
          <w:p w14:paraId="4BF176F9" w14:textId="77777777" w:rsidR="00D43717" w:rsidRDefault="00D43717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06EE05" w14:textId="267433C9" w:rsidR="001C2CEF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1C2CEF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86" w:type="dxa"/>
          </w:tcPr>
          <w:p w14:paraId="0EE63C64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B675AA6" w14:textId="77777777" w:rsidR="00D43717" w:rsidRDefault="00D43717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A7847F" w14:textId="01C90FF3" w:rsidR="001C2CEF" w:rsidRPr="00461ECB" w:rsidRDefault="003273D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E5A6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86" w:type="dxa"/>
          </w:tcPr>
          <w:p w14:paraId="0292D083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B1EF5DA" w14:textId="77777777" w:rsidR="00D43717" w:rsidRDefault="00D43717" w:rsidP="006E5A6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55D2EF" w14:textId="4BF4A82B" w:rsidR="001C2CEF" w:rsidRPr="00461ECB" w:rsidRDefault="006E5A6D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419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82" w:type="dxa"/>
          </w:tcPr>
          <w:p w14:paraId="5889EE25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1A13CB38" w14:textId="77777777" w:rsidR="00D43717" w:rsidRDefault="00D43717" w:rsidP="00072E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81F1AF" w14:textId="5A84F7D7" w:rsidR="001C2CEF" w:rsidRPr="00461ECB" w:rsidRDefault="006E5A6D" w:rsidP="00072E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A21A42A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FCF3E8E" w14:textId="77777777" w:rsidR="00D43717" w:rsidRPr="004F5FBF" w:rsidRDefault="00D43717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A38DB7" w14:textId="6001A92C" w:rsidR="001C2CEF" w:rsidRPr="004F5FBF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6E5A6D" w:rsidRPr="004F5F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</w:p>
        </w:tc>
      </w:tr>
      <w:tr w:rsidR="001C2CEF" w:rsidRPr="00461ECB" w14:paraId="3015D982" w14:textId="77777777" w:rsidTr="00D43717">
        <w:trPr>
          <w:trHeight w:val="270"/>
        </w:trPr>
        <w:tc>
          <w:tcPr>
            <w:tcW w:w="2970" w:type="dxa"/>
          </w:tcPr>
          <w:p w14:paraId="726DD7CE" w14:textId="77777777" w:rsidR="001C2CEF" w:rsidRPr="00461ECB" w:rsidRDefault="001C2CEF" w:rsidP="001C2CEF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170" w:type="dxa"/>
          </w:tcPr>
          <w:p w14:paraId="7AFCFBD5" w14:textId="3DEF215B" w:rsidR="001C2CEF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C2CEF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86" w:type="dxa"/>
          </w:tcPr>
          <w:p w14:paraId="56562046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1210E0C" w14:textId="0AD243C9" w:rsidR="001C2CEF" w:rsidRPr="00461ECB" w:rsidRDefault="009A3708" w:rsidP="00072E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C24BC6D" w14:textId="77777777" w:rsidR="001C2CEF" w:rsidRPr="00461ECB" w:rsidRDefault="001C2CEF" w:rsidP="00072EB8">
            <w:pPr>
              <w:tabs>
                <w:tab w:val="decimal" w:pos="636"/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</w:tcPr>
          <w:p w14:paraId="185D61D0" w14:textId="3F8077B9" w:rsidR="001C2CEF" w:rsidRPr="00461ECB" w:rsidRDefault="00261F7C" w:rsidP="00072E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517E3597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1DAB134" w14:textId="3E7DCB59" w:rsidR="001C2CEF" w:rsidRPr="00461ECB" w:rsidRDefault="00261F7C" w:rsidP="00072E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DCCFF70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C706D16" w14:textId="2DA2DE09" w:rsidR="001C2CEF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E5A6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</w:tr>
      <w:tr w:rsidR="001C2CEF" w:rsidRPr="00461ECB" w14:paraId="0D475518" w14:textId="77777777" w:rsidTr="00D43717">
        <w:trPr>
          <w:trHeight w:val="20"/>
        </w:trPr>
        <w:tc>
          <w:tcPr>
            <w:tcW w:w="2970" w:type="dxa"/>
          </w:tcPr>
          <w:p w14:paraId="51461516" w14:textId="77777777" w:rsidR="001C2CEF" w:rsidRPr="00461ECB" w:rsidRDefault="001C2CEF" w:rsidP="001C2CEF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A3C410" w14:textId="0618C9FD" w:rsidR="001C2CEF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1C2CEF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86" w:type="dxa"/>
          </w:tcPr>
          <w:p w14:paraId="0DA54FD7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9F49D29" w14:textId="0A5FFBE5" w:rsidR="001C2CEF" w:rsidRPr="00461ECB" w:rsidRDefault="003273D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A370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86" w:type="dxa"/>
          </w:tcPr>
          <w:p w14:paraId="583DEE42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AEA34F0" w14:textId="41AFB295" w:rsidR="001C2CEF" w:rsidRPr="00461ECB" w:rsidRDefault="00845C8F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dxa"/>
          </w:tcPr>
          <w:p w14:paraId="65FDC8A8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5407BD55" w14:textId="6BB430F1" w:rsidR="001C2CEF" w:rsidRPr="00461ECB" w:rsidRDefault="00845C8F" w:rsidP="00072E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7F739B9" w14:textId="77777777" w:rsidR="001C2CEF" w:rsidRPr="00461ECB" w:rsidRDefault="001C2CEF" w:rsidP="001C2CE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26E51DC" w14:textId="145B1B42" w:rsidR="001C2CEF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845C8F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</w:t>
            </w:r>
          </w:p>
        </w:tc>
      </w:tr>
      <w:tr w:rsidR="001C2CEF" w:rsidRPr="00461ECB" w14:paraId="573A9008" w14:textId="77777777" w:rsidTr="00D43717">
        <w:trPr>
          <w:trHeight w:val="20"/>
        </w:trPr>
        <w:tc>
          <w:tcPr>
            <w:tcW w:w="2970" w:type="dxa"/>
          </w:tcPr>
          <w:p w14:paraId="04982A0D" w14:textId="77777777" w:rsidR="001C2CEF" w:rsidRPr="00461ECB" w:rsidRDefault="001C2CEF" w:rsidP="001C2CEF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91EE44" w14:textId="77777777" w:rsidR="001C2CEF" w:rsidRPr="00461ECB" w:rsidRDefault="001C2CEF" w:rsidP="001C2CEF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656E93B9" w14:textId="77777777" w:rsidR="001C2CEF" w:rsidRPr="00461ECB" w:rsidRDefault="001C2CEF" w:rsidP="001C2CEF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E26050F" w14:textId="77777777" w:rsidR="001C2CEF" w:rsidRPr="00461ECB" w:rsidRDefault="001C2CEF" w:rsidP="001C2CEF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739CFD04" w14:textId="77777777" w:rsidR="001C2CEF" w:rsidRPr="00461ECB" w:rsidRDefault="001C2CEF" w:rsidP="001C2CEF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8A38A39" w14:textId="77777777" w:rsidR="001C2CEF" w:rsidRPr="00461ECB" w:rsidRDefault="001C2CEF" w:rsidP="006E5A6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64FA8BA4" w14:textId="77777777" w:rsidR="001C2CEF" w:rsidRPr="00461ECB" w:rsidRDefault="001C2CEF" w:rsidP="001C2CEF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ACBF1BC" w14:textId="77777777" w:rsidR="001C2CEF" w:rsidRPr="00461ECB" w:rsidRDefault="001C2CEF" w:rsidP="001C2CEF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7D05AD5B" w14:textId="77777777" w:rsidR="001C2CEF" w:rsidRPr="00461ECB" w:rsidRDefault="001C2CEF" w:rsidP="001C2CEF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DD88A32" w14:textId="77777777" w:rsidR="001C2CEF" w:rsidRPr="00461ECB" w:rsidRDefault="001C2CEF" w:rsidP="001C2CEF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C2CEF" w:rsidRPr="00461ECB" w14:paraId="206FF539" w14:textId="77777777" w:rsidTr="00D43717">
        <w:trPr>
          <w:trHeight w:val="20"/>
        </w:trPr>
        <w:tc>
          <w:tcPr>
            <w:tcW w:w="2970" w:type="dxa"/>
          </w:tcPr>
          <w:p w14:paraId="7CB46403" w14:textId="77777777" w:rsidR="001C2CEF" w:rsidRPr="00461ECB" w:rsidRDefault="001C2CEF" w:rsidP="001C2CEF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ค่าเสื่อมราคาสะสม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170" w:type="dxa"/>
          </w:tcPr>
          <w:p w14:paraId="2F6DB084" w14:textId="77777777" w:rsidR="001C2CEF" w:rsidRPr="00461ECB" w:rsidRDefault="001C2CEF" w:rsidP="00035EB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" w:type="dxa"/>
          </w:tcPr>
          <w:p w14:paraId="1E19814F" w14:textId="77777777" w:rsidR="001C2CEF" w:rsidRPr="00461ECB" w:rsidRDefault="001C2CEF" w:rsidP="001C2CEF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38286DE" w14:textId="77777777" w:rsidR="001C2CEF" w:rsidRPr="00461ECB" w:rsidRDefault="001C2CEF" w:rsidP="001C2CEF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517CE450" w14:textId="77777777" w:rsidR="001C2CEF" w:rsidRPr="00461ECB" w:rsidRDefault="001C2CEF" w:rsidP="001C2CEF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F4FBFF5" w14:textId="77777777" w:rsidR="001C2CEF" w:rsidRPr="00461ECB" w:rsidRDefault="001C2CEF" w:rsidP="001C2CEF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7183ED3F" w14:textId="77777777" w:rsidR="001C2CEF" w:rsidRPr="00461ECB" w:rsidRDefault="001C2CEF" w:rsidP="001C2CEF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D318285" w14:textId="77777777" w:rsidR="001C2CEF" w:rsidRPr="00461ECB" w:rsidRDefault="001C2CEF" w:rsidP="00220E5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F69133E" w14:textId="77777777" w:rsidR="001C2CEF" w:rsidRPr="00461ECB" w:rsidRDefault="001C2CEF" w:rsidP="001C2CEF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D13ECCB" w14:textId="77777777" w:rsidR="001C2CEF" w:rsidRPr="00461ECB" w:rsidRDefault="001C2CEF" w:rsidP="001C2CEF">
            <w:pPr>
              <w:tabs>
                <w:tab w:val="decimal" w:pos="79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5EBB" w:rsidRPr="00461ECB" w14:paraId="49938CD6" w14:textId="77777777" w:rsidTr="00D43717">
        <w:trPr>
          <w:trHeight w:val="20"/>
        </w:trPr>
        <w:tc>
          <w:tcPr>
            <w:tcW w:w="2970" w:type="dxa"/>
          </w:tcPr>
          <w:p w14:paraId="021F5E82" w14:textId="17F25BA4" w:rsidR="00035EBB" w:rsidRPr="00461ECB" w:rsidRDefault="00035EBB" w:rsidP="00035EB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ส่วนปรับปรุงสิทธิการเช่า</w:t>
            </w:r>
          </w:p>
        </w:tc>
        <w:tc>
          <w:tcPr>
            <w:tcW w:w="1170" w:type="dxa"/>
          </w:tcPr>
          <w:p w14:paraId="087949B1" w14:textId="37FC3CA6" w:rsidR="00035EBB" w:rsidRPr="00461ECB" w:rsidRDefault="00035EB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003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6" w:type="dxa"/>
          </w:tcPr>
          <w:p w14:paraId="300CC214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47E3B44" w14:textId="0857FF05" w:rsidR="00035EBB" w:rsidRPr="00461ECB" w:rsidRDefault="00035EB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607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86" w:type="dxa"/>
          </w:tcPr>
          <w:p w14:paraId="29B491A2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F43C1B5" w14:textId="27E488DA" w:rsidR="00035EBB" w:rsidRPr="00461ECB" w:rsidRDefault="003273D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82" w:type="dxa"/>
          </w:tcPr>
          <w:p w14:paraId="356AE5AA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60F98B57" w14:textId="36FD4021" w:rsidR="00035EBB" w:rsidRPr="00461ECB" w:rsidRDefault="00035EBB" w:rsidP="00401E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063679D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08AD829" w14:textId="6C45664D" w:rsidR="00035EBB" w:rsidRPr="00461ECB" w:rsidRDefault="00035EB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35EBB" w:rsidRPr="00461ECB" w14:paraId="4998D357" w14:textId="77777777" w:rsidTr="00D43717">
        <w:trPr>
          <w:trHeight w:val="20"/>
        </w:trPr>
        <w:tc>
          <w:tcPr>
            <w:tcW w:w="2970" w:type="dxa"/>
          </w:tcPr>
          <w:p w14:paraId="3C8ED5D1" w14:textId="53F1F312" w:rsidR="00035EBB" w:rsidRPr="00461ECB" w:rsidRDefault="00035EBB" w:rsidP="00035EB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เครื่องมือ เครื่องใช้ และอุปกรณ์ใช้ในการดำเนินงาน</w:t>
            </w:r>
          </w:p>
        </w:tc>
        <w:tc>
          <w:tcPr>
            <w:tcW w:w="1170" w:type="dxa"/>
          </w:tcPr>
          <w:p w14:paraId="4EAD983A" w14:textId="5A5BB94B" w:rsidR="00035EBB" w:rsidRPr="00461ECB" w:rsidRDefault="00261F7C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6" w:type="dxa"/>
          </w:tcPr>
          <w:p w14:paraId="74B5D916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F561008" w14:textId="6CB5912A" w:rsidR="00035EBB" w:rsidRPr="00461ECB" w:rsidRDefault="00035EB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14:paraId="23B20A9A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6FF14FF" w14:textId="77777777" w:rsidR="00035EBB" w:rsidRPr="00461ECB" w:rsidRDefault="00035EB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4D8DFE" w14:textId="78F9DEF5" w:rsidR="00035EBB" w:rsidRPr="00461ECB" w:rsidRDefault="003273D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82" w:type="dxa"/>
          </w:tcPr>
          <w:p w14:paraId="3A4CE6CC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33EE951" w14:textId="0E36D58A" w:rsidR="00035EBB" w:rsidRPr="00461ECB" w:rsidRDefault="00035EBB" w:rsidP="00401E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0F899C0D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D34471C" w14:textId="39F2D5B6" w:rsidR="00035EBB" w:rsidRPr="00461ECB" w:rsidRDefault="00035EB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732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35EBB" w:rsidRPr="00461ECB" w14:paraId="58C41F3D" w14:textId="77777777" w:rsidTr="00D43717">
        <w:trPr>
          <w:trHeight w:val="20"/>
        </w:trPr>
        <w:tc>
          <w:tcPr>
            <w:tcW w:w="2970" w:type="dxa"/>
          </w:tcPr>
          <w:p w14:paraId="06F0861A" w14:textId="7FE5F7D3" w:rsidR="00035EBB" w:rsidRPr="00461ECB" w:rsidRDefault="00035EBB" w:rsidP="00035EB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เครื่องตกแต่ง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  <w:t xml:space="preserve"> 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ติดตั้งและอุปกรณ์สำนักงาน</w:t>
            </w:r>
          </w:p>
        </w:tc>
        <w:tc>
          <w:tcPr>
            <w:tcW w:w="1170" w:type="dxa"/>
          </w:tcPr>
          <w:p w14:paraId="1F2D4204" w14:textId="77777777" w:rsidR="00D43717" w:rsidRDefault="00D43717" w:rsidP="00035EB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555096" w14:textId="18DF7DEF" w:rsidR="00035EBB" w:rsidRPr="00461ECB" w:rsidRDefault="00261F7C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6" w:type="dxa"/>
          </w:tcPr>
          <w:p w14:paraId="68016CB9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AD4E708" w14:textId="77777777" w:rsidR="00D43717" w:rsidRDefault="00D43717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B4D412" w14:textId="08D81431" w:rsidR="00035EBB" w:rsidRPr="004F5FBF" w:rsidRDefault="00035EB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F5F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  <w:r w:rsidRPr="004F5F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86" w:type="dxa"/>
          </w:tcPr>
          <w:p w14:paraId="4938685E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A5C131E" w14:textId="77777777" w:rsidR="00D43717" w:rsidRDefault="00D43717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408AFF9" w14:textId="14F04B42" w:rsidR="00035EBB" w:rsidRPr="00461ECB" w:rsidRDefault="003273D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82" w:type="dxa"/>
          </w:tcPr>
          <w:p w14:paraId="2C53A46C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4990AD18" w14:textId="77777777" w:rsidR="00D43717" w:rsidRDefault="00D43717" w:rsidP="00401E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D78938" w14:textId="1547E9C7" w:rsidR="00035EBB" w:rsidRPr="00461ECB" w:rsidRDefault="00035EBB" w:rsidP="00401E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AB7F5D9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863A716" w14:textId="77777777" w:rsidR="00D43717" w:rsidRDefault="00D43717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5F4AC3" w14:textId="6071E022" w:rsidR="00035EBB" w:rsidRPr="00461ECB" w:rsidRDefault="00035EB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691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35EBB" w:rsidRPr="00461ECB" w14:paraId="363A76F5" w14:textId="77777777" w:rsidTr="00D43717">
        <w:trPr>
          <w:trHeight w:val="20"/>
        </w:trPr>
        <w:tc>
          <w:tcPr>
            <w:tcW w:w="2970" w:type="dxa"/>
          </w:tcPr>
          <w:p w14:paraId="76EF3F7F" w14:textId="14A1853E" w:rsidR="00035EBB" w:rsidRPr="00461ECB" w:rsidRDefault="00035EBB" w:rsidP="00035EB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170" w:type="dxa"/>
          </w:tcPr>
          <w:p w14:paraId="3C2B5036" w14:textId="20010067" w:rsidR="00035EBB" w:rsidRPr="00461ECB" w:rsidRDefault="00261F7C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64B0FC49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4CB6019" w14:textId="56212FDF" w:rsidR="00035EBB" w:rsidRPr="00461ECB" w:rsidRDefault="00035EB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415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86" w:type="dxa"/>
          </w:tcPr>
          <w:p w14:paraId="39328848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2A30CE5" w14:textId="1C49DA06" w:rsidR="00035EBB" w:rsidRPr="00461ECB" w:rsidRDefault="00035EBB" w:rsidP="00072E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243285C2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414231C7" w14:textId="06D902C0" w:rsidR="00035EBB" w:rsidRPr="00461ECB" w:rsidRDefault="00035EBB" w:rsidP="00401E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37C7204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82ECB4E" w14:textId="06F78BD9" w:rsidR="00035EBB" w:rsidRPr="00461ECB" w:rsidRDefault="00035EB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5EBB" w:rsidRPr="00461ECB" w14:paraId="4EF78A83" w14:textId="77777777" w:rsidTr="00D43717">
        <w:trPr>
          <w:trHeight w:val="20"/>
        </w:trPr>
        <w:tc>
          <w:tcPr>
            <w:tcW w:w="2970" w:type="dxa"/>
          </w:tcPr>
          <w:p w14:paraId="41EDA609" w14:textId="77777777" w:rsidR="00035EBB" w:rsidRPr="00461ECB" w:rsidRDefault="00035EBB" w:rsidP="00035EBB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076CCD" w14:textId="4FFA0221" w:rsidR="00035EBB" w:rsidRPr="00461ECB" w:rsidRDefault="00261F7C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18E5E3E5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6647F7D" w14:textId="29D373D9" w:rsidR="00035EBB" w:rsidRPr="004F5FBF" w:rsidRDefault="00035EB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4F5F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  <w:r w:rsidRPr="004F5FB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86" w:type="dxa"/>
          </w:tcPr>
          <w:p w14:paraId="187BBA33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DA2FD8F" w14:textId="7FE3355C" w:rsidR="00035EBB" w:rsidRPr="00461ECB" w:rsidRDefault="003273DB" w:rsidP="004F5F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427</w:t>
            </w:r>
          </w:p>
        </w:tc>
        <w:tc>
          <w:tcPr>
            <w:tcW w:w="82" w:type="dxa"/>
          </w:tcPr>
          <w:p w14:paraId="50E63848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2B09FA20" w14:textId="75079F2E" w:rsidR="00035EBB" w:rsidRPr="00461ECB" w:rsidRDefault="00035EBB" w:rsidP="00401EC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8CD5A8B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91753D3" w14:textId="76E0E4E3" w:rsidR="00035EBB" w:rsidRPr="00461ECB" w:rsidRDefault="00035EB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5EBB" w:rsidRPr="00461ECB" w14:paraId="68CD107B" w14:textId="77777777" w:rsidTr="00D43717">
        <w:trPr>
          <w:trHeight w:val="20"/>
        </w:trPr>
        <w:tc>
          <w:tcPr>
            <w:tcW w:w="2970" w:type="dxa"/>
          </w:tcPr>
          <w:p w14:paraId="5C80FBC0" w14:textId="77777777" w:rsidR="00035EBB" w:rsidRPr="00461ECB" w:rsidRDefault="00035EBB" w:rsidP="00035EBB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46DBC6" w14:textId="6D86AECC" w:rsidR="00035EBB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261F7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86" w:type="dxa"/>
          </w:tcPr>
          <w:p w14:paraId="486A31C4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D040931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0EE1603D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735C9EA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65901A54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644F0053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45CC5B00" w14:textId="77777777" w:rsidR="00035EBB" w:rsidRPr="00461ECB" w:rsidRDefault="00035EBB" w:rsidP="00035EBB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BCBE997" w14:textId="33011077" w:rsidR="00035EBB" w:rsidRPr="00461ECB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035EB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606</w:t>
            </w:r>
          </w:p>
        </w:tc>
      </w:tr>
    </w:tbl>
    <w:p w14:paraId="5C4E4707" w14:textId="77777777" w:rsidR="00303E35" w:rsidRPr="00461ECB" w:rsidRDefault="0030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461ECB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1B89FAEC" w14:textId="5440FD9D" w:rsidR="000F6C78" w:rsidRPr="00461ECB" w:rsidRDefault="000F6C78" w:rsidP="00C4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05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461ECB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หน่วย </w:t>
      </w:r>
      <w:r w:rsidRPr="00461ECB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461ECB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1169"/>
        <w:gridCol w:w="86"/>
        <w:gridCol w:w="1083"/>
        <w:gridCol w:w="86"/>
        <w:gridCol w:w="1087"/>
        <w:gridCol w:w="86"/>
        <w:gridCol w:w="1086"/>
        <w:gridCol w:w="86"/>
        <w:gridCol w:w="1174"/>
      </w:tblGrid>
      <w:tr w:rsidR="00852F1E" w:rsidRPr="009F11C3" w14:paraId="5AA5DFB0" w14:textId="77777777" w:rsidTr="00D43717">
        <w:trPr>
          <w:trHeight w:val="20"/>
          <w:tblHeader/>
        </w:trPr>
        <w:tc>
          <w:tcPr>
            <w:tcW w:w="2967" w:type="dxa"/>
          </w:tcPr>
          <w:p w14:paraId="59BCB9E7" w14:textId="77777777" w:rsidR="00852F1E" w:rsidRPr="009F11C3" w:rsidRDefault="00852F1E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943" w:type="dxa"/>
            <w:gridSpan w:val="9"/>
          </w:tcPr>
          <w:p w14:paraId="3834BF91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งบเฉพาะกิจการ</w:t>
            </w:r>
          </w:p>
        </w:tc>
      </w:tr>
      <w:tr w:rsidR="00852F1E" w:rsidRPr="009F11C3" w14:paraId="688C79E8" w14:textId="77777777" w:rsidTr="00D43717">
        <w:trPr>
          <w:trHeight w:val="20"/>
          <w:tblHeader/>
        </w:trPr>
        <w:tc>
          <w:tcPr>
            <w:tcW w:w="2967" w:type="dxa"/>
          </w:tcPr>
          <w:p w14:paraId="28833DC1" w14:textId="42390179" w:rsidR="00852F1E" w:rsidRPr="009F11C3" w:rsidRDefault="00852F1E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69" w:type="dxa"/>
          </w:tcPr>
          <w:p w14:paraId="4DE4CE48" w14:textId="4D9E253A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  <w:tc>
          <w:tcPr>
            <w:tcW w:w="86" w:type="dxa"/>
          </w:tcPr>
          <w:p w14:paraId="5DCA90B2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F1DF620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7B77EDF5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2F0C305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จำหน่าย</w:t>
            </w: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86" w:type="dxa"/>
          </w:tcPr>
          <w:p w14:paraId="297669C4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EC43A9A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โอนเข้า/</w:t>
            </w:r>
          </w:p>
        </w:tc>
        <w:tc>
          <w:tcPr>
            <w:tcW w:w="86" w:type="dxa"/>
          </w:tcPr>
          <w:p w14:paraId="0908FAD8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88BDC3A" w14:textId="560A1B5A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</w:tr>
      <w:tr w:rsidR="00852F1E" w:rsidRPr="009F11C3" w14:paraId="602A5883" w14:textId="77777777" w:rsidTr="00D43717">
        <w:trPr>
          <w:trHeight w:val="20"/>
          <w:tblHeader/>
        </w:trPr>
        <w:tc>
          <w:tcPr>
            <w:tcW w:w="2967" w:type="dxa"/>
          </w:tcPr>
          <w:p w14:paraId="702D9524" w14:textId="77777777" w:rsidR="00852F1E" w:rsidRPr="009F11C3" w:rsidRDefault="00852F1E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1FBF7A72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0FC91E57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19DA88D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085804DD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3BF4B62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86" w:type="dxa"/>
          </w:tcPr>
          <w:p w14:paraId="4CBBB1D0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57A14FC7" w14:textId="470712EA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(โอนออก)</w:t>
            </w:r>
          </w:p>
        </w:tc>
        <w:tc>
          <w:tcPr>
            <w:tcW w:w="86" w:type="dxa"/>
          </w:tcPr>
          <w:p w14:paraId="627E6F9D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78CD093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52F1E" w:rsidRPr="009F11C3" w14:paraId="27106FFC" w14:textId="77777777" w:rsidTr="00D43717">
        <w:trPr>
          <w:trHeight w:val="20"/>
          <w:tblHeader/>
        </w:trPr>
        <w:tc>
          <w:tcPr>
            <w:tcW w:w="2967" w:type="dxa"/>
          </w:tcPr>
          <w:p w14:paraId="539293DF" w14:textId="77777777" w:rsidR="00852F1E" w:rsidRPr="009F11C3" w:rsidRDefault="00852F1E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3FBCA3" w14:textId="5EB8236A" w:rsidR="00852F1E" w:rsidRPr="009F11C3" w:rsidRDefault="003273D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852F1E"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52F1E"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86" w:type="dxa"/>
          </w:tcPr>
          <w:p w14:paraId="5D347EE6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1F5148C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72221446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070C455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2128B0F2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118F301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86" w:type="dxa"/>
          </w:tcPr>
          <w:p w14:paraId="252F44F5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1752B72" w14:textId="1DA36E03" w:rsidR="00852F1E" w:rsidRPr="009F11C3" w:rsidRDefault="003273D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852F1E"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52F1E"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52F1E" w:rsidRPr="009F11C3" w14:paraId="1812D192" w14:textId="77777777" w:rsidTr="00D43717">
        <w:trPr>
          <w:trHeight w:val="60"/>
          <w:tblHeader/>
        </w:trPr>
        <w:tc>
          <w:tcPr>
            <w:tcW w:w="2967" w:type="dxa"/>
          </w:tcPr>
          <w:p w14:paraId="3CA4D989" w14:textId="77777777" w:rsidR="00852F1E" w:rsidRPr="009F11C3" w:rsidRDefault="00852F1E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B3A1F15" w14:textId="6252BA19" w:rsidR="00852F1E" w:rsidRPr="009F11C3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" w:type="dxa"/>
          </w:tcPr>
          <w:p w14:paraId="1FC738F4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8E0B7B1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1FF3CCFB" w14:textId="77777777" w:rsidR="00852F1E" w:rsidRPr="009F11C3" w:rsidRDefault="00852F1E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70B7E31" w14:textId="77777777" w:rsidR="00852F1E" w:rsidRPr="009F11C3" w:rsidRDefault="00852F1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3EF502CE" w14:textId="77777777" w:rsidR="00852F1E" w:rsidRPr="009F11C3" w:rsidRDefault="00852F1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58796CFB" w14:textId="77777777" w:rsidR="00852F1E" w:rsidRPr="009F11C3" w:rsidRDefault="00852F1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4556B259" w14:textId="77777777" w:rsidR="00852F1E" w:rsidRPr="009F11C3" w:rsidRDefault="00852F1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A04E004" w14:textId="76746A38" w:rsidR="00852F1E" w:rsidRPr="009F11C3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852F1E" w:rsidRPr="009F11C3" w14:paraId="67A11092" w14:textId="77777777" w:rsidTr="00D43717">
        <w:trPr>
          <w:trHeight w:val="151"/>
        </w:trPr>
        <w:tc>
          <w:tcPr>
            <w:tcW w:w="2967" w:type="dxa"/>
          </w:tcPr>
          <w:p w14:paraId="2799326B" w14:textId="77777777" w:rsidR="00852F1E" w:rsidRPr="009F11C3" w:rsidRDefault="00852F1E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9F11C3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 xml:space="preserve">ราคาทุน </w:t>
            </w:r>
          </w:p>
        </w:tc>
        <w:tc>
          <w:tcPr>
            <w:tcW w:w="1169" w:type="dxa"/>
          </w:tcPr>
          <w:p w14:paraId="3B2FFEA0" w14:textId="77777777" w:rsidR="00852F1E" w:rsidRPr="009F11C3" w:rsidRDefault="00852F1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3B480C1A" w14:textId="77777777" w:rsidR="00852F1E" w:rsidRPr="009F11C3" w:rsidRDefault="00852F1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6052254" w14:textId="77777777" w:rsidR="00852F1E" w:rsidRPr="009F11C3" w:rsidRDefault="00852F1E">
            <w:pPr>
              <w:pStyle w:val="Heading6"/>
              <w:spacing w:line="240" w:lineRule="auto"/>
              <w:ind w:left="728" w:right="1" w:hanging="6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1E02C50A" w14:textId="77777777" w:rsidR="00852F1E" w:rsidRPr="009F11C3" w:rsidRDefault="00852F1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B4DBFE9" w14:textId="77777777" w:rsidR="00852F1E" w:rsidRPr="009F11C3" w:rsidRDefault="00852F1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20C83F17" w14:textId="77777777" w:rsidR="00852F1E" w:rsidRPr="009F11C3" w:rsidRDefault="00852F1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D290922" w14:textId="77777777" w:rsidR="00852F1E" w:rsidRPr="009F11C3" w:rsidRDefault="00852F1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6A502488" w14:textId="77777777" w:rsidR="00852F1E" w:rsidRPr="009F11C3" w:rsidRDefault="00852F1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F9664AD" w14:textId="77777777" w:rsidR="00852F1E" w:rsidRPr="009F11C3" w:rsidRDefault="00852F1E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B3466" w:rsidRPr="009F11C3" w14:paraId="129C1CF6" w14:textId="77777777" w:rsidTr="00D43717">
        <w:trPr>
          <w:trHeight w:val="20"/>
        </w:trPr>
        <w:tc>
          <w:tcPr>
            <w:tcW w:w="2967" w:type="dxa"/>
          </w:tcPr>
          <w:p w14:paraId="29059512" w14:textId="77777777" w:rsidR="00AB3466" w:rsidRPr="009F11C3" w:rsidRDefault="00AB3466" w:rsidP="00AB346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ส่วนปรับปรุงสิทธิการเช่า</w:t>
            </w:r>
          </w:p>
        </w:tc>
        <w:tc>
          <w:tcPr>
            <w:tcW w:w="1169" w:type="dxa"/>
          </w:tcPr>
          <w:p w14:paraId="563499D2" w14:textId="05614C28" w:rsidR="00AB3466" w:rsidRPr="009F11C3" w:rsidRDefault="003273DB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AB3466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86" w:type="dxa"/>
          </w:tcPr>
          <w:p w14:paraId="3AFDF5AA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3BC65592" w14:textId="1B4E82AC" w:rsidR="00AB3466" w:rsidRPr="009F11C3" w:rsidRDefault="003273DB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B3466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86" w:type="dxa"/>
          </w:tcPr>
          <w:p w14:paraId="42CDA193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</w:tcPr>
          <w:p w14:paraId="65BC4E94" w14:textId="1332C7DF" w:rsidR="00AB3466" w:rsidRPr="009F11C3" w:rsidRDefault="00AB3466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041F7D3A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6" w:type="dxa"/>
          </w:tcPr>
          <w:p w14:paraId="4713DE68" w14:textId="2A59EEB4" w:rsidR="00AB3466" w:rsidRPr="009F11C3" w:rsidRDefault="00AB3466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048086E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46785D32" w14:textId="08187600" w:rsidR="00AB3466" w:rsidRPr="009F11C3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AB3466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</w:t>
            </w:r>
          </w:p>
        </w:tc>
      </w:tr>
      <w:tr w:rsidR="00AB3466" w:rsidRPr="009F11C3" w14:paraId="4663F45D" w14:textId="77777777" w:rsidTr="00D43717">
        <w:trPr>
          <w:trHeight w:val="20"/>
        </w:trPr>
        <w:tc>
          <w:tcPr>
            <w:tcW w:w="2967" w:type="dxa"/>
          </w:tcPr>
          <w:p w14:paraId="0A0FBC06" w14:textId="3EBDA5A9" w:rsidR="00AB3466" w:rsidRPr="009F11C3" w:rsidRDefault="00AB3466" w:rsidP="00AB346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เครื่องมือ เครื่องใช้ และอุปกรณ์ใช้ในการดำเนินงาน</w:t>
            </w:r>
          </w:p>
        </w:tc>
        <w:tc>
          <w:tcPr>
            <w:tcW w:w="1169" w:type="dxa"/>
          </w:tcPr>
          <w:p w14:paraId="2DF25B3F" w14:textId="77777777" w:rsidR="00BA613D" w:rsidRPr="009F11C3" w:rsidRDefault="00BA613D" w:rsidP="00AB346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ACDD91" w14:textId="6A813504" w:rsidR="00AB3466" w:rsidRPr="009F11C3" w:rsidRDefault="003273DB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3466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86" w:type="dxa"/>
          </w:tcPr>
          <w:p w14:paraId="3ABCBDAC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22E79216" w14:textId="77777777" w:rsidR="00BA613D" w:rsidRPr="009F11C3" w:rsidRDefault="00BA613D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C53996" w14:textId="7754B076" w:rsidR="00AB3466" w:rsidRPr="009F11C3" w:rsidRDefault="003273DB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86" w:type="dxa"/>
          </w:tcPr>
          <w:p w14:paraId="2A3F21FC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</w:tcPr>
          <w:p w14:paraId="1EB7177F" w14:textId="77777777" w:rsidR="00BA613D" w:rsidRPr="009F11C3" w:rsidRDefault="00BA613D" w:rsidP="00D200B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078900" w14:textId="309C9916" w:rsidR="00AB3466" w:rsidRPr="009F11C3" w:rsidRDefault="00AB3466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495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631FB7A3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6" w:type="dxa"/>
          </w:tcPr>
          <w:p w14:paraId="3A47D29A" w14:textId="77777777" w:rsidR="00BA613D" w:rsidRPr="009F11C3" w:rsidRDefault="00BA613D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D4E4F8" w14:textId="0AD57721" w:rsidR="00AB3466" w:rsidRPr="009F11C3" w:rsidRDefault="00AB3466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C60E87E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227C04EB" w14:textId="77777777" w:rsidR="00BA613D" w:rsidRPr="009F11C3" w:rsidRDefault="00BA613D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C400EA" w14:textId="2FADA152" w:rsidR="00AB3466" w:rsidRPr="009F11C3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887</w:t>
            </w:r>
          </w:p>
        </w:tc>
      </w:tr>
      <w:tr w:rsidR="00AB3466" w:rsidRPr="009F11C3" w14:paraId="2A796702" w14:textId="77777777" w:rsidTr="00D43717">
        <w:trPr>
          <w:trHeight w:val="20"/>
        </w:trPr>
        <w:tc>
          <w:tcPr>
            <w:tcW w:w="2967" w:type="dxa"/>
          </w:tcPr>
          <w:p w14:paraId="03A26815" w14:textId="77777777" w:rsidR="00AB3466" w:rsidRPr="009F11C3" w:rsidRDefault="00AB3466" w:rsidP="00AB346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เครื่องตกแต่ง</w:t>
            </w: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  <w:t xml:space="preserve"> </w:t>
            </w: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ติดตั้งและอุปกรณ์สำนักงาน</w:t>
            </w:r>
          </w:p>
        </w:tc>
        <w:tc>
          <w:tcPr>
            <w:tcW w:w="1169" w:type="dxa"/>
          </w:tcPr>
          <w:p w14:paraId="13D5724D" w14:textId="77777777" w:rsidR="00D43717" w:rsidRPr="009F11C3" w:rsidRDefault="00D43717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7FAE5F" w14:textId="3FB7257F" w:rsidR="00AB3466" w:rsidRPr="009F11C3" w:rsidRDefault="003273DB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AB3466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098</w:t>
            </w:r>
          </w:p>
        </w:tc>
        <w:tc>
          <w:tcPr>
            <w:tcW w:w="86" w:type="dxa"/>
          </w:tcPr>
          <w:p w14:paraId="25512397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41533D1B" w14:textId="77777777" w:rsidR="00D43717" w:rsidRPr="009F11C3" w:rsidRDefault="00D43717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CF30B9" w14:textId="5DE6F249" w:rsidR="00AB3466" w:rsidRPr="009F11C3" w:rsidRDefault="003273DB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3466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86" w:type="dxa"/>
          </w:tcPr>
          <w:p w14:paraId="0B8CED05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</w:tcPr>
          <w:p w14:paraId="32DBD14A" w14:textId="77777777" w:rsidR="00D43717" w:rsidRPr="009F11C3" w:rsidRDefault="00D43717" w:rsidP="00D200B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6D9B0E" w14:textId="152B2947" w:rsidR="00AB3466" w:rsidRPr="009F11C3" w:rsidRDefault="00AB3466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5FE23170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6" w:type="dxa"/>
          </w:tcPr>
          <w:p w14:paraId="68689B6B" w14:textId="77777777" w:rsidR="00D43717" w:rsidRPr="009F11C3" w:rsidRDefault="00D43717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F8F3A" w14:textId="198A4A19" w:rsidR="00AB3466" w:rsidRPr="009F11C3" w:rsidRDefault="00AB3466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5764903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25C6A63F" w14:textId="77777777" w:rsidR="00D43717" w:rsidRPr="009F11C3" w:rsidRDefault="00D43717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DBC0A0" w14:textId="2CC80E9B" w:rsidR="00AB3466" w:rsidRPr="009F11C3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AB3466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</w:tr>
      <w:tr w:rsidR="00AB3466" w:rsidRPr="009F11C3" w14:paraId="2F5224B7" w14:textId="77777777" w:rsidTr="00D43717">
        <w:trPr>
          <w:trHeight w:val="270"/>
        </w:trPr>
        <w:tc>
          <w:tcPr>
            <w:tcW w:w="2967" w:type="dxa"/>
          </w:tcPr>
          <w:p w14:paraId="0E718A00" w14:textId="77777777" w:rsidR="00AB3466" w:rsidRPr="009F11C3" w:rsidRDefault="00AB3466" w:rsidP="00AB346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169" w:type="dxa"/>
          </w:tcPr>
          <w:p w14:paraId="34C7E669" w14:textId="4AA2FFE9" w:rsidR="00AB3466" w:rsidRPr="009F11C3" w:rsidRDefault="003273DB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B3466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86" w:type="dxa"/>
          </w:tcPr>
          <w:p w14:paraId="73DF1DC3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5185B6F4" w14:textId="03815983" w:rsidR="00AB3466" w:rsidRPr="009F11C3" w:rsidRDefault="00BA613D" w:rsidP="00BA613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1C884E3" w14:textId="77777777" w:rsidR="00AB3466" w:rsidRPr="009F11C3" w:rsidRDefault="00AB3466" w:rsidP="00BA613D">
            <w:pPr>
              <w:tabs>
                <w:tab w:val="decimal" w:pos="636"/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</w:tcPr>
          <w:p w14:paraId="549EAE90" w14:textId="14539670" w:rsidR="00AB3466" w:rsidRPr="009F11C3" w:rsidRDefault="00BA613D" w:rsidP="00D200B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69BA9B2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6" w:type="dxa"/>
          </w:tcPr>
          <w:p w14:paraId="7CC9F444" w14:textId="69496DCE" w:rsidR="00AB3466" w:rsidRPr="009F11C3" w:rsidRDefault="00AB3466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AACD667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03AA1772" w14:textId="0DB8AD23" w:rsidR="00AB3466" w:rsidRPr="009F11C3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B3466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</w:tr>
      <w:tr w:rsidR="00AB3466" w:rsidRPr="009F11C3" w14:paraId="16D2EDCC" w14:textId="77777777" w:rsidTr="00D43717">
        <w:trPr>
          <w:trHeight w:val="20"/>
        </w:trPr>
        <w:tc>
          <w:tcPr>
            <w:tcW w:w="2967" w:type="dxa"/>
          </w:tcPr>
          <w:p w14:paraId="7D575213" w14:textId="77777777" w:rsidR="00AB3466" w:rsidRPr="009F11C3" w:rsidRDefault="00AB3466" w:rsidP="00AB346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รวมราคาทุน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9F49BB0" w14:textId="4A8E905C" w:rsidR="00AB3466" w:rsidRPr="009F11C3" w:rsidRDefault="003273DB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BA613D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</w:p>
        </w:tc>
        <w:tc>
          <w:tcPr>
            <w:tcW w:w="86" w:type="dxa"/>
          </w:tcPr>
          <w:p w14:paraId="58058148" w14:textId="77777777" w:rsidR="00AB3466" w:rsidRPr="009F11C3" w:rsidRDefault="00AB3466" w:rsidP="00BA613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63D98E5" w14:textId="0927F7A3" w:rsidR="00AB3466" w:rsidRPr="009F11C3" w:rsidRDefault="003273DB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5684C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86" w:type="dxa"/>
          </w:tcPr>
          <w:p w14:paraId="641F7F0D" w14:textId="77777777" w:rsidR="00AB3466" w:rsidRPr="009F11C3" w:rsidRDefault="00AB3466" w:rsidP="00BA613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275A0B36" w14:textId="256B28BB" w:rsidR="00AB3466" w:rsidRPr="009F11C3" w:rsidRDefault="0045684C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011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446CE943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213D9698" w14:textId="4106780A" w:rsidR="00AB3466" w:rsidRPr="009F11C3" w:rsidRDefault="00AB3466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52C7043C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7FA426C" w14:textId="0C6FA541" w:rsidR="00AB3466" w:rsidRPr="009F11C3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45684C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</w:t>
            </w:r>
          </w:p>
        </w:tc>
      </w:tr>
      <w:tr w:rsidR="00852F1E" w:rsidRPr="009F11C3" w14:paraId="674E8E46" w14:textId="77777777" w:rsidTr="00D43717">
        <w:trPr>
          <w:trHeight w:val="20"/>
        </w:trPr>
        <w:tc>
          <w:tcPr>
            <w:tcW w:w="2967" w:type="dxa"/>
          </w:tcPr>
          <w:p w14:paraId="34F9664E" w14:textId="77777777" w:rsidR="00852F1E" w:rsidRPr="009F11C3" w:rsidRDefault="00852F1E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ED684D8" w14:textId="77777777" w:rsidR="00852F1E" w:rsidRPr="009F11C3" w:rsidRDefault="00852F1E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66B32962" w14:textId="77777777" w:rsidR="00852F1E" w:rsidRPr="009F11C3" w:rsidRDefault="00852F1E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247896B" w14:textId="77777777" w:rsidR="00852F1E" w:rsidRPr="009F11C3" w:rsidRDefault="00852F1E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0D6F882B" w14:textId="77777777" w:rsidR="00852F1E" w:rsidRPr="009F11C3" w:rsidRDefault="00852F1E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AC7993E" w14:textId="77777777" w:rsidR="00852F1E" w:rsidRPr="009F11C3" w:rsidRDefault="00852F1E" w:rsidP="00D200B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264E8BCF" w14:textId="77777777" w:rsidR="00852F1E" w:rsidRPr="009F11C3" w:rsidRDefault="00852F1E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E564517" w14:textId="77777777" w:rsidR="00852F1E" w:rsidRPr="009F11C3" w:rsidRDefault="00852F1E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3EA5425F" w14:textId="77777777" w:rsidR="00852F1E" w:rsidRPr="009F11C3" w:rsidRDefault="00852F1E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64F00722" w14:textId="77777777" w:rsidR="00852F1E" w:rsidRPr="009F11C3" w:rsidRDefault="00852F1E" w:rsidP="00D200BF">
            <w:pPr>
              <w:tabs>
                <w:tab w:val="clear" w:pos="907"/>
                <w:tab w:val="decimal" w:pos="903"/>
              </w:tabs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52F1E" w:rsidRPr="009F11C3" w14:paraId="20B1EAC6" w14:textId="77777777" w:rsidTr="00D43717">
        <w:trPr>
          <w:trHeight w:val="20"/>
        </w:trPr>
        <w:tc>
          <w:tcPr>
            <w:tcW w:w="2967" w:type="dxa"/>
          </w:tcPr>
          <w:p w14:paraId="4BB4F4FC" w14:textId="77777777" w:rsidR="00852F1E" w:rsidRPr="009F11C3" w:rsidRDefault="00852F1E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9F11C3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ค่าเสื่อมราคาสะสม</w:t>
            </w:r>
            <w:r w:rsidRPr="009F11C3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169" w:type="dxa"/>
          </w:tcPr>
          <w:p w14:paraId="7827546A" w14:textId="77777777" w:rsidR="00852F1E" w:rsidRPr="009F11C3" w:rsidRDefault="00852F1E">
            <w:pPr>
              <w:tabs>
                <w:tab w:val="decimal" w:pos="79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17DE63CA" w14:textId="77777777" w:rsidR="00852F1E" w:rsidRPr="009F11C3" w:rsidRDefault="00852F1E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9A70AD5" w14:textId="77777777" w:rsidR="00852F1E" w:rsidRPr="009F11C3" w:rsidRDefault="00852F1E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28576E0A" w14:textId="77777777" w:rsidR="00852F1E" w:rsidRPr="009F11C3" w:rsidRDefault="00852F1E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D25353F" w14:textId="77777777" w:rsidR="00852F1E" w:rsidRPr="009F11C3" w:rsidRDefault="00852F1E" w:rsidP="00D200B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77893E4" w14:textId="77777777" w:rsidR="00852F1E" w:rsidRPr="009F11C3" w:rsidRDefault="00852F1E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7CE8225" w14:textId="77777777" w:rsidR="00852F1E" w:rsidRPr="009F11C3" w:rsidRDefault="00852F1E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5863A9FE" w14:textId="77777777" w:rsidR="00852F1E" w:rsidRPr="009F11C3" w:rsidRDefault="00852F1E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27D6C57" w14:textId="77777777" w:rsidR="00852F1E" w:rsidRPr="009F11C3" w:rsidRDefault="00852F1E" w:rsidP="00D200BF">
            <w:pPr>
              <w:tabs>
                <w:tab w:val="clear" w:pos="907"/>
                <w:tab w:val="decimal" w:pos="903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52F1E" w:rsidRPr="009F11C3" w14:paraId="14FFDCBE" w14:textId="77777777" w:rsidTr="00D43717">
        <w:trPr>
          <w:trHeight w:val="20"/>
        </w:trPr>
        <w:tc>
          <w:tcPr>
            <w:tcW w:w="2967" w:type="dxa"/>
          </w:tcPr>
          <w:p w14:paraId="64886501" w14:textId="77777777" w:rsidR="00852F1E" w:rsidRPr="009F11C3" w:rsidRDefault="00852F1E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ส่วนปรับปรุงสิทธิการเช่า</w:t>
            </w:r>
          </w:p>
        </w:tc>
        <w:tc>
          <w:tcPr>
            <w:tcW w:w="1169" w:type="dxa"/>
          </w:tcPr>
          <w:p w14:paraId="5F97B53F" w14:textId="06AB3749" w:rsidR="00852F1E" w:rsidRPr="009F11C3" w:rsidRDefault="00FA49DC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5A112294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E6868CC" w14:textId="0A837B67" w:rsidR="00852F1E" w:rsidRPr="009F11C3" w:rsidRDefault="00396279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66893C90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9E55414" w14:textId="45204EEE" w:rsidR="00852F1E" w:rsidRPr="009F11C3" w:rsidRDefault="003273DB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86" w:type="dxa"/>
          </w:tcPr>
          <w:p w14:paraId="2DD74F18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8021EAA" w14:textId="13EBD08F" w:rsidR="00852F1E" w:rsidRPr="009F11C3" w:rsidRDefault="00193CB7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45F3C85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4A18F37" w14:textId="776D2C75" w:rsidR="00852F1E" w:rsidRPr="009F11C3" w:rsidRDefault="00396279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003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52F1E" w:rsidRPr="009F11C3" w14:paraId="2258BF96" w14:textId="77777777" w:rsidTr="00D43717">
        <w:trPr>
          <w:trHeight w:val="20"/>
        </w:trPr>
        <w:tc>
          <w:tcPr>
            <w:tcW w:w="2967" w:type="dxa"/>
          </w:tcPr>
          <w:p w14:paraId="36C41B7F" w14:textId="5CCDF31F" w:rsidR="00852F1E" w:rsidRPr="009F11C3" w:rsidRDefault="00852F1E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เครื่องมือ เครื่องใช้ และอุปกรณ์ใช้ในการดำเนินงาน</w:t>
            </w:r>
          </w:p>
        </w:tc>
        <w:tc>
          <w:tcPr>
            <w:tcW w:w="1169" w:type="dxa"/>
          </w:tcPr>
          <w:p w14:paraId="41384BAF" w14:textId="77777777" w:rsidR="00FA49DC" w:rsidRPr="009F11C3" w:rsidRDefault="00FA49DC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FB300" w14:textId="1E793C09" w:rsidR="00852F1E" w:rsidRPr="009F11C3" w:rsidRDefault="00FA49DC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1E62D501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A8432D3" w14:textId="77777777" w:rsidR="00852F1E" w:rsidRPr="009F11C3" w:rsidRDefault="00852F1E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923E36" w14:textId="39C30CC3" w:rsidR="00396279" w:rsidRPr="009F11C3" w:rsidRDefault="00396279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193CB7"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156975F6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4E7975F" w14:textId="77777777" w:rsidR="00852F1E" w:rsidRPr="009F11C3" w:rsidRDefault="00852F1E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F17C4" w14:textId="02BD81AF" w:rsidR="00193CB7" w:rsidRPr="009F11C3" w:rsidRDefault="003273DB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</w:p>
        </w:tc>
        <w:tc>
          <w:tcPr>
            <w:tcW w:w="86" w:type="dxa"/>
          </w:tcPr>
          <w:p w14:paraId="4E9F72EC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24B67A3" w14:textId="77777777" w:rsidR="00AB3466" w:rsidRPr="009F11C3" w:rsidRDefault="00AB3466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08B4D4" w14:textId="76EB0C7F" w:rsidR="00852F1E" w:rsidRPr="009F11C3" w:rsidRDefault="00193CB7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70E14D7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1AC5501" w14:textId="77777777" w:rsidR="00AB3466" w:rsidRPr="009F11C3" w:rsidRDefault="00AB3466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423E31" w14:textId="3E187923" w:rsidR="00852F1E" w:rsidRPr="009F11C3" w:rsidRDefault="00193CB7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3466" w:rsidRPr="009F11C3" w14:paraId="7C3A75AE" w14:textId="77777777" w:rsidTr="00D43717">
        <w:trPr>
          <w:trHeight w:val="20"/>
        </w:trPr>
        <w:tc>
          <w:tcPr>
            <w:tcW w:w="2967" w:type="dxa"/>
          </w:tcPr>
          <w:p w14:paraId="41BA928B" w14:textId="77777777" w:rsidR="00AB3466" w:rsidRPr="009F11C3" w:rsidRDefault="00AB3466" w:rsidP="00AB346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เครื่องตกแต่ง</w:t>
            </w: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  <w:t xml:space="preserve"> </w:t>
            </w: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ติดตั้งและอุปกรณ์สำนักงาน</w:t>
            </w:r>
          </w:p>
        </w:tc>
        <w:tc>
          <w:tcPr>
            <w:tcW w:w="1169" w:type="dxa"/>
          </w:tcPr>
          <w:p w14:paraId="07B62F07" w14:textId="77777777" w:rsidR="00C23829" w:rsidRPr="009F11C3" w:rsidRDefault="00C23829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94A90D" w14:textId="0EA4582D" w:rsidR="00AB3466" w:rsidRPr="009F11C3" w:rsidRDefault="00AB3466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3B26274C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A866A44" w14:textId="77777777" w:rsidR="00C23829" w:rsidRPr="009F11C3" w:rsidRDefault="00C23829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BE64B4" w14:textId="3B496151" w:rsidR="00AB3466" w:rsidRPr="009F11C3" w:rsidRDefault="00AB3466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402A1BEA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F04B900" w14:textId="77777777" w:rsidR="00C23829" w:rsidRPr="009F11C3" w:rsidRDefault="00C23829" w:rsidP="00D200B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A7DC7A3" w14:textId="25516AA8" w:rsidR="00AB3466" w:rsidRPr="009F11C3" w:rsidRDefault="003273DB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3466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86" w:type="dxa"/>
          </w:tcPr>
          <w:p w14:paraId="366073B5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86BBC6B" w14:textId="77777777" w:rsidR="00C23829" w:rsidRPr="009F11C3" w:rsidRDefault="00C23829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43C923" w14:textId="5AF0976B" w:rsidR="00AB3466" w:rsidRPr="009F11C3" w:rsidRDefault="00AB3466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C880A26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7139F1F" w14:textId="77777777" w:rsidR="00C23829" w:rsidRPr="009F11C3" w:rsidRDefault="00C23829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FA23C1" w14:textId="14D562BE" w:rsidR="00AB3466" w:rsidRPr="009F11C3" w:rsidRDefault="00AB3466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3466" w:rsidRPr="009F11C3" w14:paraId="3008767C" w14:textId="77777777" w:rsidTr="00D43717">
        <w:trPr>
          <w:trHeight w:val="20"/>
        </w:trPr>
        <w:tc>
          <w:tcPr>
            <w:tcW w:w="2967" w:type="dxa"/>
          </w:tcPr>
          <w:p w14:paraId="69C19ADB" w14:textId="77777777" w:rsidR="00AB3466" w:rsidRPr="009F11C3" w:rsidRDefault="00AB3466" w:rsidP="00AB346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169" w:type="dxa"/>
          </w:tcPr>
          <w:p w14:paraId="435EAD22" w14:textId="4EB34474" w:rsidR="00AB3466" w:rsidRPr="009F11C3" w:rsidRDefault="00AB3466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2224C892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82F4CFF" w14:textId="15736559" w:rsidR="00AB3466" w:rsidRPr="009F11C3" w:rsidRDefault="00AB3466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49A9C92C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197849D" w14:textId="3C03650F" w:rsidR="00AB3466" w:rsidRPr="009F11C3" w:rsidRDefault="00072EB8" w:rsidP="00072E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7CC73686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183BB6E" w14:textId="4488B3E6" w:rsidR="00AB3466" w:rsidRPr="009F11C3" w:rsidRDefault="00AB3466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5BA0B1B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D48E1BA" w14:textId="407779F0" w:rsidR="00AB3466" w:rsidRPr="009F11C3" w:rsidRDefault="00AB3466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3466" w:rsidRPr="009F11C3" w14:paraId="1F386B96" w14:textId="77777777" w:rsidTr="00D43717">
        <w:trPr>
          <w:trHeight w:val="20"/>
        </w:trPr>
        <w:tc>
          <w:tcPr>
            <w:tcW w:w="2967" w:type="dxa"/>
          </w:tcPr>
          <w:p w14:paraId="4FB64BB0" w14:textId="77777777" w:rsidR="00AB3466" w:rsidRPr="009F11C3" w:rsidRDefault="00AB3466" w:rsidP="00AB3466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รวมค่าเสื่อมราคาสะสม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F827435" w14:textId="2C86C23C" w:rsidR="00AB3466" w:rsidRPr="009F11C3" w:rsidRDefault="00AB3466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483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6AB0E3DA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F2210CB" w14:textId="55177CFF" w:rsidR="00AB3466" w:rsidRPr="009F11C3" w:rsidRDefault="00AB3466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78EAF31D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687DA8A7" w14:textId="7099FC2C" w:rsidR="00AB3466" w:rsidRPr="009F11C3" w:rsidRDefault="003273DB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3466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86" w:type="dxa"/>
          </w:tcPr>
          <w:p w14:paraId="37BBF818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41297A00" w14:textId="4B6A4F1A" w:rsidR="00AB3466" w:rsidRPr="009F11C3" w:rsidRDefault="00AB3466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F3A1E33" w14:textId="77777777" w:rsidR="00AB3466" w:rsidRPr="009F11C3" w:rsidRDefault="00AB3466" w:rsidP="00AB346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3A58051" w14:textId="5FB37B25" w:rsidR="00AB3466" w:rsidRPr="009F11C3" w:rsidRDefault="00AB3466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52F1E" w:rsidRPr="009F11C3" w14:paraId="3F83D3A9" w14:textId="77777777" w:rsidTr="00D43717">
        <w:trPr>
          <w:trHeight w:val="20"/>
        </w:trPr>
        <w:tc>
          <w:tcPr>
            <w:tcW w:w="2967" w:type="dxa"/>
          </w:tcPr>
          <w:p w14:paraId="528409E5" w14:textId="77777777" w:rsidR="00852F1E" w:rsidRPr="009F11C3" w:rsidRDefault="00852F1E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ที่ดิน อาคารและอุปกรณ์ - สุทธิ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E7C7D12" w14:textId="3B112C21" w:rsidR="00852F1E" w:rsidRPr="009F11C3" w:rsidRDefault="003273DB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FD44D4" w:rsidRPr="009F11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545</w:t>
            </w:r>
          </w:p>
        </w:tc>
        <w:tc>
          <w:tcPr>
            <w:tcW w:w="86" w:type="dxa"/>
          </w:tcPr>
          <w:p w14:paraId="78D6DE12" w14:textId="77777777" w:rsidR="00852F1E" w:rsidRPr="009F11C3" w:rsidRDefault="00852F1E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6126421" w14:textId="77777777" w:rsidR="00852F1E" w:rsidRPr="009F11C3" w:rsidRDefault="00852F1E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6A982F1C" w14:textId="77777777" w:rsidR="00852F1E" w:rsidRPr="009F11C3" w:rsidRDefault="00852F1E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B543F4D" w14:textId="77777777" w:rsidR="00852F1E" w:rsidRPr="009F11C3" w:rsidRDefault="00852F1E" w:rsidP="00D200B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A0D7006" w14:textId="77777777" w:rsidR="00852F1E" w:rsidRPr="009F11C3" w:rsidRDefault="00852F1E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108F642F" w14:textId="77777777" w:rsidR="00852F1E" w:rsidRPr="009F11C3" w:rsidRDefault="00852F1E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680315EB" w14:textId="77777777" w:rsidR="00852F1E" w:rsidRPr="009F11C3" w:rsidRDefault="00852F1E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96CD713" w14:textId="75141E6C" w:rsidR="00852F1E" w:rsidRPr="004F5FBF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09457F" w:rsidRPr="004F5F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739</w:t>
            </w:r>
          </w:p>
        </w:tc>
      </w:tr>
      <w:tr w:rsidR="00852F1E" w:rsidRPr="009F11C3" w14:paraId="6BD2E4DB" w14:textId="77777777" w:rsidTr="00D43717">
        <w:trPr>
          <w:trHeight w:val="20"/>
        </w:trPr>
        <w:tc>
          <w:tcPr>
            <w:tcW w:w="2967" w:type="dxa"/>
          </w:tcPr>
          <w:p w14:paraId="3F5BD97B" w14:textId="77777777" w:rsidR="00852F1E" w:rsidRPr="009F11C3" w:rsidRDefault="00852F1E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9F11C3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สินทรัพย์ระหว่างติดตั้ง</w:t>
            </w:r>
          </w:p>
        </w:tc>
        <w:tc>
          <w:tcPr>
            <w:tcW w:w="1169" w:type="dxa"/>
          </w:tcPr>
          <w:p w14:paraId="41B30A6B" w14:textId="078EF421" w:rsidR="00852F1E" w:rsidRPr="009F11C3" w:rsidRDefault="003273DB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86" w:type="dxa"/>
          </w:tcPr>
          <w:p w14:paraId="0CA37055" w14:textId="77777777" w:rsidR="00852F1E" w:rsidRPr="009F11C3" w:rsidRDefault="00852F1E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5192EF6" w14:textId="5B304CC5" w:rsidR="00852F1E" w:rsidRPr="009F11C3" w:rsidRDefault="00FA49DC" w:rsidP="00C5756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22B9B83" w14:textId="77777777" w:rsidR="00852F1E" w:rsidRPr="009F11C3" w:rsidRDefault="00852F1E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DF9CC14" w14:textId="36651BA6" w:rsidR="00852F1E" w:rsidRPr="009F11C3" w:rsidRDefault="00FA49DC" w:rsidP="004F5F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Pr="009F11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3316ECCA" w14:textId="77777777" w:rsidR="00852F1E" w:rsidRPr="009F11C3" w:rsidRDefault="00852F1E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186CCD7" w14:textId="66FE036C" w:rsidR="00852F1E" w:rsidRPr="009F11C3" w:rsidRDefault="00FA49DC" w:rsidP="00AB346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7B6D0435" w14:textId="77777777" w:rsidR="00852F1E" w:rsidRPr="009F11C3" w:rsidRDefault="00852F1E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047569F" w14:textId="39D6289E" w:rsidR="00852F1E" w:rsidRPr="009F11C3" w:rsidRDefault="00FA49DC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52F1E" w:rsidRPr="009F11C3" w14:paraId="1349A86A" w14:textId="77777777" w:rsidTr="00D43717">
        <w:trPr>
          <w:trHeight w:val="20"/>
        </w:trPr>
        <w:tc>
          <w:tcPr>
            <w:tcW w:w="2967" w:type="dxa"/>
          </w:tcPr>
          <w:p w14:paraId="14A29042" w14:textId="77777777" w:rsidR="00852F1E" w:rsidRPr="009F11C3" w:rsidRDefault="00852F1E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  <w:r w:rsidRPr="009F11C3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รวมที่ดิน อาคารและอุปกรณ์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B8500A1" w14:textId="7A87D910" w:rsidR="00852F1E" w:rsidRPr="009F11C3" w:rsidRDefault="003273DB" w:rsidP="004F5FBF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="00396279" w:rsidRPr="009F11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86" w:type="dxa"/>
          </w:tcPr>
          <w:p w14:paraId="7875F35B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005E637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5D5DA512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C927C40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4AB5A5DA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35A866C0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187AA354" w14:textId="77777777" w:rsidR="00852F1E" w:rsidRPr="009F11C3" w:rsidRDefault="00852F1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3D87D3F" w14:textId="73B44F38" w:rsidR="00852F1E" w:rsidRPr="009F11C3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396279" w:rsidRPr="009F11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739</w:t>
            </w:r>
          </w:p>
        </w:tc>
      </w:tr>
      <w:tr w:rsidR="00327A4E" w:rsidRPr="009F11C3" w14:paraId="268E7841" w14:textId="77777777" w:rsidTr="00D43717">
        <w:trPr>
          <w:trHeight w:val="20"/>
        </w:trPr>
        <w:tc>
          <w:tcPr>
            <w:tcW w:w="8910" w:type="dxa"/>
            <w:gridSpan w:val="10"/>
          </w:tcPr>
          <w:p w14:paraId="4C8BB43D" w14:textId="77777777" w:rsidR="00327A4E" w:rsidRPr="009F11C3" w:rsidRDefault="00327A4E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200BF" w:rsidRPr="009F11C3" w14:paraId="60F24735" w14:textId="77777777" w:rsidTr="00D43717">
        <w:trPr>
          <w:trHeight w:val="20"/>
        </w:trPr>
        <w:tc>
          <w:tcPr>
            <w:tcW w:w="8910" w:type="dxa"/>
            <w:gridSpan w:val="10"/>
          </w:tcPr>
          <w:p w14:paraId="5D6AB017" w14:textId="13163379" w:rsidR="00D200BF" w:rsidRPr="009F11C3" w:rsidRDefault="00D200B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D200BF" w:rsidRPr="009F11C3" w14:paraId="1F4D7FA8" w14:textId="77777777" w:rsidTr="00D43717">
        <w:trPr>
          <w:trHeight w:val="20"/>
        </w:trPr>
        <w:tc>
          <w:tcPr>
            <w:tcW w:w="2967" w:type="dxa"/>
          </w:tcPr>
          <w:p w14:paraId="49A2A8D3" w14:textId="1A5033DC" w:rsidR="00D200BF" w:rsidRPr="009F11C3" w:rsidRDefault="003273D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3273D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  <w:t>2568</w:t>
            </w:r>
          </w:p>
        </w:tc>
        <w:tc>
          <w:tcPr>
            <w:tcW w:w="1169" w:type="dxa"/>
          </w:tcPr>
          <w:p w14:paraId="00338810" w14:textId="77777777" w:rsidR="00D200BF" w:rsidRPr="009F11C3" w:rsidRDefault="00D200BF">
            <w:pPr>
              <w:tabs>
                <w:tab w:val="clear" w:pos="454"/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53F78662" w14:textId="77777777" w:rsidR="00D200BF" w:rsidRPr="009F11C3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9EB3CC3" w14:textId="77777777" w:rsidR="00D200BF" w:rsidRPr="009F11C3" w:rsidRDefault="00D200BF">
            <w:pPr>
              <w:tabs>
                <w:tab w:val="clear" w:pos="680"/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3086E0EE" w14:textId="77777777" w:rsidR="00D200BF" w:rsidRPr="009F11C3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16FC701" w14:textId="77777777" w:rsidR="00D200BF" w:rsidRPr="009F11C3" w:rsidRDefault="00D200BF">
            <w:pPr>
              <w:tabs>
                <w:tab w:val="clear" w:pos="454"/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78324235" w14:textId="77777777" w:rsidR="00D200BF" w:rsidRPr="009F11C3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B22EB15" w14:textId="77777777" w:rsidR="00D200BF" w:rsidRPr="009F11C3" w:rsidRDefault="00D200BF">
            <w:pPr>
              <w:tabs>
                <w:tab w:val="decimal" w:pos="182"/>
              </w:tabs>
              <w:spacing w:line="240" w:lineRule="auto"/>
              <w:ind w:left="-8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</w:tcPr>
          <w:p w14:paraId="45A159F9" w14:textId="77777777" w:rsidR="00D200BF" w:rsidRPr="009F11C3" w:rsidRDefault="00D200BF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5A057B06" w14:textId="396F6453" w:rsidR="00FB7795" w:rsidRPr="009F11C3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FB7795" w:rsidRPr="009F11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699</w:t>
            </w:r>
          </w:p>
        </w:tc>
      </w:tr>
      <w:tr w:rsidR="00D200BF" w:rsidRPr="009F11C3" w14:paraId="065FDAF5" w14:textId="77777777" w:rsidTr="00D43717">
        <w:trPr>
          <w:trHeight w:val="20"/>
        </w:trPr>
        <w:tc>
          <w:tcPr>
            <w:tcW w:w="2967" w:type="dxa"/>
          </w:tcPr>
          <w:p w14:paraId="7B2707C6" w14:textId="42DECF70" w:rsidR="00D200BF" w:rsidRPr="009F11C3" w:rsidRDefault="003273D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3273D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  <w:t>2567</w:t>
            </w:r>
          </w:p>
        </w:tc>
        <w:tc>
          <w:tcPr>
            <w:tcW w:w="1169" w:type="dxa"/>
          </w:tcPr>
          <w:p w14:paraId="23623C87" w14:textId="77777777" w:rsidR="00D200BF" w:rsidRPr="009F11C3" w:rsidRDefault="00D200BF">
            <w:pPr>
              <w:tabs>
                <w:tab w:val="clear" w:pos="454"/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0AB8DBCA" w14:textId="77777777" w:rsidR="00D200BF" w:rsidRPr="009F11C3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</w:tcPr>
          <w:p w14:paraId="70D49891" w14:textId="77777777" w:rsidR="00D200BF" w:rsidRPr="009F11C3" w:rsidRDefault="00D200BF">
            <w:pPr>
              <w:tabs>
                <w:tab w:val="clear" w:pos="680"/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26EDD7C2" w14:textId="77777777" w:rsidR="00D200BF" w:rsidRPr="009F11C3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D7AE24E" w14:textId="77777777" w:rsidR="00D200BF" w:rsidRPr="009F11C3" w:rsidRDefault="00D200BF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3E487FFC" w14:textId="77777777" w:rsidR="00D200BF" w:rsidRPr="009F11C3" w:rsidRDefault="00D200BF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E62C27B" w14:textId="77777777" w:rsidR="00D200BF" w:rsidRPr="009F11C3" w:rsidRDefault="00D200BF">
            <w:pPr>
              <w:tabs>
                <w:tab w:val="decimal" w:pos="182"/>
              </w:tabs>
              <w:spacing w:line="240" w:lineRule="auto"/>
              <w:ind w:left="-8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11C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</w:tcPr>
          <w:p w14:paraId="2DCBE404" w14:textId="77777777" w:rsidR="00D200BF" w:rsidRPr="009F11C3" w:rsidRDefault="00D200BF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</w:tcPr>
          <w:p w14:paraId="01F746B2" w14:textId="242BDA56" w:rsidR="00D200BF" w:rsidRPr="009F11C3" w:rsidRDefault="003273DB" w:rsidP="004F5FB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D200BF" w:rsidRPr="009F11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194</w:t>
            </w:r>
          </w:p>
        </w:tc>
      </w:tr>
    </w:tbl>
    <w:p w14:paraId="16858EAC" w14:textId="77777777" w:rsidR="00B15E34" w:rsidRPr="00461ECB" w:rsidRDefault="00B15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61EC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0926AC27" w14:textId="4F0F277A" w:rsidR="00FF6C61" w:rsidRPr="00461ECB" w:rsidRDefault="002418C2" w:rsidP="00CA6B42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สินทรัพย์สิทธิการใช้และสัญญาเช่า</w:t>
      </w:r>
    </w:p>
    <w:p w14:paraId="4DEE020C" w14:textId="7723530F" w:rsidR="007C5F11" w:rsidRPr="00461ECB" w:rsidRDefault="007C5F11" w:rsidP="00CA6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B329A" w:rsidRPr="00461ECB">
        <w:rPr>
          <w:rFonts w:asciiTheme="majorBidi" w:hAnsiTheme="majorBidi" w:cstheme="majorBidi"/>
          <w:sz w:val="32"/>
          <w:szCs w:val="32"/>
          <w:cs/>
        </w:rPr>
        <w:t>และสัญญาเช่า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174ED4CB" w14:textId="77777777" w:rsidR="000F6C78" w:rsidRPr="00AE7C5F" w:rsidRDefault="000F6C78" w:rsidP="000F6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E7C5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E7C5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E7C5F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86"/>
        <w:gridCol w:w="1004"/>
        <w:gridCol w:w="90"/>
        <w:gridCol w:w="1008"/>
        <w:gridCol w:w="86"/>
        <w:gridCol w:w="1008"/>
        <w:gridCol w:w="86"/>
        <w:gridCol w:w="1132"/>
      </w:tblGrid>
      <w:tr w:rsidR="00E4131B" w:rsidRPr="00AE7C5F" w14:paraId="7B697B58" w14:textId="77777777" w:rsidTr="000C7740">
        <w:trPr>
          <w:trHeight w:val="20"/>
          <w:tblHeader/>
        </w:trPr>
        <w:tc>
          <w:tcPr>
            <w:tcW w:w="3240" w:type="dxa"/>
          </w:tcPr>
          <w:p w14:paraId="0FB01098" w14:textId="77777777" w:rsidR="00E4131B" w:rsidRPr="00AE7C5F" w:rsidRDefault="00E4131B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9"/>
          </w:tcPr>
          <w:p w14:paraId="7079601F" w14:textId="77777777" w:rsidR="00E4131B" w:rsidRPr="00AE7C5F" w:rsidRDefault="00E4131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D1421" w:rsidRPr="00AE7C5F" w14:paraId="740DAD31" w14:textId="77777777" w:rsidTr="000C7740">
        <w:trPr>
          <w:trHeight w:val="20"/>
          <w:tblHeader/>
        </w:trPr>
        <w:tc>
          <w:tcPr>
            <w:tcW w:w="3240" w:type="dxa"/>
          </w:tcPr>
          <w:p w14:paraId="18ADE95D" w14:textId="306065F3" w:rsidR="00ED1421" w:rsidRPr="00AE7C5F" w:rsidRDefault="00ED1421" w:rsidP="00ED142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62DE5B24" w14:textId="06CC2A6D" w:rsidR="00ED1421" w:rsidRPr="00AE7C5F" w:rsidRDefault="00ED1421" w:rsidP="00ED14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  <w:tc>
          <w:tcPr>
            <w:tcW w:w="86" w:type="dxa"/>
          </w:tcPr>
          <w:p w14:paraId="075B636D" w14:textId="77777777" w:rsidR="00ED1421" w:rsidRPr="00AE7C5F" w:rsidRDefault="00ED1421" w:rsidP="00ED14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5801FCED" w14:textId="36203159" w:rsidR="00ED1421" w:rsidRPr="00AE7C5F" w:rsidRDefault="00ED1421" w:rsidP="00ED1421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F50F001" w14:textId="77777777" w:rsidR="00ED1421" w:rsidRPr="00AE7C5F" w:rsidRDefault="00ED1421" w:rsidP="00ED14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F144362" w14:textId="2A526556" w:rsidR="00ED1421" w:rsidRPr="00AE7C5F" w:rsidRDefault="00ED1421" w:rsidP="00ED14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86" w:type="dxa"/>
          </w:tcPr>
          <w:p w14:paraId="0769EB75" w14:textId="77777777" w:rsidR="00ED1421" w:rsidRPr="00AE7C5F" w:rsidRDefault="00ED1421" w:rsidP="00ED14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57AADB7" w14:textId="250EAEC5" w:rsidR="00ED1421" w:rsidRPr="00AE7C5F" w:rsidRDefault="00FA280A" w:rsidP="00FA280A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</w:t>
            </w:r>
          </w:p>
        </w:tc>
        <w:tc>
          <w:tcPr>
            <w:tcW w:w="86" w:type="dxa"/>
          </w:tcPr>
          <w:p w14:paraId="4E670086" w14:textId="77777777" w:rsidR="00ED1421" w:rsidRPr="00AE7C5F" w:rsidRDefault="00ED1421" w:rsidP="00ED14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08BF39D" w14:textId="618459FB" w:rsidR="00ED1421" w:rsidRPr="00AE7C5F" w:rsidRDefault="00ED1421" w:rsidP="00ED142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</w:tr>
      <w:tr w:rsidR="00E4131B" w:rsidRPr="00AE7C5F" w14:paraId="3BC13A9E" w14:textId="77777777" w:rsidTr="000C7740">
        <w:trPr>
          <w:trHeight w:val="20"/>
          <w:tblHeader/>
        </w:trPr>
        <w:tc>
          <w:tcPr>
            <w:tcW w:w="3240" w:type="dxa"/>
          </w:tcPr>
          <w:p w14:paraId="4BBA24DD" w14:textId="77777777" w:rsidR="00E4131B" w:rsidRPr="00AE7C5F" w:rsidRDefault="00E4131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251A10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0D65A13F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0EE7A1AA" w14:textId="244860DF" w:rsidR="00E4131B" w:rsidRPr="00AE7C5F" w:rsidRDefault="00E4131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731BDF0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A508F74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7F9C4B39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9FED41A" w14:textId="48F3E698" w:rsidR="00E4131B" w:rsidRPr="00AE7C5F" w:rsidRDefault="00FA280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86" w:type="dxa"/>
          </w:tcPr>
          <w:p w14:paraId="301BAFCE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1343AD1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4131B" w:rsidRPr="00AE7C5F" w14:paraId="4C6D1B27" w14:textId="77777777" w:rsidTr="000C7740">
        <w:trPr>
          <w:trHeight w:val="20"/>
          <w:tblHeader/>
        </w:trPr>
        <w:tc>
          <w:tcPr>
            <w:tcW w:w="3240" w:type="dxa"/>
          </w:tcPr>
          <w:p w14:paraId="7EF29F4E" w14:textId="77777777" w:rsidR="00E4131B" w:rsidRPr="00AE7C5F" w:rsidRDefault="00E4131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6605B" w14:textId="5FE066FA" w:rsidR="00E4131B" w:rsidRPr="00AE7C5F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E4131B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4131B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86" w:type="dxa"/>
          </w:tcPr>
          <w:p w14:paraId="073B67FE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0D112217" w14:textId="07B90AB4" w:rsidR="00E4131B" w:rsidRPr="00AE7C5F" w:rsidRDefault="00E4131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5558347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C9A1A1B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5EE83315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CFC8C17" w14:textId="4FE23B92" w:rsidR="00E4131B" w:rsidRPr="00AE7C5F" w:rsidRDefault="00FA280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86" w:type="dxa"/>
          </w:tcPr>
          <w:p w14:paraId="4F971191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189BEE4" w14:textId="79EA984C" w:rsidR="00E4131B" w:rsidRPr="00AE7C5F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E4131B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4131B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E4131B" w:rsidRPr="00AE7C5F" w14:paraId="54DF99DF" w14:textId="77777777" w:rsidTr="000C7740">
        <w:trPr>
          <w:trHeight w:val="20"/>
          <w:tblHeader/>
        </w:trPr>
        <w:tc>
          <w:tcPr>
            <w:tcW w:w="3240" w:type="dxa"/>
          </w:tcPr>
          <w:p w14:paraId="10B7776B" w14:textId="77777777" w:rsidR="00E4131B" w:rsidRPr="00AE7C5F" w:rsidRDefault="00E4131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6D0BF3" w14:textId="49FC77DA" w:rsidR="00E4131B" w:rsidRPr="00AE7C5F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6" w:type="dxa"/>
          </w:tcPr>
          <w:p w14:paraId="17705F71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D0A36AF" w14:textId="60DC5E00" w:rsidR="00E4131B" w:rsidRPr="00AE7C5F" w:rsidRDefault="00E4131B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BE0C01A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83667D6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7A3A2DAB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4F6EA6A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2F8BB090" w14:textId="77777777" w:rsidR="00E4131B" w:rsidRPr="00AE7C5F" w:rsidRDefault="00E413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D0145CD" w14:textId="7F3378E8" w:rsidR="00E4131B" w:rsidRPr="00AE7C5F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E4131B" w:rsidRPr="00AE7C5F" w14:paraId="3E194609" w14:textId="77777777" w:rsidTr="000C7740">
        <w:trPr>
          <w:trHeight w:val="20"/>
        </w:trPr>
        <w:tc>
          <w:tcPr>
            <w:tcW w:w="3240" w:type="dxa"/>
          </w:tcPr>
          <w:p w14:paraId="3444017E" w14:textId="77777777" w:rsidR="00E4131B" w:rsidRPr="00AE7C5F" w:rsidRDefault="00E4131B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AE7C5F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2FFA128B" w14:textId="77777777" w:rsidR="00E4131B" w:rsidRPr="00AE7C5F" w:rsidRDefault="00E4131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27A63B2F" w14:textId="77777777" w:rsidR="00E4131B" w:rsidRPr="00AE7C5F" w:rsidRDefault="00E4131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2F394800" w14:textId="77777777" w:rsidR="00E4131B" w:rsidRPr="00AE7C5F" w:rsidRDefault="00E4131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38BFE3E" w14:textId="77777777" w:rsidR="00E4131B" w:rsidRPr="00AE7C5F" w:rsidRDefault="00E4131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CA56CFC" w14:textId="77777777" w:rsidR="00E4131B" w:rsidRPr="00AE7C5F" w:rsidRDefault="00E4131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2152DEEF" w14:textId="77777777" w:rsidR="00E4131B" w:rsidRPr="00AE7C5F" w:rsidRDefault="00E4131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33F3325" w14:textId="77777777" w:rsidR="00E4131B" w:rsidRPr="00AE7C5F" w:rsidRDefault="00E4131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2A99CE63" w14:textId="77777777" w:rsidR="00E4131B" w:rsidRPr="00AE7C5F" w:rsidRDefault="00E4131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98F6B6E" w14:textId="77777777" w:rsidR="00E4131B" w:rsidRPr="00AE7C5F" w:rsidRDefault="00E4131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4131B" w:rsidRPr="00AE7C5F" w14:paraId="18586AF4" w14:textId="77777777" w:rsidTr="000C7740">
        <w:trPr>
          <w:trHeight w:val="20"/>
        </w:trPr>
        <w:tc>
          <w:tcPr>
            <w:tcW w:w="3240" w:type="dxa"/>
          </w:tcPr>
          <w:p w14:paraId="6AA09066" w14:textId="77777777" w:rsidR="00E4131B" w:rsidRPr="00AE7C5F" w:rsidRDefault="00E4131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080" w:type="dxa"/>
          </w:tcPr>
          <w:p w14:paraId="2CD07DAF" w14:textId="308784EF" w:rsidR="00E4131B" w:rsidRPr="00AE7C5F" w:rsidRDefault="003273DB" w:rsidP="00BA3F1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B78EE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782</w:t>
            </w:r>
            <w:r w:rsidR="006B78EE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86" w:type="dxa"/>
          </w:tcPr>
          <w:p w14:paraId="55727A3D" w14:textId="77777777" w:rsidR="00E4131B" w:rsidRPr="00AE7C5F" w:rsidRDefault="00E4131B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23C863EF" w14:textId="3CFA2AE1" w:rsidR="00E4131B" w:rsidRPr="00AE7C5F" w:rsidRDefault="003273DB" w:rsidP="006B78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90" w:type="dxa"/>
          </w:tcPr>
          <w:p w14:paraId="59AE7F45" w14:textId="77777777" w:rsidR="00E4131B" w:rsidRPr="00AE7C5F" w:rsidRDefault="00E4131B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8" w:type="dxa"/>
          </w:tcPr>
          <w:p w14:paraId="165563CB" w14:textId="406609AF" w:rsidR="00E4131B" w:rsidRPr="00AE7C5F" w:rsidRDefault="00A60770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64E22189" w14:textId="77777777" w:rsidR="00E4131B" w:rsidRPr="00AE7C5F" w:rsidRDefault="00E4131B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8" w:type="dxa"/>
          </w:tcPr>
          <w:p w14:paraId="522D66DA" w14:textId="5FCEB898" w:rsidR="00E4131B" w:rsidRPr="00AE7C5F" w:rsidRDefault="00A60770" w:rsidP="00BA3F1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32CF8A1E" w14:textId="77777777" w:rsidR="00E4131B" w:rsidRPr="00AE7C5F" w:rsidRDefault="00E4131B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</w:tcPr>
          <w:p w14:paraId="5EF28154" w14:textId="61C7B234" w:rsidR="00E4131B" w:rsidRPr="00AE7C5F" w:rsidRDefault="003273DB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</w:tr>
      <w:tr w:rsidR="00E4131B" w:rsidRPr="00AE7C5F" w14:paraId="2429372A" w14:textId="77777777" w:rsidTr="000C7740">
        <w:trPr>
          <w:trHeight w:val="20"/>
        </w:trPr>
        <w:tc>
          <w:tcPr>
            <w:tcW w:w="3240" w:type="dxa"/>
          </w:tcPr>
          <w:p w14:paraId="7D82589D" w14:textId="77777777" w:rsidR="00E4131B" w:rsidRPr="00AE7C5F" w:rsidRDefault="00E4131B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080" w:type="dxa"/>
          </w:tcPr>
          <w:p w14:paraId="0C8E88AF" w14:textId="0F9FC996" w:rsidR="00E4131B" w:rsidRPr="00AE7C5F" w:rsidRDefault="003273DB" w:rsidP="00767FE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B78EE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86" w:type="dxa"/>
          </w:tcPr>
          <w:p w14:paraId="531E489C" w14:textId="77777777" w:rsidR="00E4131B" w:rsidRPr="00AE7C5F" w:rsidRDefault="00E4131B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BD47ADD" w14:textId="685F3990" w:rsidR="00E4131B" w:rsidRPr="00AE7C5F" w:rsidRDefault="006B78EE" w:rsidP="001525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7A433B" w14:textId="77777777" w:rsidR="00E4131B" w:rsidRPr="00AE7C5F" w:rsidRDefault="00E4131B" w:rsidP="00152564">
            <w:pPr>
              <w:tabs>
                <w:tab w:val="decimal" w:pos="636"/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8" w:type="dxa"/>
          </w:tcPr>
          <w:p w14:paraId="3A720B32" w14:textId="49140FEE" w:rsidR="00E4131B" w:rsidRPr="00AE7C5F" w:rsidRDefault="00A60770" w:rsidP="001843F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424520F" w14:textId="77777777" w:rsidR="00E4131B" w:rsidRPr="00AE7C5F" w:rsidRDefault="00E4131B" w:rsidP="00152564">
            <w:pPr>
              <w:tabs>
                <w:tab w:val="decimal" w:pos="636"/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8" w:type="dxa"/>
          </w:tcPr>
          <w:p w14:paraId="406CDB92" w14:textId="7C28D604" w:rsidR="00E4131B" w:rsidRPr="00AE7C5F" w:rsidRDefault="00A60770" w:rsidP="00037DD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B304CE0" w14:textId="77777777" w:rsidR="00E4131B" w:rsidRPr="00AE7C5F" w:rsidRDefault="00E4131B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</w:tcPr>
          <w:p w14:paraId="7702093C" w14:textId="63449CF8" w:rsidR="00E4131B" w:rsidRPr="00AE7C5F" w:rsidRDefault="003273DB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60770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</w:tr>
      <w:tr w:rsidR="00E4131B" w:rsidRPr="00AE7C5F" w14:paraId="21AE2B3B" w14:textId="77777777" w:rsidTr="000C7740">
        <w:trPr>
          <w:trHeight w:val="20"/>
        </w:trPr>
        <w:tc>
          <w:tcPr>
            <w:tcW w:w="3240" w:type="dxa"/>
          </w:tcPr>
          <w:p w14:paraId="5C35FD2E" w14:textId="77777777" w:rsidR="00E4131B" w:rsidRPr="00AE7C5F" w:rsidRDefault="00E4131B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3EAD06" w14:textId="57919570" w:rsidR="00E4131B" w:rsidRPr="00AE7C5F" w:rsidRDefault="003273DB" w:rsidP="00767FE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B78EE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  <w:r w:rsidR="006B78EE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86" w:type="dxa"/>
          </w:tcPr>
          <w:p w14:paraId="65807474" w14:textId="77777777" w:rsidR="00E4131B" w:rsidRPr="00AE7C5F" w:rsidRDefault="00E4131B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0C00659A" w14:textId="3C369002" w:rsidR="00E4131B" w:rsidRPr="00AE7C5F" w:rsidRDefault="003273DB" w:rsidP="006B78E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90" w:type="dxa"/>
          </w:tcPr>
          <w:p w14:paraId="06468829" w14:textId="77777777" w:rsidR="00E4131B" w:rsidRPr="00AE7C5F" w:rsidRDefault="00E4131B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AE23DBF" w14:textId="65054B7B" w:rsidR="00E4131B" w:rsidRPr="00AE7C5F" w:rsidRDefault="00F94456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3467B2B6" w14:textId="77777777" w:rsidR="00E4131B" w:rsidRPr="00AE7C5F" w:rsidRDefault="00E4131B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93FC04B" w14:textId="4CBFC2CB" w:rsidR="00E4131B" w:rsidRPr="00AE7C5F" w:rsidRDefault="00F94456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6DC0BE5B" w14:textId="77777777" w:rsidR="00E4131B" w:rsidRPr="00AE7C5F" w:rsidRDefault="00E4131B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653A358" w14:textId="34EAEA74" w:rsidR="00E4131B" w:rsidRPr="00AE7C5F" w:rsidRDefault="003273DB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872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</w:p>
        </w:tc>
      </w:tr>
      <w:tr w:rsidR="00072EB8" w:rsidRPr="00AE7C5F" w14:paraId="06E0C0D0" w14:textId="77777777" w:rsidTr="000C7740">
        <w:trPr>
          <w:trHeight w:val="54"/>
        </w:trPr>
        <w:tc>
          <w:tcPr>
            <w:tcW w:w="3240" w:type="dxa"/>
          </w:tcPr>
          <w:p w14:paraId="55778F8B" w14:textId="77777777" w:rsidR="00072EB8" w:rsidRPr="00AE7C5F" w:rsidRDefault="00072EB8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080" w:type="dxa"/>
          </w:tcPr>
          <w:p w14:paraId="66CA9BA3" w14:textId="77777777" w:rsidR="00072EB8" w:rsidRPr="00AE7C5F" w:rsidRDefault="00072EB8" w:rsidP="00767FE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05C1BBBF" w14:textId="77777777" w:rsidR="00072EB8" w:rsidRPr="00AE7C5F" w:rsidRDefault="00072EB8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744C47B4" w14:textId="77777777" w:rsidR="00072EB8" w:rsidRPr="00AE7C5F" w:rsidRDefault="00072EB8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D67C2DF" w14:textId="77777777" w:rsidR="00072EB8" w:rsidRPr="00AE7C5F" w:rsidRDefault="00072EB8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0ABAFDF" w14:textId="77777777" w:rsidR="00072EB8" w:rsidRPr="00AE7C5F" w:rsidRDefault="00072EB8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55869CBB" w14:textId="77777777" w:rsidR="00072EB8" w:rsidRPr="00AE7C5F" w:rsidRDefault="00072EB8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8379DE9" w14:textId="77777777" w:rsidR="00072EB8" w:rsidRPr="00AE7C5F" w:rsidRDefault="00072EB8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78B1A8C4" w14:textId="77777777" w:rsidR="00072EB8" w:rsidRPr="00AE7C5F" w:rsidRDefault="00072EB8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2A45F16" w14:textId="77777777" w:rsidR="00072EB8" w:rsidRPr="00AE7C5F" w:rsidRDefault="00072EB8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4131B" w:rsidRPr="00AE7C5F" w14:paraId="336F4A30" w14:textId="77777777" w:rsidTr="000C7740">
        <w:trPr>
          <w:trHeight w:val="20"/>
        </w:trPr>
        <w:tc>
          <w:tcPr>
            <w:tcW w:w="3240" w:type="dxa"/>
          </w:tcPr>
          <w:p w14:paraId="6DB1D55F" w14:textId="77777777" w:rsidR="00E4131B" w:rsidRPr="00AE7C5F" w:rsidRDefault="00E4131B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AE7C5F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ค่าเสื่อมราคาสะสม</w:t>
            </w:r>
            <w:r w:rsidRPr="00AE7C5F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080" w:type="dxa"/>
          </w:tcPr>
          <w:p w14:paraId="5A538C54" w14:textId="77777777" w:rsidR="00E4131B" w:rsidRPr="00AE7C5F" w:rsidRDefault="00E4131B" w:rsidP="00767FE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23B653B" w14:textId="77777777" w:rsidR="00E4131B" w:rsidRPr="00AE7C5F" w:rsidRDefault="00E4131B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BA765CB" w14:textId="77777777" w:rsidR="00E4131B" w:rsidRPr="00AE7C5F" w:rsidRDefault="00E4131B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FF90305" w14:textId="77777777" w:rsidR="00E4131B" w:rsidRPr="00AE7C5F" w:rsidRDefault="00E4131B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F5D4B2" w14:textId="77777777" w:rsidR="00E4131B" w:rsidRPr="00AE7C5F" w:rsidRDefault="00E4131B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77ED907F" w14:textId="77777777" w:rsidR="00E4131B" w:rsidRPr="00AE7C5F" w:rsidRDefault="00E4131B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FCD3E30" w14:textId="77777777" w:rsidR="00E4131B" w:rsidRPr="00AE7C5F" w:rsidRDefault="00E4131B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2FD7A090" w14:textId="77777777" w:rsidR="00E4131B" w:rsidRPr="00AE7C5F" w:rsidRDefault="00E4131B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E378827" w14:textId="77777777" w:rsidR="00E4131B" w:rsidRPr="00AE7C5F" w:rsidRDefault="00E4131B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60770" w:rsidRPr="00AE7C5F" w14:paraId="748CA690" w14:textId="77777777" w:rsidTr="000C7740">
        <w:trPr>
          <w:trHeight w:val="20"/>
        </w:trPr>
        <w:tc>
          <w:tcPr>
            <w:tcW w:w="3240" w:type="dxa"/>
          </w:tcPr>
          <w:p w14:paraId="4F7DDD64" w14:textId="77777777" w:rsidR="00A60770" w:rsidRPr="00AE7C5F" w:rsidRDefault="00A60770" w:rsidP="00A60770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080" w:type="dxa"/>
          </w:tcPr>
          <w:p w14:paraId="2AA329E2" w14:textId="44146EA3" w:rsidR="00A60770" w:rsidRPr="00AE7C5F" w:rsidRDefault="00B63385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  <w:r w:rsidR="00A60770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508A93CC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6F54EAFF" w14:textId="1864964A" w:rsidR="00A60770" w:rsidRPr="00AE7C5F" w:rsidRDefault="00B63385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7C83C70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7C35BA5" w14:textId="7C6E0D81" w:rsidR="00A60770" w:rsidRPr="00AE7C5F" w:rsidRDefault="00A60770" w:rsidP="001525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C9FA34E" w14:textId="77777777" w:rsidR="00A60770" w:rsidRPr="00AE7C5F" w:rsidRDefault="00A60770" w:rsidP="00152564">
            <w:pPr>
              <w:tabs>
                <w:tab w:val="decimal" w:pos="636"/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8" w:type="dxa"/>
          </w:tcPr>
          <w:p w14:paraId="0348C36D" w14:textId="5C28216F" w:rsidR="00A60770" w:rsidRPr="00AE7C5F" w:rsidRDefault="00A60770" w:rsidP="001525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97DE924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E65DAEE" w14:textId="524CB6BC" w:rsidR="00A60770" w:rsidRPr="00AE7C5F" w:rsidRDefault="00B63385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60770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0770" w:rsidRPr="00AE7C5F" w14:paraId="7CD191A2" w14:textId="77777777" w:rsidTr="000C7740">
        <w:trPr>
          <w:trHeight w:val="20"/>
        </w:trPr>
        <w:tc>
          <w:tcPr>
            <w:tcW w:w="3240" w:type="dxa"/>
          </w:tcPr>
          <w:p w14:paraId="5902C9FA" w14:textId="77777777" w:rsidR="00A60770" w:rsidRPr="00AE7C5F" w:rsidRDefault="00A60770" w:rsidP="00A60770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0B5D73" w14:textId="4A9135FF" w:rsidR="00A60770" w:rsidRPr="00AE7C5F" w:rsidRDefault="00B63385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5E0CF89D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2AA9832" w14:textId="6C431E22" w:rsidR="00A60770" w:rsidRPr="00AE7C5F" w:rsidRDefault="00B63385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59D84FD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03BB0D" w14:textId="64E0F134" w:rsidR="00A60770" w:rsidRPr="00AE7C5F" w:rsidRDefault="00A60770" w:rsidP="001525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052B8CBC" w14:textId="77777777" w:rsidR="00A60770" w:rsidRPr="00AE7C5F" w:rsidRDefault="00A60770" w:rsidP="00152564">
            <w:pPr>
              <w:tabs>
                <w:tab w:val="decimal" w:pos="636"/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C2C5CF" w14:textId="74D89AD5" w:rsidR="00A60770" w:rsidRPr="00AE7C5F" w:rsidRDefault="00A60770" w:rsidP="001525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52B9B46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4F096AF" w14:textId="1B47FAF3" w:rsidR="00A60770" w:rsidRPr="00AE7C5F" w:rsidRDefault="00B63385" w:rsidP="00BA3F1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639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0770" w:rsidRPr="00AE7C5F" w14:paraId="17426D78" w14:textId="77777777" w:rsidTr="000C7740">
        <w:trPr>
          <w:trHeight w:val="20"/>
        </w:trPr>
        <w:tc>
          <w:tcPr>
            <w:tcW w:w="3240" w:type="dxa"/>
          </w:tcPr>
          <w:p w14:paraId="0ECD00CC" w14:textId="77777777" w:rsidR="00A60770" w:rsidRPr="00AE7C5F" w:rsidRDefault="00A60770" w:rsidP="00A60770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A438D8" w14:textId="5C3C2716" w:rsidR="00A60770" w:rsidRPr="00AE7C5F" w:rsidRDefault="00B63385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  <w:r w:rsidR="00A60770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634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5C25B326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2D569C3C" w14:textId="22EEFE09" w:rsidR="00A60770" w:rsidRPr="00AE7C5F" w:rsidRDefault="00B63385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EB4850F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E61736F" w14:textId="1D375A61" w:rsidR="00A60770" w:rsidRPr="00AE7C5F" w:rsidRDefault="00A60770" w:rsidP="001525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B961ADB" w14:textId="77777777" w:rsidR="00A60770" w:rsidRPr="00AE7C5F" w:rsidRDefault="00A60770" w:rsidP="00152564">
            <w:pPr>
              <w:tabs>
                <w:tab w:val="decimal" w:pos="636"/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890F981" w14:textId="67437CA3" w:rsidR="00A60770" w:rsidRPr="00AE7C5F" w:rsidRDefault="00A60770" w:rsidP="001525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CC0C1AD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29D2CE55" w14:textId="5F56B129" w:rsidR="00A60770" w:rsidRPr="00AE7C5F" w:rsidRDefault="00B63385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60770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</w:t>
            </w:r>
            <w:r w:rsidR="00F9445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0770" w:rsidRPr="00AE7C5F" w14:paraId="0A4B79AF" w14:textId="77777777" w:rsidTr="000C7740">
        <w:trPr>
          <w:trHeight w:val="20"/>
        </w:trPr>
        <w:tc>
          <w:tcPr>
            <w:tcW w:w="3240" w:type="dxa"/>
          </w:tcPr>
          <w:p w14:paraId="78027956" w14:textId="77777777" w:rsidR="00A60770" w:rsidRPr="00AE7C5F" w:rsidRDefault="00A60770" w:rsidP="00A60770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รวมสินทรัพย์สิทธิการใช้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F5DFF1" w14:textId="21FDC21C" w:rsidR="00A60770" w:rsidRPr="00AE7C5F" w:rsidRDefault="003273DB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856</w:t>
            </w:r>
            <w:r w:rsidR="00A60770" w:rsidRPr="00AE7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86" w:type="dxa"/>
          </w:tcPr>
          <w:p w14:paraId="209CD23B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</w:tcPr>
          <w:p w14:paraId="3B39E552" w14:textId="41DCD71A" w:rsidR="00A60770" w:rsidRPr="00AE7C5F" w:rsidRDefault="00A60770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71F43FF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58052DF" w14:textId="5106AE62" w:rsidR="00A60770" w:rsidRPr="00AE7C5F" w:rsidRDefault="00A60770" w:rsidP="00F9445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6F8088E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46D1DBB" w14:textId="602B59C9" w:rsidR="00A60770" w:rsidRPr="00AE7C5F" w:rsidRDefault="00A60770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791A6938" w14:textId="77777777" w:rsidR="00A60770" w:rsidRPr="00AE7C5F" w:rsidRDefault="00A60770" w:rsidP="00A6077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54384D4" w14:textId="42293194" w:rsidR="00A60770" w:rsidRPr="00AE7C5F" w:rsidRDefault="003273DB" w:rsidP="00A6077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698</w:t>
            </w:r>
            <w:r w:rsidR="00F94456" w:rsidRPr="00AE7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750</w:t>
            </w:r>
          </w:p>
        </w:tc>
      </w:tr>
    </w:tbl>
    <w:p w14:paraId="5A0CB6E1" w14:textId="4BCFE775" w:rsidR="00B15E34" w:rsidRPr="00461ECB" w:rsidRDefault="00B15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6EDE67D" w14:textId="44004966" w:rsidR="00E4131B" w:rsidRPr="00AE7C5F" w:rsidRDefault="002A7878" w:rsidP="002A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E7C5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E7C5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E7C5F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815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5"/>
        <w:gridCol w:w="1102"/>
        <w:gridCol w:w="82"/>
        <w:gridCol w:w="976"/>
        <w:gridCol w:w="86"/>
        <w:gridCol w:w="994"/>
        <w:gridCol w:w="82"/>
        <w:gridCol w:w="998"/>
        <w:gridCol w:w="82"/>
        <w:gridCol w:w="1178"/>
      </w:tblGrid>
      <w:tr w:rsidR="00767FE2" w:rsidRPr="007C252D" w14:paraId="6D6076C5" w14:textId="77777777" w:rsidTr="000C7740">
        <w:trPr>
          <w:trHeight w:val="20"/>
          <w:tblHeader/>
        </w:trPr>
        <w:tc>
          <w:tcPr>
            <w:tcW w:w="3235" w:type="dxa"/>
          </w:tcPr>
          <w:p w14:paraId="19D7413E" w14:textId="77777777" w:rsidR="00767FE2" w:rsidRPr="007C252D" w:rsidRDefault="00767FE2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9"/>
          </w:tcPr>
          <w:p w14:paraId="71EEB346" w14:textId="77777777" w:rsidR="00767FE2" w:rsidRPr="007C252D" w:rsidRDefault="00767FE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67FE2" w:rsidRPr="007C252D" w14:paraId="45DBAACD" w14:textId="77777777" w:rsidTr="000C7740">
        <w:trPr>
          <w:trHeight w:val="20"/>
          <w:tblHeader/>
        </w:trPr>
        <w:tc>
          <w:tcPr>
            <w:tcW w:w="3235" w:type="dxa"/>
          </w:tcPr>
          <w:p w14:paraId="28B9449A" w14:textId="64516D0E" w:rsidR="00767FE2" w:rsidRPr="007C252D" w:rsidRDefault="00767FE2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02" w:type="dxa"/>
          </w:tcPr>
          <w:p w14:paraId="6689841C" w14:textId="2D7CEFD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  <w:tc>
          <w:tcPr>
            <w:tcW w:w="82" w:type="dxa"/>
          </w:tcPr>
          <w:p w14:paraId="449E20E8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01612BFE" w14:textId="77777777" w:rsidR="00767FE2" w:rsidRPr="007C252D" w:rsidRDefault="00767FE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07E15C3C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6B9C1CAC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82" w:type="dxa"/>
          </w:tcPr>
          <w:p w14:paraId="5F04E4A3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59C423E5" w14:textId="77777777" w:rsidR="00767FE2" w:rsidRPr="007C252D" w:rsidRDefault="00767FE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</w:t>
            </w:r>
          </w:p>
        </w:tc>
        <w:tc>
          <w:tcPr>
            <w:tcW w:w="82" w:type="dxa"/>
          </w:tcPr>
          <w:p w14:paraId="54A1EA7F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2ADEFF6" w14:textId="2D09D609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</w:tr>
      <w:tr w:rsidR="00767FE2" w:rsidRPr="007C252D" w14:paraId="0ABC0CC1" w14:textId="77777777" w:rsidTr="000C7740">
        <w:trPr>
          <w:trHeight w:val="20"/>
          <w:tblHeader/>
        </w:trPr>
        <w:tc>
          <w:tcPr>
            <w:tcW w:w="3235" w:type="dxa"/>
          </w:tcPr>
          <w:p w14:paraId="17344CAC" w14:textId="77777777" w:rsidR="00767FE2" w:rsidRPr="007C252D" w:rsidRDefault="00767FE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4C6E1FED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82" w:type="dxa"/>
          </w:tcPr>
          <w:p w14:paraId="37CB9ED7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19996C7C" w14:textId="77777777" w:rsidR="00767FE2" w:rsidRPr="007C252D" w:rsidRDefault="00767FE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2DE38460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0C5A1A9D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2" w:type="dxa"/>
          </w:tcPr>
          <w:p w14:paraId="77BBB44D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7700E1CF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82" w:type="dxa"/>
          </w:tcPr>
          <w:p w14:paraId="77E3BB81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69D470F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67FE2" w:rsidRPr="007C252D" w14:paraId="330F5BF9" w14:textId="77777777" w:rsidTr="000C7740">
        <w:trPr>
          <w:trHeight w:val="20"/>
          <w:tblHeader/>
        </w:trPr>
        <w:tc>
          <w:tcPr>
            <w:tcW w:w="3235" w:type="dxa"/>
          </w:tcPr>
          <w:p w14:paraId="6B41F6CB" w14:textId="77777777" w:rsidR="00767FE2" w:rsidRPr="007C252D" w:rsidRDefault="00767FE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</w:tcPr>
          <w:p w14:paraId="5CA5A9CE" w14:textId="4B66C3A6" w:rsidR="00767FE2" w:rsidRPr="007C252D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767FE2"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67FE2"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82" w:type="dxa"/>
          </w:tcPr>
          <w:p w14:paraId="5A701894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196BD051" w14:textId="77777777" w:rsidR="00767FE2" w:rsidRPr="007C252D" w:rsidRDefault="00767FE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58237224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62DEAA30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1333EED9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4A5EB487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82" w:type="dxa"/>
          </w:tcPr>
          <w:p w14:paraId="2E4073A3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9A110D3" w14:textId="2A3FD762" w:rsidR="00767FE2" w:rsidRPr="007C252D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767FE2"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67FE2"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767FE2" w:rsidRPr="007C252D" w14:paraId="44B01C9E" w14:textId="77777777" w:rsidTr="000C7740">
        <w:trPr>
          <w:trHeight w:val="20"/>
          <w:tblHeader/>
        </w:trPr>
        <w:tc>
          <w:tcPr>
            <w:tcW w:w="3235" w:type="dxa"/>
          </w:tcPr>
          <w:p w14:paraId="6F4839E5" w14:textId="77777777" w:rsidR="00767FE2" w:rsidRPr="007C252D" w:rsidRDefault="00767FE2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0E1E93F" w14:textId="5EC9140C" w:rsidR="00767FE2" w:rsidRPr="007C252D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2" w:type="dxa"/>
          </w:tcPr>
          <w:p w14:paraId="35BDF4D2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5365FB72" w14:textId="77777777" w:rsidR="00767FE2" w:rsidRPr="007C252D" w:rsidRDefault="00767FE2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0A6C387B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4BF8805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72D210A3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7FD541E9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334E7BDC" w14:textId="77777777" w:rsidR="00767FE2" w:rsidRPr="007C252D" w:rsidRDefault="00767F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4F27645" w14:textId="6C586287" w:rsidR="00767FE2" w:rsidRPr="007C252D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67FE2" w:rsidRPr="007C252D" w14:paraId="1584439D" w14:textId="77777777" w:rsidTr="000C7740">
        <w:trPr>
          <w:trHeight w:val="20"/>
        </w:trPr>
        <w:tc>
          <w:tcPr>
            <w:tcW w:w="3235" w:type="dxa"/>
          </w:tcPr>
          <w:p w14:paraId="3F54649C" w14:textId="77777777" w:rsidR="00767FE2" w:rsidRPr="007C252D" w:rsidRDefault="00767FE2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7C252D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 xml:space="preserve">ราคาทุน </w:t>
            </w:r>
          </w:p>
        </w:tc>
        <w:tc>
          <w:tcPr>
            <w:tcW w:w="1102" w:type="dxa"/>
          </w:tcPr>
          <w:p w14:paraId="23A48945" w14:textId="77777777" w:rsidR="00767FE2" w:rsidRPr="007C252D" w:rsidRDefault="00767FE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7A32D250" w14:textId="77777777" w:rsidR="00767FE2" w:rsidRPr="007C252D" w:rsidRDefault="00767FE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0ABB3463" w14:textId="77777777" w:rsidR="00767FE2" w:rsidRPr="007C252D" w:rsidRDefault="00767FE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4AD56E0A" w14:textId="77777777" w:rsidR="00767FE2" w:rsidRPr="007C252D" w:rsidRDefault="00767FE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8EB58AF" w14:textId="77777777" w:rsidR="00767FE2" w:rsidRPr="007C252D" w:rsidRDefault="00767FE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77B636B8" w14:textId="77777777" w:rsidR="00767FE2" w:rsidRPr="007C252D" w:rsidRDefault="00767FE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245E2882" w14:textId="77777777" w:rsidR="00767FE2" w:rsidRPr="007C252D" w:rsidRDefault="00767FE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4B44B9D9" w14:textId="77777777" w:rsidR="00767FE2" w:rsidRPr="007C252D" w:rsidRDefault="00767FE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69AA3A2" w14:textId="77777777" w:rsidR="00767FE2" w:rsidRPr="007C252D" w:rsidRDefault="00767FE2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7FE2" w:rsidRPr="007C252D" w14:paraId="6FC071E7" w14:textId="77777777" w:rsidTr="000C7740">
        <w:trPr>
          <w:trHeight w:val="20"/>
        </w:trPr>
        <w:tc>
          <w:tcPr>
            <w:tcW w:w="3235" w:type="dxa"/>
          </w:tcPr>
          <w:p w14:paraId="0E2295A3" w14:textId="77777777" w:rsidR="00767FE2" w:rsidRPr="007C252D" w:rsidRDefault="00767FE2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7C252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102" w:type="dxa"/>
          </w:tcPr>
          <w:p w14:paraId="5FD33926" w14:textId="32420C67" w:rsidR="00767FE2" w:rsidRPr="007C252D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82" w:type="dxa"/>
          </w:tcPr>
          <w:p w14:paraId="454443B7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66E6A64F" w14:textId="5142AABE" w:rsidR="00767FE2" w:rsidRPr="007C252D" w:rsidRDefault="003273DB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86" w:type="dxa"/>
          </w:tcPr>
          <w:p w14:paraId="398714F1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0E3B3F24" w14:textId="51721078" w:rsidR="00767FE2" w:rsidRPr="007C252D" w:rsidRDefault="00180697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dxa"/>
          </w:tcPr>
          <w:p w14:paraId="11F1F689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0A8BB0ED" w14:textId="3C77A979" w:rsidR="00767FE2" w:rsidRPr="007C252D" w:rsidRDefault="00180697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867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dxa"/>
          </w:tcPr>
          <w:p w14:paraId="2C0F2EB1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D7F17C9" w14:textId="240AC571" w:rsidR="00767FE2" w:rsidRPr="007C252D" w:rsidRDefault="003273DB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782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</w:p>
        </w:tc>
      </w:tr>
      <w:tr w:rsidR="00767FE2" w:rsidRPr="007C252D" w14:paraId="7926F2D8" w14:textId="77777777" w:rsidTr="000C7740">
        <w:trPr>
          <w:trHeight w:val="20"/>
        </w:trPr>
        <w:tc>
          <w:tcPr>
            <w:tcW w:w="3235" w:type="dxa"/>
          </w:tcPr>
          <w:p w14:paraId="44DE9CBC" w14:textId="77777777" w:rsidR="00767FE2" w:rsidRPr="007C252D" w:rsidRDefault="00767FE2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7C252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102" w:type="dxa"/>
          </w:tcPr>
          <w:p w14:paraId="2B2FAED7" w14:textId="0A9F2283" w:rsidR="00767FE2" w:rsidRPr="007C252D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82" w:type="dxa"/>
          </w:tcPr>
          <w:p w14:paraId="5F534013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17CE0E2B" w14:textId="6C62A84C" w:rsidR="00767FE2" w:rsidRPr="007C252D" w:rsidRDefault="00DC6100" w:rsidP="000B551D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5702455C" w14:textId="77777777" w:rsidR="00767FE2" w:rsidRPr="007C252D" w:rsidRDefault="00767FE2" w:rsidP="00072EB8">
            <w:pPr>
              <w:tabs>
                <w:tab w:val="decimal" w:pos="636"/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4" w:type="dxa"/>
          </w:tcPr>
          <w:p w14:paraId="0D2BCE0A" w14:textId="1FDF4E98" w:rsidR="00767FE2" w:rsidRPr="007C252D" w:rsidRDefault="00DC6100" w:rsidP="00072EB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648C1386" w14:textId="77777777" w:rsidR="00767FE2" w:rsidRPr="007C252D" w:rsidRDefault="00767FE2" w:rsidP="00072EB8">
            <w:pPr>
              <w:tabs>
                <w:tab w:val="decimal" w:pos="636"/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6CD5D6DD" w14:textId="54D6CEBF" w:rsidR="00767FE2" w:rsidRPr="007C252D" w:rsidRDefault="00DC6100" w:rsidP="000B551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62A0DEA9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08AD555" w14:textId="7366B19F" w:rsidR="00767FE2" w:rsidRPr="007C252D" w:rsidRDefault="003273DB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</w:tr>
      <w:tr w:rsidR="00767FE2" w:rsidRPr="007C252D" w14:paraId="148DAFCD" w14:textId="77777777" w:rsidTr="000C7740">
        <w:trPr>
          <w:trHeight w:val="20"/>
        </w:trPr>
        <w:tc>
          <w:tcPr>
            <w:tcW w:w="3235" w:type="dxa"/>
          </w:tcPr>
          <w:p w14:paraId="663F47EB" w14:textId="77777777" w:rsidR="00767FE2" w:rsidRPr="007C252D" w:rsidRDefault="00767FE2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7C252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รวมราคาทุน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24B70187" w14:textId="7C2A70DF" w:rsidR="00767FE2" w:rsidRPr="007C252D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617</w:t>
            </w:r>
          </w:p>
        </w:tc>
        <w:tc>
          <w:tcPr>
            <w:tcW w:w="82" w:type="dxa"/>
          </w:tcPr>
          <w:p w14:paraId="1BC254E3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093F4ED4" w14:textId="3E99D863" w:rsidR="00767FE2" w:rsidRPr="007C252D" w:rsidRDefault="003273DB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86" w:type="dxa"/>
          </w:tcPr>
          <w:p w14:paraId="5CBFBDA2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42DAC68B" w14:textId="50B265F0" w:rsidR="00767FE2" w:rsidRPr="007C252D" w:rsidRDefault="00180697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dxa"/>
          </w:tcPr>
          <w:p w14:paraId="5DFFA267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33063671" w14:textId="5E05A01A" w:rsidR="00767FE2" w:rsidRPr="007C252D" w:rsidRDefault="00180697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867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dxa"/>
          </w:tcPr>
          <w:p w14:paraId="10634B8B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4C55D9B4" w14:textId="2701D1C0" w:rsidR="00767FE2" w:rsidRPr="007C252D" w:rsidRDefault="003273DB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</w:t>
            </w:r>
          </w:p>
        </w:tc>
      </w:tr>
      <w:tr w:rsidR="00767FE2" w:rsidRPr="007C252D" w14:paraId="3F5D29ED" w14:textId="77777777" w:rsidTr="000C7740">
        <w:trPr>
          <w:trHeight w:val="20"/>
        </w:trPr>
        <w:tc>
          <w:tcPr>
            <w:tcW w:w="3235" w:type="dxa"/>
          </w:tcPr>
          <w:p w14:paraId="1A9E040C" w14:textId="77777777" w:rsidR="00767FE2" w:rsidRPr="007C252D" w:rsidRDefault="00767FE2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3B0DF928" w14:textId="77777777" w:rsidR="00767FE2" w:rsidRPr="007C252D" w:rsidRDefault="00767FE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221C413C" w14:textId="77777777" w:rsidR="00767FE2" w:rsidRPr="007C252D" w:rsidRDefault="00767FE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30FF5C23" w14:textId="77777777" w:rsidR="00767FE2" w:rsidRPr="007C252D" w:rsidRDefault="00767FE2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4F7E6D2D" w14:textId="77777777" w:rsidR="00767FE2" w:rsidRPr="007C252D" w:rsidRDefault="00767FE2">
            <w:pPr>
              <w:tabs>
                <w:tab w:val="decimal" w:pos="990"/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02F359C" w14:textId="77777777" w:rsidR="00767FE2" w:rsidRPr="007C252D" w:rsidRDefault="00767FE2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6E28687A" w14:textId="77777777" w:rsidR="00767FE2" w:rsidRPr="007C252D" w:rsidRDefault="00767FE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F3D031D" w14:textId="77777777" w:rsidR="00767FE2" w:rsidRPr="007C252D" w:rsidRDefault="00767FE2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02AD2D81" w14:textId="77777777" w:rsidR="00767FE2" w:rsidRPr="007C252D" w:rsidRDefault="00767FE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48B769A8" w14:textId="77777777" w:rsidR="00767FE2" w:rsidRPr="007C252D" w:rsidRDefault="00767FE2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7FE2" w:rsidRPr="007C252D" w14:paraId="15FD3AC3" w14:textId="77777777" w:rsidTr="000C7740">
        <w:trPr>
          <w:trHeight w:val="20"/>
        </w:trPr>
        <w:tc>
          <w:tcPr>
            <w:tcW w:w="3235" w:type="dxa"/>
          </w:tcPr>
          <w:p w14:paraId="741E360C" w14:textId="77777777" w:rsidR="00767FE2" w:rsidRPr="007C252D" w:rsidRDefault="00767FE2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7C252D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lastRenderedPageBreak/>
              <w:t>ค่าเสื่อมราคาสะสม</w:t>
            </w:r>
            <w:r w:rsidRPr="007C252D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102" w:type="dxa"/>
          </w:tcPr>
          <w:p w14:paraId="460C591A" w14:textId="77777777" w:rsidR="00767FE2" w:rsidRPr="007C252D" w:rsidRDefault="00767FE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62C32644" w14:textId="77777777" w:rsidR="00767FE2" w:rsidRPr="007C252D" w:rsidRDefault="00767FE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739FE726" w14:textId="77777777" w:rsidR="00767FE2" w:rsidRPr="007C252D" w:rsidRDefault="00767FE2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873A4F3" w14:textId="77777777" w:rsidR="00767FE2" w:rsidRPr="007C252D" w:rsidRDefault="00767FE2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678BD9C3" w14:textId="77777777" w:rsidR="00767FE2" w:rsidRPr="007C252D" w:rsidRDefault="00767FE2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7B2E05B9" w14:textId="77777777" w:rsidR="00767FE2" w:rsidRPr="007C252D" w:rsidRDefault="00767FE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2F9E7C06" w14:textId="77777777" w:rsidR="00767FE2" w:rsidRPr="007C252D" w:rsidRDefault="00767FE2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6E08C8B8" w14:textId="77777777" w:rsidR="00767FE2" w:rsidRPr="007C252D" w:rsidRDefault="00767FE2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209332D" w14:textId="77777777" w:rsidR="00767FE2" w:rsidRPr="007C252D" w:rsidRDefault="00767FE2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7FE2" w:rsidRPr="007C252D" w14:paraId="7161B9BE" w14:textId="77777777" w:rsidTr="000C7740">
        <w:trPr>
          <w:trHeight w:val="20"/>
        </w:trPr>
        <w:tc>
          <w:tcPr>
            <w:tcW w:w="3235" w:type="dxa"/>
          </w:tcPr>
          <w:p w14:paraId="2EC41685" w14:textId="77777777" w:rsidR="00767FE2" w:rsidRPr="007C252D" w:rsidRDefault="00767FE2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7C252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102" w:type="dxa"/>
          </w:tcPr>
          <w:p w14:paraId="33A0B154" w14:textId="51406051" w:rsidR="00767FE2" w:rsidRPr="007C252D" w:rsidRDefault="00427B2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563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dxa"/>
          </w:tcPr>
          <w:p w14:paraId="36BFA228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70BCACAC" w14:textId="2F7EA665" w:rsidR="00767FE2" w:rsidRPr="007C252D" w:rsidRDefault="00427B25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262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705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11394204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5CA64CEC" w14:textId="44050BBC" w:rsidR="00767FE2" w:rsidRPr="007C252D" w:rsidRDefault="009A44F4" w:rsidP="00072EB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72E1DFC9" w14:textId="77777777" w:rsidR="00767FE2" w:rsidRPr="007C252D" w:rsidRDefault="00767FE2" w:rsidP="00072EB8">
            <w:pPr>
              <w:tabs>
                <w:tab w:val="decimal" w:pos="526"/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5E530AFE" w14:textId="5246C4CA" w:rsidR="00767FE2" w:rsidRPr="007C252D" w:rsidRDefault="009A44F4" w:rsidP="00072EB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32D99E8C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1A42664" w14:textId="0B62E7E1" w:rsidR="00767FE2" w:rsidRPr="007C252D" w:rsidRDefault="00427B25" w:rsidP="00BA3F1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7FE2" w:rsidRPr="007C252D" w14:paraId="04E95125" w14:textId="77777777" w:rsidTr="000C7740">
        <w:trPr>
          <w:trHeight w:val="20"/>
        </w:trPr>
        <w:tc>
          <w:tcPr>
            <w:tcW w:w="3235" w:type="dxa"/>
          </w:tcPr>
          <w:p w14:paraId="4D1FB20C" w14:textId="77777777" w:rsidR="00767FE2" w:rsidRPr="007C252D" w:rsidRDefault="00767FE2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7C252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ยานพาหนะ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3FE524C" w14:textId="2D458ACF" w:rsidR="00767FE2" w:rsidRPr="007C252D" w:rsidRDefault="00427B2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dxa"/>
          </w:tcPr>
          <w:p w14:paraId="5EA80294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E77C0DA" w14:textId="7A8BC540" w:rsidR="00767FE2" w:rsidRPr="007C252D" w:rsidRDefault="00427B25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032E6A47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6AFDBAB" w14:textId="10A004D7" w:rsidR="00767FE2" w:rsidRPr="007C252D" w:rsidRDefault="009A44F4" w:rsidP="00072EB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438AF99A" w14:textId="77777777" w:rsidR="00767FE2" w:rsidRPr="007C252D" w:rsidRDefault="00767FE2" w:rsidP="00072EB8">
            <w:pPr>
              <w:tabs>
                <w:tab w:val="decimal" w:pos="526"/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596688E" w14:textId="65E661E7" w:rsidR="00767FE2" w:rsidRPr="007C252D" w:rsidRDefault="009A44F4" w:rsidP="00072EB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3635E0BC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BFB5B45" w14:textId="709189D3" w:rsidR="00767FE2" w:rsidRPr="007C252D" w:rsidRDefault="00427B25" w:rsidP="00767FE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7FE2" w:rsidRPr="007C252D" w14:paraId="3F5156DB" w14:textId="77777777" w:rsidTr="000C7740">
        <w:trPr>
          <w:trHeight w:val="20"/>
        </w:trPr>
        <w:tc>
          <w:tcPr>
            <w:tcW w:w="3235" w:type="dxa"/>
          </w:tcPr>
          <w:p w14:paraId="05DA9B36" w14:textId="77777777" w:rsidR="00767FE2" w:rsidRPr="007C252D" w:rsidRDefault="00767FE2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7C252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รวมค่าเสื่อมราคาสะสม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2E8124E2" w14:textId="4496CAE9" w:rsidR="00767FE2" w:rsidRPr="007C252D" w:rsidRDefault="00427B2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656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dxa"/>
          </w:tcPr>
          <w:p w14:paraId="2B70C9C5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20F951FA" w14:textId="536BC722" w:rsidR="00767FE2" w:rsidRPr="007C252D" w:rsidRDefault="00427B25" w:rsidP="00DB07F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262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978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17CA9B45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52B3696D" w14:textId="727ED7FD" w:rsidR="00767FE2" w:rsidRPr="007C252D" w:rsidRDefault="009A44F4" w:rsidP="00072EB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47E05FC0" w14:textId="04775EDC" w:rsidR="00767FE2" w:rsidRPr="007C252D" w:rsidRDefault="00767FE2" w:rsidP="00072EB8">
            <w:pPr>
              <w:tabs>
                <w:tab w:val="decimal" w:pos="526"/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05C62AD6" w14:textId="7FF86C78" w:rsidR="00767FE2" w:rsidRPr="007C252D" w:rsidRDefault="009A44F4" w:rsidP="00072EB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1E65FE4E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49D9B068" w14:textId="2895E9DE" w:rsidR="00767FE2" w:rsidRPr="007C252D" w:rsidRDefault="00427B25" w:rsidP="00767FE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  <w:r w:rsidR="00180697" w:rsidRPr="007C25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634</w:t>
            </w:r>
            <w:r w:rsidRPr="007C25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7FE2" w:rsidRPr="007C252D" w14:paraId="0E646A1C" w14:textId="77777777" w:rsidTr="000C7740">
        <w:trPr>
          <w:trHeight w:val="20"/>
        </w:trPr>
        <w:tc>
          <w:tcPr>
            <w:tcW w:w="3235" w:type="dxa"/>
          </w:tcPr>
          <w:p w14:paraId="2C653158" w14:textId="77777777" w:rsidR="00767FE2" w:rsidRPr="007C252D" w:rsidRDefault="00767FE2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7C252D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รวมสินทรัพย์สิทธิการใช้</w:t>
            </w: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4122BFCE" w14:textId="10C7A7FE" w:rsidR="00767FE2" w:rsidRPr="007C252D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869</w:t>
            </w:r>
            <w:r w:rsidR="00767FE2" w:rsidRPr="007C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82" w:type="dxa"/>
          </w:tcPr>
          <w:p w14:paraId="6D251C92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43C60BF8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1FC5F78C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08B67028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59F96E25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51036372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0A0AFCBC" w14:textId="77777777" w:rsidR="00767FE2" w:rsidRPr="007C252D" w:rsidRDefault="00767FE2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28E767C" w14:textId="5E4A1C6E" w:rsidR="00767FE2" w:rsidRPr="007C252D" w:rsidRDefault="003273DB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856</w:t>
            </w:r>
            <w:r w:rsidR="00767FE2" w:rsidRPr="007C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685</w:t>
            </w:r>
          </w:p>
        </w:tc>
      </w:tr>
      <w:tr w:rsidR="00EF5D1A" w:rsidRPr="007C252D" w14:paraId="7AE856B0" w14:textId="77777777" w:rsidTr="000C7740">
        <w:trPr>
          <w:trHeight w:val="20"/>
        </w:trPr>
        <w:tc>
          <w:tcPr>
            <w:tcW w:w="3235" w:type="dxa"/>
          </w:tcPr>
          <w:p w14:paraId="0A0303AC" w14:textId="77777777" w:rsidR="00EF5D1A" w:rsidRPr="007C252D" w:rsidRDefault="00EF5D1A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102" w:type="dxa"/>
          </w:tcPr>
          <w:p w14:paraId="30B08174" w14:textId="77777777" w:rsidR="00EF5D1A" w:rsidRPr="007C252D" w:rsidRDefault="00EF5D1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</w:tcPr>
          <w:p w14:paraId="7E62F9CE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36165CA8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12ED6696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38853BE5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6A578AE5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3B7850B4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11BCD73F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49A34CD" w14:textId="77777777" w:rsidR="00EF5D1A" w:rsidRPr="007C252D" w:rsidRDefault="00EF5D1A" w:rsidP="00767FE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C0BC1" w:rsidRPr="007C252D" w14:paraId="2CA7C8AF" w14:textId="77777777">
        <w:trPr>
          <w:trHeight w:val="20"/>
        </w:trPr>
        <w:tc>
          <w:tcPr>
            <w:tcW w:w="8815" w:type="dxa"/>
            <w:gridSpan w:val="10"/>
          </w:tcPr>
          <w:p w14:paraId="3A6AC22B" w14:textId="3D35861E" w:rsidR="00DC0BC1" w:rsidRPr="007C252D" w:rsidRDefault="00DC0BC1" w:rsidP="00DC0BC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9" w:hanging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EF5D1A" w:rsidRPr="007C252D" w14:paraId="24BEA051" w14:textId="77777777" w:rsidTr="000C7740">
        <w:trPr>
          <w:trHeight w:val="20"/>
        </w:trPr>
        <w:tc>
          <w:tcPr>
            <w:tcW w:w="3235" w:type="dxa"/>
          </w:tcPr>
          <w:p w14:paraId="3E52A34F" w14:textId="7344A77C" w:rsidR="00EF5D1A" w:rsidRPr="007C252D" w:rsidRDefault="003273DB" w:rsidP="007C252D">
            <w:pPr>
              <w:pStyle w:val="Heading6"/>
              <w:spacing w:line="240" w:lineRule="auto"/>
              <w:ind w:left="368" w:right="1" w:hanging="19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3273D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  <w:t>2568</w:t>
            </w:r>
          </w:p>
        </w:tc>
        <w:tc>
          <w:tcPr>
            <w:tcW w:w="1102" w:type="dxa"/>
          </w:tcPr>
          <w:p w14:paraId="034FF3D5" w14:textId="77777777" w:rsidR="00EF5D1A" w:rsidRPr="007C252D" w:rsidRDefault="00EF5D1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</w:tcPr>
          <w:p w14:paraId="2D49D599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0494104D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3F42098D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63754D2C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261E80DB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7B420C4D" w14:textId="64EFDA13" w:rsidR="00EF5D1A" w:rsidRPr="007C252D" w:rsidRDefault="004A608E" w:rsidP="004A608E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82" w:type="dxa"/>
          </w:tcPr>
          <w:p w14:paraId="2FDECF66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11C7456A" w14:textId="598A4BE9" w:rsidR="00EF5D1A" w:rsidRPr="007C252D" w:rsidRDefault="003273DB" w:rsidP="00767FE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246</w:t>
            </w:r>
            <w:r w:rsidR="006E2B36" w:rsidRPr="007C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234</w:t>
            </w:r>
          </w:p>
        </w:tc>
      </w:tr>
      <w:tr w:rsidR="00EF5D1A" w:rsidRPr="007C252D" w14:paraId="36C12D04" w14:textId="77777777" w:rsidTr="000C7740">
        <w:trPr>
          <w:trHeight w:val="20"/>
        </w:trPr>
        <w:tc>
          <w:tcPr>
            <w:tcW w:w="3235" w:type="dxa"/>
          </w:tcPr>
          <w:p w14:paraId="40190EBB" w14:textId="103C0ABE" w:rsidR="00EF5D1A" w:rsidRPr="007C252D" w:rsidRDefault="003273DB" w:rsidP="007C252D">
            <w:pPr>
              <w:pStyle w:val="Heading6"/>
              <w:spacing w:line="240" w:lineRule="auto"/>
              <w:ind w:left="368" w:right="1" w:hanging="19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3273D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  <w:t>2567</w:t>
            </w:r>
          </w:p>
        </w:tc>
        <w:tc>
          <w:tcPr>
            <w:tcW w:w="1102" w:type="dxa"/>
          </w:tcPr>
          <w:p w14:paraId="1C56E477" w14:textId="77777777" w:rsidR="00EF5D1A" w:rsidRPr="007C252D" w:rsidRDefault="00EF5D1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" w:type="dxa"/>
          </w:tcPr>
          <w:p w14:paraId="4C877C7A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</w:tcPr>
          <w:p w14:paraId="04BF2698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343859A1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0D3491B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" w:type="dxa"/>
          </w:tcPr>
          <w:p w14:paraId="74A885EB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</w:tcPr>
          <w:p w14:paraId="002684FB" w14:textId="74FA6664" w:rsidR="00EF5D1A" w:rsidRPr="007C252D" w:rsidRDefault="004A608E" w:rsidP="004A608E">
            <w:pPr>
              <w:tabs>
                <w:tab w:val="decimal" w:pos="84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252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82" w:type="dxa"/>
          </w:tcPr>
          <w:p w14:paraId="60C8475B" w14:textId="77777777" w:rsidR="00EF5D1A" w:rsidRPr="007C252D" w:rsidRDefault="00EF5D1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7E665469" w14:textId="34906B48" w:rsidR="00EF5D1A" w:rsidRPr="007C252D" w:rsidRDefault="003273DB" w:rsidP="00767FE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  <w:r w:rsidR="006E2B36" w:rsidRPr="007C25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978</w:t>
            </w:r>
          </w:p>
        </w:tc>
      </w:tr>
    </w:tbl>
    <w:p w14:paraId="68368293" w14:textId="77777777" w:rsidR="00B15E34" w:rsidRPr="00AE7C5F" w:rsidRDefault="00B15E3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88"/>
        <w:gridCol w:w="1006"/>
        <w:gridCol w:w="90"/>
        <w:gridCol w:w="886"/>
        <w:gridCol w:w="86"/>
        <w:gridCol w:w="1084"/>
        <w:gridCol w:w="86"/>
        <w:gridCol w:w="1174"/>
      </w:tblGrid>
      <w:tr w:rsidR="007D4D94" w:rsidRPr="00AE7C5F" w14:paraId="3AC8B566" w14:textId="77777777" w:rsidTr="00AE7C5F">
        <w:trPr>
          <w:trHeight w:val="20"/>
          <w:tblHeader/>
        </w:trPr>
        <w:tc>
          <w:tcPr>
            <w:tcW w:w="3240" w:type="dxa"/>
          </w:tcPr>
          <w:p w14:paraId="32A5DECA" w14:textId="44863A51" w:rsidR="007D4D94" w:rsidRPr="00AE7C5F" w:rsidRDefault="007D4D94" w:rsidP="00B15E34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9"/>
          </w:tcPr>
          <w:p w14:paraId="2060C094" w14:textId="2A1DD288" w:rsidR="007D4D94" w:rsidRPr="00AE7C5F" w:rsidRDefault="007D4D94" w:rsidP="00B15E34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96B61" w:rsidRPr="00AE7C5F" w14:paraId="2155FD1B" w14:textId="77777777" w:rsidTr="00AE7C5F">
        <w:trPr>
          <w:trHeight w:val="20"/>
          <w:tblHeader/>
        </w:trPr>
        <w:tc>
          <w:tcPr>
            <w:tcW w:w="3240" w:type="dxa"/>
          </w:tcPr>
          <w:p w14:paraId="0E230D49" w14:textId="77777777" w:rsidR="00796B61" w:rsidRPr="00AE7C5F" w:rsidRDefault="00796B61" w:rsidP="00B15E34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9"/>
          </w:tcPr>
          <w:p w14:paraId="71C157E6" w14:textId="77777777" w:rsidR="00796B61" w:rsidRPr="00AE7C5F" w:rsidRDefault="00796B61" w:rsidP="00B15E3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6B61" w:rsidRPr="00AE7C5F" w14:paraId="11970387" w14:textId="77777777" w:rsidTr="00AE7C5F">
        <w:trPr>
          <w:trHeight w:val="20"/>
          <w:tblHeader/>
        </w:trPr>
        <w:tc>
          <w:tcPr>
            <w:tcW w:w="3240" w:type="dxa"/>
          </w:tcPr>
          <w:p w14:paraId="7ADBB3AC" w14:textId="2154DD5A" w:rsidR="00796B61" w:rsidRPr="00AE7C5F" w:rsidRDefault="00796B61" w:rsidP="00B15E34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ab/>
            </w:r>
          </w:p>
        </w:tc>
        <w:tc>
          <w:tcPr>
            <w:tcW w:w="1080" w:type="dxa"/>
          </w:tcPr>
          <w:p w14:paraId="5988B688" w14:textId="73B3BE70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</w:t>
            </w:r>
            <w:r w:rsidR="00C23829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</w:t>
            </w:r>
          </w:p>
        </w:tc>
        <w:tc>
          <w:tcPr>
            <w:tcW w:w="88" w:type="dxa"/>
          </w:tcPr>
          <w:p w14:paraId="6CCF72B8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D70EB96" w14:textId="77777777" w:rsidR="00796B61" w:rsidRPr="00AE7C5F" w:rsidRDefault="00796B61" w:rsidP="00B15E3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00AC551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58407696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86" w:type="dxa"/>
          </w:tcPr>
          <w:p w14:paraId="3C12413E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35DBED1" w14:textId="77777777" w:rsidR="00796B61" w:rsidRPr="00AE7C5F" w:rsidRDefault="00796B61" w:rsidP="00B15E3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</w:t>
            </w:r>
          </w:p>
        </w:tc>
        <w:tc>
          <w:tcPr>
            <w:tcW w:w="86" w:type="dxa"/>
          </w:tcPr>
          <w:p w14:paraId="5E6E22DA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23BF79C" w14:textId="519DD6C2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</w:tr>
      <w:tr w:rsidR="00796B61" w:rsidRPr="00AE7C5F" w14:paraId="68A8D28B" w14:textId="77777777" w:rsidTr="00AE7C5F">
        <w:trPr>
          <w:trHeight w:val="20"/>
          <w:tblHeader/>
        </w:trPr>
        <w:tc>
          <w:tcPr>
            <w:tcW w:w="3240" w:type="dxa"/>
          </w:tcPr>
          <w:p w14:paraId="696EFC13" w14:textId="77777777" w:rsidR="00796B61" w:rsidRPr="00AE7C5F" w:rsidRDefault="00796B61" w:rsidP="00B15E34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C96148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88" w:type="dxa"/>
          </w:tcPr>
          <w:p w14:paraId="05A5F514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4AB7C5A6" w14:textId="77777777" w:rsidR="00796B61" w:rsidRPr="00AE7C5F" w:rsidRDefault="00796B61" w:rsidP="00B15E3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72652CA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6442CEEC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72090EC5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0889001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86" w:type="dxa"/>
          </w:tcPr>
          <w:p w14:paraId="72095AB1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BE91A74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96B61" w:rsidRPr="00AE7C5F" w14:paraId="0D0BF263" w14:textId="77777777" w:rsidTr="00AE7C5F">
        <w:trPr>
          <w:trHeight w:val="20"/>
          <w:tblHeader/>
        </w:trPr>
        <w:tc>
          <w:tcPr>
            <w:tcW w:w="3240" w:type="dxa"/>
          </w:tcPr>
          <w:p w14:paraId="2FA208D2" w14:textId="77777777" w:rsidR="00796B61" w:rsidRPr="00AE7C5F" w:rsidRDefault="00796B61" w:rsidP="00B15E34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393076" w14:textId="17614102" w:rsidR="00796B61" w:rsidRPr="00AE7C5F" w:rsidRDefault="003273DB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796B61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96B61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88" w:type="dxa"/>
          </w:tcPr>
          <w:p w14:paraId="0B050659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AD131F6" w14:textId="77777777" w:rsidR="00796B61" w:rsidRPr="00AE7C5F" w:rsidRDefault="00796B61" w:rsidP="00B15E3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6769BF6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2F49EDEE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42399AD4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6F588EA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86" w:type="dxa"/>
          </w:tcPr>
          <w:p w14:paraId="049240F1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9D21F69" w14:textId="737D847D" w:rsidR="00796B61" w:rsidRPr="00AE7C5F" w:rsidRDefault="003273DB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796B61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96B61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796B61" w:rsidRPr="00AE7C5F" w14:paraId="14C5244A" w14:textId="77777777" w:rsidTr="00AE7C5F">
        <w:trPr>
          <w:trHeight w:val="20"/>
          <w:tblHeader/>
        </w:trPr>
        <w:tc>
          <w:tcPr>
            <w:tcW w:w="3240" w:type="dxa"/>
          </w:tcPr>
          <w:p w14:paraId="1E5E8188" w14:textId="77777777" w:rsidR="00796B61" w:rsidRPr="00AE7C5F" w:rsidRDefault="00796B61" w:rsidP="00B15E34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9BEF69" w14:textId="0FC5D907" w:rsidR="00796B61" w:rsidRPr="00AE7C5F" w:rsidRDefault="003273DB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88" w:type="dxa"/>
          </w:tcPr>
          <w:p w14:paraId="3B3C610B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663AAEE" w14:textId="77777777" w:rsidR="00796B61" w:rsidRPr="00AE7C5F" w:rsidRDefault="00796B61" w:rsidP="00B15E3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8A12E54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2A7AF308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49CA3B52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E528237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6E5A787B" w14:textId="77777777" w:rsidR="00796B61" w:rsidRPr="00AE7C5F" w:rsidRDefault="00796B61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FCCF44E" w14:textId="52892477" w:rsidR="00796B61" w:rsidRPr="00AE7C5F" w:rsidRDefault="003273DB" w:rsidP="00B15E3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796B61" w:rsidRPr="00AE7C5F" w14:paraId="24626711" w14:textId="77777777" w:rsidTr="00AE7C5F">
        <w:trPr>
          <w:trHeight w:val="20"/>
        </w:trPr>
        <w:tc>
          <w:tcPr>
            <w:tcW w:w="3240" w:type="dxa"/>
          </w:tcPr>
          <w:p w14:paraId="14674B27" w14:textId="77777777" w:rsidR="00796B61" w:rsidRPr="00AE7C5F" w:rsidRDefault="00796B61" w:rsidP="00B15E34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AE7C5F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59BADC1A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</w:tcPr>
          <w:p w14:paraId="709AAF7A" w14:textId="77777777" w:rsidR="00796B61" w:rsidRPr="00AE7C5F" w:rsidRDefault="00796B61" w:rsidP="00B15E34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794AD9F2" w14:textId="77777777" w:rsidR="00796B61" w:rsidRPr="00AE7C5F" w:rsidRDefault="00796B61" w:rsidP="00B15E34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7981838" w14:textId="77777777" w:rsidR="00796B61" w:rsidRPr="00AE7C5F" w:rsidRDefault="00796B61" w:rsidP="00B15E34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30E5E733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7EE3549C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231D0A4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7C1E1A09" w14:textId="77777777" w:rsidR="00796B61" w:rsidRPr="00AE7C5F" w:rsidRDefault="00796B61" w:rsidP="00B15E34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9D9D238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6B61" w:rsidRPr="00AE7C5F" w14:paraId="191B5EFD" w14:textId="77777777" w:rsidTr="00AE7C5F">
        <w:trPr>
          <w:trHeight w:val="20"/>
        </w:trPr>
        <w:tc>
          <w:tcPr>
            <w:tcW w:w="3240" w:type="dxa"/>
          </w:tcPr>
          <w:p w14:paraId="6E18BDE8" w14:textId="77777777" w:rsidR="00796B61" w:rsidRPr="00AE7C5F" w:rsidRDefault="00796B61" w:rsidP="00B15E34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080" w:type="dxa"/>
          </w:tcPr>
          <w:p w14:paraId="463A591A" w14:textId="6297DED4" w:rsidR="00796B61" w:rsidRPr="00AE7C5F" w:rsidRDefault="003273DB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="00796B61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88" w:type="dxa"/>
          </w:tcPr>
          <w:p w14:paraId="477922F8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D3F6CD9" w14:textId="4BDBF2BC" w:rsidR="00796B61" w:rsidRPr="00AE7C5F" w:rsidRDefault="003273DB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796B61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90" w:type="dxa"/>
          </w:tcPr>
          <w:p w14:paraId="553F71C2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7DFC10C4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A1C219E" w14:textId="77777777" w:rsidR="00796B61" w:rsidRPr="00AE7C5F" w:rsidRDefault="00796B61" w:rsidP="00B15E34">
            <w:pPr>
              <w:tabs>
                <w:tab w:val="decimal" w:pos="526"/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</w:tcPr>
          <w:p w14:paraId="34429253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78F45184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FE82D36" w14:textId="20A39F15" w:rsidR="00796B61" w:rsidRPr="00AE7C5F" w:rsidRDefault="003273DB" w:rsidP="000D2C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="00796B61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</w:tr>
      <w:tr w:rsidR="00796B61" w:rsidRPr="00AE7C5F" w14:paraId="2D377486" w14:textId="77777777" w:rsidTr="00AE7C5F">
        <w:trPr>
          <w:trHeight w:val="20"/>
        </w:trPr>
        <w:tc>
          <w:tcPr>
            <w:tcW w:w="3240" w:type="dxa"/>
          </w:tcPr>
          <w:p w14:paraId="7ABC1B5A" w14:textId="77777777" w:rsidR="00796B61" w:rsidRPr="00AE7C5F" w:rsidRDefault="00796B61" w:rsidP="00B15E34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725305" w14:textId="3E9C734A" w:rsidR="00796B61" w:rsidRPr="00AE7C5F" w:rsidRDefault="003273DB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="00796B61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88" w:type="dxa"/>
          </w:tcPr>
          <w:p w14:paraId="45E79C17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615BFDD0" w14:textId="07BDA9AA" w:rsidR="00796B61" w:rsidRPr="00AE7C5F" w:rsidRDefault="003273DB" w:rsidP="000D2C4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</w:t>
            </w:r>
            <w:r w:rsidR="00796B61" w:rsidRPr="00AE7C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90" w:type="dxa"/>
          </w:tcPr>
          <w:p w14:paraId="2124FE23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23365BEF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7771A3C8" w14:textId="77777777" w:rsidR="00796B61" w:rsidRPr="00AE7C5F" w:rsidRDefault="00796B61" w:rsidP="00B15E34">
            <w:pPr>
              <w:tabs>
                <w:tab w:val="decimal" w:pos="526"/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DA52631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3B70D6E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08AF074" w14:textId="7758624B" w:rsidR="00796B61" w:rsidRPr="00AE7C5F" w:rsidRDefault="003273DB" w:rsidP="000D2C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="00796B61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</w:tr>
      <w:tr w:rsidR="00796B61" w:rsidRPr="00AE7C5F" w14:paraId="1FF215CD" w14:textId="77777777" w:rsidTr="00AE7C5F">
        <w:trPr>
          <w:trHeight w:val="20"/>
        </w:trPr>
        <w:tc>
          <w:tcPr>
            <w:tcW w:w="3240" w:type="dxa"/>
          </w:tcPr>
          <w:p w14:paraId="437DFF1D" w14:textId="77777777" w:rsidR="00796B61" w:rsidRPr="00AE7C5F" w:rsidRDefault="00796B61" w:rsidP="00B15E34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B0CB7C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</w:tcPr>
          <w:p w14:paraId="407B269E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4F855BAE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A1B0BB6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0A9D155E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47497F3B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9A2CA3B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2535246F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2C3787D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B61" w:rsidRPr="00AE7C5F" w14:paraId="5B476766" w14:textId="77777777" w:rsidTr="00AE7C5F">
        <w:trPr>
          <w:trHeight w:val="20"/>
        </w:trPr>
        <w:tc>
          <w:tcPr>
            <w:tcW w:w="3240" w:type="dxa"/>
          </w:tcPr>
          <w:p w14:paraId="253B0A68" w14:textId="77777777" w:rsidR="00796B61" w:rsidRPr="00370B70" w:rsidRDefault="00796B61" w:rsidP="00B15E34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  <w:r w:rsidRPr="00370B70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ค่าเสื่อมราคาสะสม</w:t>
            </w:r>
            <w:r w:rsidRPr="00370B70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080" w:type="dxa"/>
          </w:tcPr>
          <w:p w14:paraId="650AF359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</w:tcPr>
          <w:p w14:paraId="702686AE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109A9E4" w14:textId="77777777" w:rsidR="00796B61" w:rsidRPr="00AE7C5F" w:rsidRDefault="00796B61" w:rsidP="00B15E34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C739DD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0803A94E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0F82DCE5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A610294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6ACA2E2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7F19E02" w14:textId="77777777" w:rsidR="00796B61" w:rsidRPr="00AE7C5F" w:rsidRDefault="00796B61" w:rsidP="00B15E34">
            <w:pPr>
              <w:pStyle w:val="acctfourfigures"/>
              <w:tabs>
                <w:tab w:val="decimal" w:pos="804"/>
              </w:tabs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B61" w:rsidRPr="00AE7C5F" w14:paraId="23A40142" w14:textId="77777777" w:rsidTr="00AE7C5F">
        <w:trPr>
          <w:trHeight w:val="20"/>
        </w:trPr>
        <w:tc>
          <w:tcPr>
            <w:tcW w:w="3240" w:type="dxa"/>
          </w:tcPr>
          <w:p w14:paraId="5D56A87E" w14:textId="77777777" w:rsidR="00796B61" w:rsidRPr="00AE7C5F" w:rsidRDefault="00796B61" w:rsidP="00B15E34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080" w:type="dxa"/>
          </w:tcPr>
          <w:p w14:paraId="608ACDF3" w14:textId="4BB7CA41" w:rsidR="00796B61" w:rsidRPr="00AE7C5F" w:rsidRDefault="00F00A6D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796B61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" w:type="dxa"/>
          </w:tcPr>
          <w:p w14:paraId="480BDDDC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A4B210F" w14:textId="6BFA8083" w:rsidR="00796B61" w:rsidRPr="00AE7C5F" w:rsidRDefault="00F00A6D" w:rsidP="000D2C4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796B61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F3FF1A5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532645CB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7E506A83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E1327C3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FE94D90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451728A" w14:textId="2C3C1AE2" w:rsidR="00796B61" w:rsidRPr="00AE7C5F" w:rsidRDefault="00F00A6D" w:rsidP="000D2C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796B61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6B61" w:rsidRPr="00AE7C5F" w14:paraId="2FD4EDDC" w14:textId="77777777" w:rsidTr="00AE7C5F">
        <w:trPr>
          <w:trHeight w:val="20"/>
        </w:trPr>
        <w:tc>
          <w:tcPr>
            <w:tcW w:w="3240" w:type="dxa"/>
          </w:tcPr>
          <w:p w14:paraId="333B2BDC" w14:textId="77777777" w:rsidR="00796B61" w:rsidRPr="00AE7C5F" w:rsidRDefault="00796B61" w:rsidP="00B15E34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0E784C" w14:textId="0B9DE5E0" w:rsidR="00796B61" w:rsidRPr="00AE7C5F" w:rsidRDefault="00F00A6D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796B61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" w:type="dxa"/>
          </w:tcPr>
          <w:p w14:paraId="46299D84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58C9EFE" w14:textId="029F2297" w:rsidR="00796B61" w:rsidRPr="00AE7C5F" w:rsidRDefault="00F00A6D" w:rsidP="000D2C4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796B61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EBC5176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598DF7E1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66B4EAD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DB617D1" w14:textId="77777777" w:rsidR="00796B61" w:rsidRPr="00AE7C5F" w:rsidRDefault="00796B61" w:rsidP="00B15E3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5DBC8604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46E202C" w14:textId="67407C0E" w:rsidR="00796B61" w:rsidRPr="00AE7C5F" w:rsidRDefault="00F00A6D" w:rsidP="000D2C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796B61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6B61" w:rsidRPr="00AE7C5F" w14:paraId="4477B115" w14:textId="77777777" w:rsidTr="00AE7C5F">
        <w:trPr>
          <w:trHeight w:val="20"/>
        </w:trPr>
        <w:tc>
          <w:tcPr>
            <w:tcW w:w="3240" w:type="dxa"/>
          </w:tcPr>
          <w:p w14:paraId="6724F734" w14:textId="77777777" w:rsidR="00796B61" w:rsidRPr="00AE7C5F" w:rsidRDefault="00796B61" w:rsidP="00B15E34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รวมสินทรัพย์สิทธิการใช้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2C8400" w14:textId="5924D6DB" w:rsidR="00796B61" w:rsidRPr="00AE7C5F" w:rsidRDefault="003273DB" w:rsidP="00B15E3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="00796B61" w:rsidRPr="00AE7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88" w:type="dxa"/>
          </w:tcPr>
          <w:p w14:paraId="16D09C04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5BFDF8C7" w14:textId="77777777" w:rsidR="00796B61" w:rsidRPr="00AE7C5F" w:rsidRDefault="00796B61" w:rsidP="00B15E34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93DD464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1409E1F6" w14:textId="77777777" w:rsidR="00796B61" w:rsidRPr="00AE7C5F" w:rsidRDefault="00796B61" w:rsidP="00B15E34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5A2E67D7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1529C44" w14:textId="77777777" w:rsidR="00796B61" w:rsidRPr="00AE7C5F" w:rsidRDefault="00796B61" w:rsidP="00B15E34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1941AB88" w14:textId="77777777" w:rsidR="00796B61" w:rsidRPr="00AE7C5F" w:rsidRDefault="00796B61" w:rsidP="00B15E34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75E372F" w14:textId="1B67C79A" w:rsidR="00796B61" w:rsidRPr="00AE7C5F" w:rsidRDefault="003273DB" w:rsidP="000D2C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</w:t>
            </w:r>
            <w:r w:rsidR="00796B61" w:rsidRPr="00AE7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374</w:t>
            </w:r>
          </w:p>
        </w:tc>
      </w:tr>
      <w:tr w:rsidR="00796B61" w:rsidRPr="00AE7C5F" w14:paraId="41AB5848" w14:textId="77777777" w:rsidTr="00AE7C5F">
        <w:trPr>
          <w:trHeight w:val="20"/>
          <w:tblHeader/>
        </w:trPr>
        <w:tc>
          <w:tcPr>
            <w:tcW w:w="3240" w:type="dxa"/>
          </w:tcPr>
          <w:p w14:paraId="3AD26E0E" w14:textId="77777777" w:rsidR="00796B61" w:rsidRPr="00AE7C5F" w:rsidRDefault="00796B61" w:rsidP="00B15E34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9"/>
          </w:tcPr>
          <w:p w14:paraId="35D4D991" w14:textId="09CA93C6" w:rsidR="00796B61" w:rsidRPr="00AE7C5F" w:rsidRDefault="00796B61" w:rsidP="00B15E34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</w:tbl>
    <w:p w14:paraId="679E28C2" w14:textId="5B941AD1" w:rsidR="00B15E34" w:rsidRPr="00461ECB" w:rsidRDefault="00B15E34">
      <w:pPr>
        <w:rPr>
          <w:rFonts w:asciiTheme="majorBidi" w:hAnsiTheme="majorBidi" w:cstheme="majorBidi"/>
        </w:rPr>
      </w:pPr>
    </w:p>
    <w:p w14:paraId="5E77D861" w14:textId="77777777" w:rsidR="00BA3F1A" w:rsidRDefault="00BA3F1A">
      <w:r>
        <w:br w:type="page"/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080"/>
        <w:gridCol w:w="88"/>
        <w:gridCol w:w="1006"/>
        <w:gridCol w:w="90"/>
        <w:gridCol w:w="886"/>
        <w:gridCol w:w="86"/>
        <w:gridCol w:w="1084"/>
        <w:gridCol w:w="86"/>
        <w:gridCol w:w="1084"/>
      </w:tblGrid>
      <w:tr w:rsidR="00714036" w:rsidRPr="00AE7C5F" w14:paraId="4F090A34" w14:textId="77777777" w:rsidTr="00AE7C5F">
        <w:trPr>
          <w:trHeight w:val="20"/>
          <w:tblHeader/>
        </w:trPr>
        <w:tc>
          <w:tcPr>
            <w:tcW w:w="3492" w:type="dxa"/>
          </w:tcPr>
          <w:p w14:paraId="55D12789" w14:textId="10491358" w:rsidR="00714036" w:rsidRPr="00AE7C5F" w:rsidRDefault="0071403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9"/>
          </w:tcPr>
          <w:p w14:paraId="53E68F01" w14:textId="77777777" w:rsidR="00714036" w:rsidRPr="00AE7C5F" w:rsidRDefault="00714036">
            <w:pPr>
              <w:spacing w:line="240" w:lineRule="auto"/>
              <w:ind w:right="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14036" w:rsidRPr="00AE7C5F" w14:paraId="37BAC9DE" w14:textId="77777777" w:rsidTr="00AE7C5F">
        <w:trPr>
          <w:trHeight w:val="20"/>
          <w:tblHeader/>
        </w:trPr>
        <w:tc>
          <w:tcPr>
            <w:tcW w:w="3492" w:type="dxa"/>
          </w:tcPr>
          <w:p w14:paraId="28D95BDC" w14:textId="77777777" w:rsidR="00714036" w:rsidRPr="00AE7C5F" w:rsidRDefault="0071403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9"/>
          </w:tcPr>
          <w:p w14:paraId="35A5E123" w14:textId="77777777" w:rsidR="00714036" w:rsidRPr="00AE7C5F" w:rsidRDefault="0071403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036" w:rsidRPr="00AE7C5F" w14:paraId="37B3CD75" w14:textId="77777777" w:rsidTr="00AE7C5F">
        <w:trPr>
          <w:trHeight w:val="20"/>
          <w:tblHeader/>
        </w:trPr>
        <w:tc>
          <w:tcPr>
            <w:tcW w:w="3492" w:type="dxa"/>
          </w:tcPr>
          <w:p w14:paraId="13DF0E70" w14:textId="1AAB50C0" w:rsidR="00714036" w:rsidRPr="00AE7C5F" w:rsidRDefault="00714036" w:rsidP="00714036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6F39886C" w14:textId="589091D5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  <w:tc>
          <w:tcPr>
            <w:tcW w:w="88" w:type="dxa"/>
          </w:tcPr>
          <w:p w14:paraId="0D3377BF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A858C11" w14:textId="12A725B6" w:rsidR="00714036" w:rsidRPr="00AE7C5F" w:rsidRDefault="00714036" w:rsidP="0071403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05B2C10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04B62B05" w14:textId="0C886DC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86" w:type="dxa"/>
          </w:tcPr>
          <w:p w14:paraId="5B9D240C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67CDA45" w14:textId="2A0E52F7" w:rsidR="00714036" w:rsidRPr="00AE7C5F" w:rsidRDefault="00714036" w:rsidP="0071403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</w:t>
            </w:r>
          </w:p>
        </w:tc>
        <w:tc>
          <w:tcPr>
            <w:tcW w:w="86" w:type="dxa"/>
          </w:tcPr>
          <w:p w14:paraId="6ECE50D8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C006F1E" w14:textId="290A1B62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</w:tr>
      <w:tr w:rsidR="00714036" w:rsidRPr="00AE7C5F" w14:paraId="39B626C1" w14:textId="77777777" w:rsidTr="00AE7C5F">
        <w:trPr>
          <w:trHeight w:val="20"/>
          <w:tblHeader/>
        </w:trPr>
        <w:tc>
          <w:tcPr>
            <w:tcW w:w="3492" w:type="dxa"/>
          </w:tcPr>
          <w:p w14:paraId="07DDC937" w14:textId="77777777" w:rsidR="00714036" w:rsidRPr="00AE7C5F" w:rsidRDefault="00714036" w:rsidP="0071403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7CEFF0" w14:textId="5EA34C1A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88" w:type="dxa"/>
          </w:tcPr>
          <w:p w14:paraId="6E0DA36D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C437340" w14:textId="77777777" w:rsidR="00714036" w:rsidRPr="00AE7C5F" w:rsidRDefault="00714036" w:rsidP="0071403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2A93265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0FFF25DC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4A5C223E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B9A7CA4" w14:textId="0220FFEC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86" w:type="dxa"/>
          </w:tcPr>
          <w:p w14:paraId="00AC6A70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717BE968" w14:textId="67956948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14036" w:rsidRPr="00AE7C5F" w14:paraId="2F21EE10" w14:textId="77777777" w:rsidTr="00AE7C5F">
        <w:trPr>
          <w:trHeight w:val="20"/>
          <w:tblHeader/>
        </w:trPr>
        <w:tc>
          <w:tcPr>
            <w:tcW w:w="3492" w:type="dxa"/>
          </w:tcPr>
          <w:p w14:paraId="1BF995C1" w14:textId="77777777" w:rsidR="00714036" w:rsidRPr="00AE7C5F" w:rsidRDefault="00714036" w:rsidP="0071403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F2C635" w14:textId="41AB57C8" w:rsidR="00714036" w:rsidRPr="00AE7C5F" w:rsidRDefault="003273DB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714036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14036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88" w:type="dxa"/>
          </w:tcPr>
          <w:p w14:paraId="0CAAC8D5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EE7443C" w14:textId="77777777" w:rsidR="00714036" w:rsidRPr="00AE7C5F" w:rsidRDefault="00714036" w:rsidP="0071403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93175C1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597F63A6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071EBEC9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189D293" w14:textId="7682BB6B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86" w:type="dxa"/>
          </w:tcPr>
          <w:p w14:paraId="5F603C06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9EB9E3B" w14:textId="130C7A09" w:rsidR="00714036" w:rsidRPr="00AE7C5F" w:rsidRDefault="003273DB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714036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14036" w:rsidRPr="00AE7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714036" w:rsidRPr="00AE7C5F" w14:paraId="4453CE0C" w14:textId="77777777" w:rsidTr="00AE7C5F">
        <w:trPr>
          <w:trHeight w:val="20"/>
          <w:tblHeader/>
        </w:trPr>
        <w:tc>
          <w:tcPr>
            <w:tcW w:w="3492" w:type="dxa"/>
          </w:tcPr>
          <w:p w14:paraId="43B6B13B" w14:textId="77777777" w:rsidR="00714036" w:rsidRPr="00AE7C5F" w:rsidRDefault="00714036" w:rsidP="0071403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BA00F8" w14:textId="3D6EB391" w:rsidR="00714036" w:rsidRPr="00AE7C5F" w:rsidRDefault="003273DB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8" w:type="dxa"/>
          </w:tcPr>
          <w:p w14:paraId="44C41072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0B7C3E6" w14:textId="77777777" w:rsidR="00714036" w:rsidRPr="00AE7C5F" w:rsidRDefault="00714036" w:rsidP="0071403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4E32A45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69D95921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523D2C71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FDEC2A5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dxa"/>
          </w:tcPr>
          <w:p w14:paraId="6FDDF461" w14:textId="77777777" w:rsidR="00714036" w:rsidRPr="00AE7C5F" w:rsidRDefault="00714036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0F50F2C" w14:textId="1D0D195E" w:rsidR="00714036" w:rsidRPr="00AE7C5F" w:rsidRDefault="003273DB" w:rsidP="007140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14036" w:rsidRPr="00AE7C5F" w14:paraId="40E2CE66" w14:textId="77777777" w:rsidTr="00AE7C5F">
        <w:trPr>
          <w:trHeight w:val="20"/>
        </w:trPr>
        <w:tc>
          <w:tcPr>
            <w:tcW w:w="3492" w:type="dxa"/>
          </w:tcPr>
          <w:p w14:paraId="5E146BA3" w14:textId="77777777" w:rsidR="00714036" w:rsidRPr="00AE7C5F" w:rsidRDefault="00714036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AE7C5F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 xml:space="preserve">ราคาทุน </w:t>
            </w:r>
          </w:p>
        </w:tc>
        <w:tc>
          <w:tcPr>
            <w:tcW w:w="1080" w:type="dxa"/>
          </w:tcPr>
          <w:p w14:paraId="50723EC8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</w:tcPr>
          <w:p w14:paraId="49DF4E14" w14:textId="77777777" w:rsidR="00714036" w:rsidRPr="00AE7C5F" w:rsidRDefault="0071403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6C343CA" w14:textId="77777777" w:rsidR="00714036" w:rsidRPr="00AE7C5F" w:rsidRDefault="00714036">
            <w:pPr>
              <w:tabs>
                <w:tab w:val="decimal" w:pos="84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C0C4CC9" w14:textId="77777777" w:rsidR="00714036" w:rsidRPr="00AE7C5F" w:rsidRDefault="0071403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5EEAA1E5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A51B717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BE9D295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3440872E" w14:textId="77777777" w:rsidR="00714036" w:rsidRPr="00AE7C5F" w:rsidRDefault="0071403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A8EBC84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14036" w:rsidRPr="00AE7C5F" w14:paraId="29926D36" w14:textId="77777777" w:rsidTr="00AE7C5F">
        <w:trPr>
          <w:trHeight w:val="20"/>
        </w:trPr>
        <w:tc>
          <w:tcPr>
            <w:tcW w:w="3492" w:type="dxa"/>
          </w:tcPr>
          <w:p w14:paraId="5814EC9B" w14:textId="77777777" w:rsidR="00714036" w:rsidRPr="00AE7C5F" w:rsidRDefault="00714036" w:rsidP="0071403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080" w:type="dxa"/>
          </w:tcPr>
          <w:p w14:paraId="35C5D013" w14:textId="268AB52B" w:rsidR="00714036" w:rsidRPr="00AE7C5F" w:rsidRDefault="003273DB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71403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88" w:type="dxa"/>
          </w:tcPr>
          <w:p w14:paraId="00CC339C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4E49ED2" w14:textId="60E658B9" w:rsidR="00714036" w:rsidRPr="00AE7C5F" w:rsidRDefault="003273DB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1403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90" w:type="dxa"/>
          </w:tcPr>
          <w:p w14:paraId="41ADAC24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3EB1BBDB" w14:textId="4F4F5A3E" w:rsidR="00714036" w:rsidRPr="00AE7C5F" w:rsidRDefault="00714036" w:rsidP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43808964" w14:textId="77777777" w:rsidR="00714036" w:rsidRPr="00AE7C5F" w:rsidRDefault="00714036" w:rsidP="00714036">
            <w:pPr>
              <w:tabs>
                <w:tab w:val="decimal" w:pos="526"/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</w:tcPr>
          <w:p w14:paraId="35238A16" w14:textId="3FE3B56D" w:rsidR="00714036" w:rsidRPr="00AE7C5F" w:rsidRDefault="00714036" w:rsidP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F752FC8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DB6D191" w14:textId="347BE43A" w:rsidR="00714036" w:rsidRPr="00AE7C5F" w:rsidRDefault="003273DB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="0071403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</w:t>
            </w:r>
          </w:p>
        </w:tc>
      </w:tr>
      <w:tr w:rsidR="00714036" w:rsidRPr="00AE7C5F" w14:paraId="4AFA9E22" w14:textId="77777777" w:rsidTr="00AE7C5F">
        <w:trPr>
          <w:trHeight w:val="20"/>
        </w:trPr>
        <w:tc>
          <w:tcPr>
            <w:tcW w:w="3492" w:type="dxa"/>
          </w:tcPr>
          <w:p w14:paraId="2458389C" w14:textId="77777777" w:rsidR="00714036" w:rsidRPr="00AE7C5F" w:rsidRDefault="00714036" w:rsidP="0071403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807104" w14:textId="250BB351" w:rsidR="00714036" w:rsidRPr="00AE7C5F" w:rsidRDefault="003273DB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71403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88" w:type="dxa"/>
          </w:tcPr>
          <w:p w14:paraId="457C9712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57BC679A" w14:textId="6FA9EDAC" w:rsidR="00714036" w:rsidRPr="00AE7C5F" w:rsidRDefault="003273DB" w:rsidP="003C542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714036" w:rsidRPr="00AE7C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90" w:type="dxa"/>
          </w:tcPr>
          <w:p w14:paraId="71DF6585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224692B5" w14:textId="26642A58" w:rsidR="00714036" w:rsidRPr="00AE7C5F" w:rsidRDefault="00714036" w:rsidP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0876F91B" w14:textId="77777777" w:rsidR="00714036" w:rsidRPr="00AE7C5F" w:rsidRDefault="00714036" w:rsidP="00714036">
            <w:pPr>
              <w:tabs>
                <w:tab w:val="decimal" w:pos="526"/>
                <w:tab w:val="decimal" w:pos="840"/>
              </w:tabs>
              <w:spacing w:line="240" w:lineRule="auto"/>
              <w:ind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73F41FF" w14:textId="3D36C60A" w:rsidR="00714036" w:rsidRPr="00AE7C5F" w:rsidRDefault="00714036" w:rsidP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0D3AE87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3DB312F" w14:textId="515BF50A" w:rsidR="00714036" w:rsidRPr="00AE7C5F" w:rsidRDefault="003273DB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="00714036"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</w:t>
            </w:r>
          </w:p>
        </w:tc>
      </w:tr>
      <w:tr w:rsidR="00714036" w:rsidRPr="00AE7C5F" w14:paraId="2296C493" w14:textId="77777777" w:rsidTr="00AE7C5F">
        <w:trPr>
          <w:trHeight w:val="20"/>
        </w:trPr>
        <w:tc>
          <w:tcPr>
            <w:tcW w:w="3492" w:type="dxa"/>
          </w:tcPr>
          <w:p w14:paraId="0B9151D3" w14:textId="77777777" w:rsidR="00714036" w:rsidRPr="00AE7C5F" w:rsidRDefault="0071403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FCCC77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</w:tcPr>
          <w:p w14:paraId="5D3CCFA3" w14:textId="77777777" w:rsidR="00714036" w:rsidRPr="00AE7C5F" w:rsidRDefault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0F69B54" w14:textId="77777777" w:rsidR="00714036" w:rsidRPr="00AE7C5F" w:rsidRDefault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B18357" w14:textId="77777777" w:rsidR="00714036" w:rsidRPr="00AE7C5F" w:rsidRDefault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28085F53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43DB367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E185A1D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7745C4AD" w14:textId="77777777" w:rsidR="00714036" w:rsidRPr="00AE7C5F" w:rsidRDefault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A971F40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4036" w:rsidRPr="00AE7C5F" w14:paraId="620C6B5D" w14:textId="77777777" w:rsidTr="00AE7C5F">
        <w:trPr>
          <w:trHeight w:val="20"/>
        </w:trPr>
        <w:tc>
          <w:tcPr>
            <w:tcW w:w="3492" w:type="dxa"/>
          </w:tcPr>
          <w:p w14:paraId="0D000B94" w14:textId="77777777" w:rsidR="00714036" w:rsidRPr="00370B70" w:rsidRDefault="0071403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  <w:r w:rsidRPr="00370B70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ค่าเสื่อมราคาสะสม</w:t>
            </w:r>
            <w:r w:rsidRPr="00370B70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080" w:type="dxa"/>
          </w:tcPr>
          <w:p w14:paraId="55C8EDE1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</w:tcPr>
          <w:p w14:paraId="185AA4A9" w14:textId="77777777" w:rsidR="00714036" w:rsidRPr="00AE7C5F" w:rsidRDefault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86BABA7" w14:textId="77777777" w:rsidR="00714036" w:rsidRPr="00AE7C5F" w:rsidRDefault="00714036">
            <w:pPr>
              <w:tabs>
                <w:tab w:val="decimal" w:pos="841"/>
              </w:tabs>
              <w:spacing w:line="240" w:lineRule="auto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A511B8" w14:textId="77777777" w:rsidR="00714036" w:rsidRPr="00AE7C5F" w:rsidRDefault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28A57079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DD8A75F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B99EA6A" w14:textId="77777777" w:rsidR="00714036" w:rsidRPr="00AE7C5F" w:rsidRDefault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4AC2A492" w14:textId="77777777" w:rsidR="00714036" w:rsidRPr="00AE7C5F" w:rsidRDefault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8305A7E" w14:textId="77777777" w:rsidR="00714036" w:rsidRPr="00AE7C5F" w:rsidRDefault="00714036">
            <w:pPr>
              <w:pStyle w:val="acctfourfigures"/>
              <w:tabs>
                <w:tab w:val="decimal" w:pos="804"/>
              </w:tabs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4036" w:rsidRPr="00AE7C5F" w14:paraId="49E1D45F" w14:textId="77777777" w:rsidTr="00AE7C5F">
        <w:trPr>
          <w:trHeight w:val="20"/>
        </w:trPr>
        <w:tc>
          <w:tcPr>
            <w:tcW w:w="3492" w:type="dxa"/>
          </w:tcPr>
          <w:p w14:paraId="117FB597" w14:textId="77777777" w:rsidR="00714036" w:rsidRPr="00AE7C5F" w:rsidRDefault="00714036" w:rsidP="00714036">
            <w:pPr>
              <w:pStyle w:val="Heading6"/>
              <w:spacing w:line="240" w:lineRule="auto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อาคาร</w:t>
            </w:r>
          </w:p>
        </w:tc>
        <w:tc>
          <w:tcPr>
            <w:tcW w:w="1080" w:type="dxa"/>
          </w:tcPr>
          <w:p w14:paraId="6B661D6C" w14:textId="02E9555E" w:rsidR="00714036" w:rsidRPr="00AE7C5F" w:rsidRDefault="00714036" w:rsidP="002F74D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" w:type="dxa"/>
          </w:tcPr>
          <w:p w14:paraId="4783A195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FDAB9F5" w14:textId="4ED3E38F" w:rsidR="00714036" w:rsidRPr="00AE7C5F" w:rsidRDefault="00714036" w:rsidP="003C542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51CA3E7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56C89BB9" w14:textId="4258A7C5" w:rsidR="00714036" w:rsidRPr="00AE7C5F" w:rsidRDefault="00714036" w:rsidP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90AFAFF" w14:textId="77777777" w:rsidR="00714036" w:rsidRPr="00AE7C5F" w:rsidRDefault="00714036" w:rsidP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54BECF7" w14:textId="65D4BCB8" w:rsidR="00714036" w:rsidRPr="00AE7C5F" w:rsidRDefault="00714036" w:rsidP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CCEA1E3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E25595C" w14:textId="15F12ACD" w:rsidR="00714036" w:rsidRPr="00AE7C5F" w:rsidRDefault="00714036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14036" w:rsidRPr="00AE7C5F" w14:paraId="0DB27BA6" w14:textId="77777777" w:rsidTr="00AE7C5F">
        <w:trPr>
          <w:trHeight w:val="20"/>
        </w:trPr>
        <w:tc>
          <w:tcPr>
            <w:tcW w:w="3492" w:type="dxa"/>
          </w:tcPr>
          <w:p w14:paraId="64211FAA" w14:textId="77777777" w:rsidR="00714036" w:rsidRPr="00AE7C5F" w:rsidRDefault="00714036" w:rsidP="0071403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AE7C5F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C8A8CD" w14:textId="4D746C1A" w:rsidR="00714036" w:rsidRPr="00AE7C5F" w:rsidRDefault="00714036" w:rsidP="002F74D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" w:type="dxa"/>
          </w:tcPr>
          <w:p w14:paraId="5E00BDD4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5D7F436F" w14:textId="22725D0E" w:rsidR="00714036" w:rsidRPr="00AE7C5F" w:rsidRDefault="00714036" w:rsidP="003C542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64AD5DC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2FFB3F46" w14:textId="3B57DE3D" w:rsidR="00714036" w:rsidRPr="00AE7C5F" w:rsidRDefault="00714036" w:rsidP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54B73F10" w14:textId="77777777" w:rsidR="00714036" w:rsidRPr="00AE7C5F" w:rsidRDefault="00714036" w:rsidP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4FB3277" w14:textId="4DE96DF3" w:rsidR="00714036" w:rsidRPr="00AE7C5F" w:rsidRDefault="00714036" w:rsidP="0071403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03CBB70E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93A53ED" w14:textId="0608AEBC" w:rsidR="00714036" w:rsidRPr="00AE7C5F" w:rsidRDefault="00714036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C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  <w:r w:rsidRPr="00AE7C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14036" w:rsidRPr="00AE7C5F" w14:paraId="1846BCFB" w14:textId="77777777" w:rsidTr="00D33F71">
        <w:trPr>
          <w:trHeight w:val="20"/>
        </w:trPr>
        <w:tc>
          <w:tcPr>
            <w:tcW w:w="3492" w:type="dxa"/>
          </w:tcPr>
          <w:p w14:paraId="133E4CE6" w14:textId="77777777" w:rsidR="00714036" w:rsidRPr="00AE7C5F" w:rsidRDefault="00714036" w:rsidP="0071403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  <w:r w:rsidRPr="00AE7C5F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รวมสินทรัพย์สิทธิการใช้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18D2DE" w14:textId="6AF8A77F" w:rsidR="00714036" w:rsidRPr="00AE7C5F" w:rsidRDefault="003273DB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</w:t>
            </w:r>
            <w:r w:rsidR="00714036" w:rsidRPr="00AE7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88" w:type="dxa"/>
          </w:tcPr>
          <w:p w14:paraId="4B5E7B25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2A714E2" w14:textId="77777777" w:rsidR="00714036" w:rsidRPr="00AE7C5F" w:rsidRDefault="00714036" w:rsidP="00714036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ED8DECB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40E7F088" w14:textId="77777777" w:rsidR="00714036" w:rsidRPr="00AE7C5F" w:rsidRDefault="00714036" w:rsidP="00714036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1D0379A2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95E08BB" w14:textId="77777777" w:rsidR="00714036" w:rsidRPr="00AE7C5F" w:rsidRDefault="00714036" w:rsidP="00714036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1781AF59" w14:textId="77777777" w:rsidR="00714036" w:rsidRPr="00AE7C5F" w:rsidRDefault="00714036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530B2C3" w14:textId="1B7545F0" w:rsidR="00714036" w:rsidRPr="00AE7C5F" w:rsidRDefault="003273DB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="00714036" w:rsidRPr="00AE7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030</w:t>
            </w:r>
          </w:p>
        </w:tc>
      </w:tr>
      <w:tr w:rsidR="002704C9" w:rsidRPr="00AE7C5F" w14:paraId="2F0A9F7F" w14:textId="77777777" w:rsidTr="00D33F71">
        <w:trPr>
          <w:trHeight w:val="20"/>
        </w:trPr>
        <w:tc>
          <w:tcPr>
            <w:tcW w:w="3492" w:type="dxa"/>
          </w:tcPr>
          <w:p w14:paraId="5FA8594D" w14:textId="77777777" w:rsidR="002704C9" w:rsidRPr="00AE7C5F" w:rsidRDefault="002704C9" w:rsidP="0071403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76C77F" w14:textId="77777777" w:rsidR="002704C9" w:rsidRPr="00AE7C5F" w:rsidRDefault="002704C9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5FD03BE3" w14:textId="77777777" w:rsidR="002704C9" w:rsidRPr="00AE7C5F" w:rsidRDefault="002704C9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2964AC1" w14:textId="77777777" w:rsidR="002704C9" w:rsidRPr="00AE7C5F" w:rsidRDefault="002704C9" w:rsidP="00714036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ABEBF67" w14:textId="77777777" w:rsidR="002704C9" w:rsidRPr="00AE7C5F" w:rsidRDefault="002704C9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32C1C4D6" w14:textId="77777777" w:rsidR="002704C9" w:rsidRPr="00AE7C5F" w:rsidRDefault="002704C9" w:rsidP="00714036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4EA9073B" w14:textId="77777777" w:rsidR="002704C9" w:rsidRPr="00AE7C5F" w:rsidRDefault="002704C9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58732D5" w14:textId="77777777" w:rsidR="002704C9" w:rsidRPr="00AE7C5F" w:rsidRDefault="002704C9" w:rsidP="00714036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6EB5EB65" w14:textId="77777777" w:rsidR="002704C9" w:rsidRPr="00AE7C5F" w:rsidRDefault="002704C9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4146F9C" w14:textId="77777777" w:rsidR="002704C9" w:rsidRPr="00AE7C5F" w:rsidRDefault="002704C9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04C9" w:rsidRPr="00AE7C5F" w14:paraId="1918E3CD" w14:textId="77777777" w:rsidTr="002704C9">
        <w:trPr>
          <w:trHeight w:val="20"/>
        </w:trPr>
        <w:tc>
          <w:tcPr>
            <w:tcW w:w="3492" w:type="dxa"/>
          </w:tcPr>
          <w:p w14:paraId="45958D39" w14:textId="21EBC375" w:rsidR="002704C9" w:rsidRPr="00AE7C5F" w:rsidRDefault="002704C9" w:rsidP="00714036">
            <w:pPr>
              <w:pStyle w:val="Heading6"/>
              <w:spacing w:line="240" w:lineRule="auto"/>
              <w:ind w:left="368" w:right="1" w:hanging="368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  <w:r w:rsidRPr="002704C9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 xml:space="preserve">ค่าเสื่อมราคาสำหรับปีสิ้นสุดวันที่ </w:t>
            </w:r>
            <w:r w:rsidR="003273DB" w:rsidRPr="003273D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>31</w:t>
            </w:r>
            <w:r w:rsidRPr="002704C9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 xml:space="preserve"> </w:t>
            </w:r>
            <w:r w:rsidRPr="002704C9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ธันวาคม</w:t>
            </w:r>
          </w:p>
        </w:tc>
        <w:tc>
          <w:tcPr>
            <w:tcW w:w="1080" w:type="dxa"/>
          </w:tcPr>
          <w:p w14:paraId="1557A57E" w14:textId="77777777" w:rsidR="002704C9" w:rsidRPr="00AE7C5F" w:rsidRDefault="002704C9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5E7487D2" w14:textId="77777777" w:rsidR="002704C9" w:rsidRPr="00AE7C5F" w:rsidRDefault="002704C9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78B7435" w14:textId="77777777" w:rsidR="002704C9" w:rsidRPr="00AE7C5F" w:rsidRDefault="002704C9" w:rsidP="00714036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BF5E4D3" w14:textId="77777777" w:rsidR="002704C9" w:rsidRPr="00AE7C5F" w:rsidRDefault="002704C9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23586F1C" w14:textId="77777777" w:rsidR="002704C9" w:rsidRPr="00AE7C5F" w:rsidRDefault="002704C9" w:rsidP="00714036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12AB53C6" w14:textId="77777777" w:rsidR="002704C9" w:rsidRPr="00AE7C5F" w:rsidRDefault="002704C9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1B99B29" w14:textId="77777777" w:rsidR="002704C9" w:rsidRPr="00AE7C5F" w:rsidRDefault="002704C9" w:rsidP="00714036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588251A1" w14:textId="77777777" w:rsidR="002704C9" w:rsidRPr="00AE7C5F" w:rsidRDefault="002704C9" w:rsidP="0071403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A82703F" w14:textId="77777777" w:rsidR="002704C9" w:rsidRPr="00AE7C5F" w:rsidRDefault="002704C9" w:rsidP="0071403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04C9" w:rsidRPr="00AE7C5F" w14:paraId="73E070F2" w14:textId="77777777" w:rsidTr="002704C9">
        <w:trPr>
          <w:trHeight w:val="20"/>
        </w:trPr>
        <w:tc>
          <w:tcPr>
            <w:tcW w:w="3492" w:type="dxa"/>
          </w:tcPr>
          <w:p w14:paraId="6AE7EAD0" w14:textId="66119C9B" w:rsidR="002704C9" w:rsidRPr="00AE7C5F" w:rsidRDefault="003273DB" w:rsidP="002704C9">
            <w:pPr>
              <w:pStyle w:val="Heading6"/>
              <w:spacing w:line="240" w:lineRule="auto"/>
              <w:ind w:left="368" w:right="1" w:hanging="213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  <w:r w:rsidRPr="003273D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  <w:t>2568</w:t>
            </w:r>
          </w:p>
        </w:tc>
        <w:tc>
          <w:tcPr>
            <w:tcW w:w="1080" w:type="dxa"/>
          </w:tcPr>
          <w:p w14:paraId="5E28285E" w14:textId="77777777" w:rsidR="002704C9" w:rsidRPr="00AE7C5F" w:rsidRDefault="002704C9" w:rsidP="002704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45A19343" w14:textId="77777777" w:rsidR="002704C9" w:rsidRPr="00AE7C5F" w:rsidRDefault="002704C9" w:rsidP="002704C9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29B4781" w14:textId="77777777" w:rsidR="002704C9" w:rsidRPr="00AE7C5F" w:rsidRDefault="002704C9" w:rsidP="002704C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A131BB7" w14:textId="77777777" w:rsidR="002704C9" w:rsidRPr="00AE7C5F" w:rsidRDefault="002704C9" w:rsidP="002704C9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4A1B4559" w14:textId="77777777" w:rsidR="002704C9" w:rsidRPr="00AE7C5F" w:rsidRDefault="002704C9" w:rsidP="002704C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13404991" w14:textId="77777777" w:rsidR="002704C9" w:rsidRPr="00AE7C5F" w:rsidRDefault="002704C9" w:rsidP="002704C9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452F82C" w14:textId="7C830EB8" w:rsidR="002704C9" w:rsidRPr="00AE7C5F" w:rsidRDefault="002704C9" w:rsidP="002704C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</w:tcPr>
          <w:p w14:paraId="1E07882D" w14:textId="77777777" w:rsidR="002704C9" w:rsidRPr="00AE7C5F" w:rsidRDefault="002704C9" w:rsidP="002704C9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1FFF82C" w14:textId="5D33204C" w:rsidR="002704C9" w:rsidRPr="00AE7C5F" w:rsidRDefault="003273DB" w:rsidP="002704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2704C9" w:rsidRPr="002704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683</w:t>
            </w:r>
          </w:p>
        </w:tc>
      </w:tr>
      <w:tr w:rsidR="002704C9" w:rsidRPr="00AE7C5F" w14:paraId="17567A71" w14:textId="77777777" w:rsidTr="002704C9">
        <w:trPr>
          <w:trHeight w:val="20"/>
        </w:trPr>
        <w:tc>
          <w:tcPr>
            <w:tcW w:w="3492" w:type="dxa"/>
          </w:tcPr>
          <w:p w14:paraId="781A8EAE" w14:textId="603C44BC" w:rsidR="002704C9" w:rsidRPr="002704C9" w:rsidRDefault="003273DB" w:rsidP="002704C9">
            <w:pPr>
              <w:pStyle w:val="Heading6"/>
              <w:spacing w:line="240" w:lineRule="auto"/>
              <w:ind w:left="368" w:right="1" w:hanging="213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3273D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  <w:t>2567</w:t>
            </w:r>
          </w:p>
        </w:tc>
        <w:tc>
          <w:tcPr>
            <w:tcW w:w="1080" w:type="dxa"/>
          </w:tcPr>
          <w:p w14:paraId="2DE0B075" w14:textId="77777777" w:rsidR="002704C9" w:rsidRPr="00AE7C5F" w:rsidRDefault="002704C9" w:rsidP="002704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1FDE4D1A" w14:textId="77777777" w:rsidR="002704C9" w:rsidRPr="00AE7C5F" w:rsidRDefault="002704C9" w:rsidP="002704C9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E4094B2" w14:textId="77777777" w:rsidR="002704C9" w:rsidRPr="00AE7C5F" w:rsidRDefault="002704C9" w:rsidP="002704C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E95379E" w14:textId="77777777" w:rsidR="002704C9" w:rsidRPr="00AE7C5F" w:rsidRDefault="002704C9" w:rsidP="002704C9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14:paraId="3D83A920" w14:textId="77777777" w:rsidR="002704C9" w:rsidRPr="00AE7C5F" w:rsidRDefault="002704C9" w:rsidP="002704C9">
            <w:pPr>
              <w:tabs>
                <w:tab w:val="decimal" w:pos="840"/>
              </w:tabs>
              <w:ind w:right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7EFC0CDC" w14:textId="77777777" w:rsidR="002704C9" w:rsidRPr="00AE7C5F" w:rsidRDefault="002704C9" w:rsidP="002704C9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68644C4" w14:textId="4AD8A7D9" w:rsidR="002704C9" w:rsidRPr="00AE7C5F" w:rsidRDefault="002704C9" w:rsidP="002704C9">
            <w:pPr>
              <w:tabs>
                <w:tab w:val="decimal" w:pos="84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</w:tcPr>
          <w:p w14:paraId="0808DBF6" w14:textId="77777777" w:rsidR="002704C9" w:rsidRPr="00AE7C5F" w:rsidRDefault="002704C9" w:rsidP="002704C9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56EB2E27" w14:textId="1FA70055" w:rsidR="002704C9" w:rsidRPr="00AE7C5F" w:rsidRDefault="003273DB" w:rsidP="002704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2704C9" w:rsidRPr="002704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407</w:t>
            </w:r>
          </w:p>
        </w:tc>
      </w:tr>
    </w:tbl>
    <w:p w14:paraId="4092BB26" w14:textId="3AB4FFB1" w:rsidR="004D6BC9" w:rsidRPr="00461ECB" w:rsidRDefault="004D6BC9" w:rsidP="00DD4F6C">
      <w:pPr>
        <w:pStyle w:val="block"/>
        <w:spacing w:before="240" w:after="240" w:line="240" w:lineRule="auto"/>
        <w:ind w:left="540" w:right="43"/>
        <w:jc w:val="thaiDistribute"/>
        <w:rPr>
          <w:rFonts w:asciiTheme="majorBidi" w:hAnsiTheme="majorBidi" w:cstheme="majorBidi"/>
          <w:sz w:val="32"/>
          <w:szCs w:val="32"/>
          <w:cs/>
          <w:lang w:val="en-US" w:bidi="th-TH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กลุ่มบริษัทเช่า</w:t>
      </w:r>
      <w:r w:rsidR="00721BCE" w:rsidRPr="00461ECB">
        <w:rPr>
          <w:rFonts w:asciiTheme="majorBidi" w:hAnsiTheme="majorBidi" w:cstheme="majorBidi"/>
          <w:sz w:val="32"/>
          <w:szCs w:val="32"/>
          <w:cs/>
          <w:lang w:bidi="th-TH"/>
        </w:rPr>
        <w:t>พื้นที่</w:t>
      </w:r>
      <w:r w:rsidRPr="00461ECB">
        <w:rPr>
          <w:rFonts w:asciiTheme="majorBidi" w:hAnsiTheme="majorBidi" w:cstheme="majorBidi"/>
          <w:sz w:val="32"/>
          <w:szCs w:val="32"/>
          <w:cs/>
        </w:rPr>
        <w:t>เป็นระยะเวล</w:t>
      </w:r>
      <w:r w:rsidR="00005614" w:rsidRPr="00461ECB">
        <w:rPr>
          <w:rFonts w:asciiTheme="majorBidi" w:hAnsiTheme="majorBidi" w:cstheme="majorBidi"/>
          <w:sz w:val="32"/>
          <w:szCs w:val="32"/>
          <w:cs/>
          <w:lang w:bidi="th-TH"/>
        </w:rPr>
        <w:t xml:space="preserve">า 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3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461ECB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โดยมีสิทธิต่ออายุสัญญาเช่าเมื่อสิ้นสุดอายุสัญญา</w:t>
      </w:r>
      <w:r w:rsidR="005215FD" w:rsidRPr="00461ECB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5215FD" w:rsidRPr="00461ECB">
        <w:rPr>
          <w:rFonts w:asciiTheme="majorBidi" w:hAnsiTheme="majorBidi" w:cstheme="majorBidi"/>
          <w:sz w:val="32"/>
          <w:szCs w:val="32"/>
          <w:cs/>
          <w:lang w:val="en-US" w:bidi="th-TH"/>
        </w:rPr>
        <w:t>และค่าเช่า</w:t>
      </w:r>
      <w:r w:rsidR="00154C0D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    </w:t>
      </w:r>
      <w:r w:rsidR="005215FD" w:rsidRPr="00461ECB">
        <w:rPr>
          <w:rFonts w:asciiTheme="majorBidi" w:hAnsiTheme="majorBidi" w:cstheme="majorBidi"/>
          <w:sz w:val="32"/>
          <w:szCs w:val="32"/>
          <w:cs/>
          <w:lang w:val="en-US" w:bidi="th-TH"/>
        </w:rPr>
        <w:t>ผันแปรตามอายุสัญญา ค่าเช่ากำหนดชำระเป็นรายเดือนตามอัตราที่ระบุไว้ในสัญญา</w:t>
      </w:r>
    </w:p>
    <w:p w14:paraId="53F5D906" w14:textId="443291D7" w:rsidR="004D6BC9" w:rsidRPr="00730A62" w:rsidRDefault="004D6BC9" w:rsidP="00DD4F6C">
      <w:pPr>
        <w:pStyle w:val="block"/>
        <w:spacing w:before="240" w:after="240" w:line="240" w:lineRule="auto"/>
        <w:ind w:left="54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730A62">
        <w:rPr>
          <w:rFonts w:asciiTheme="majorBidi" w:hAnsiTheme="majorBidi" w:cstheme="majorBidi"/>
          <w:sz w:val="32"/>
          <w:szCs w:val="32"/>
          <w:cs/>
        </w:rPr>
        <w:t>สิทธิเลือกในการขยายอายุสัญญาเช่า</w:t>
      </w:r>
    </w:p>
    <w:p w14:paraId="6439B3A0" w14:textId="4AE12C6B" w:rsidR="00DB60FE" w:rsidRDefault="00DB60FE" w:rsidP="00DD4F6C">
      <w:pPr>
        <w:pStyle w:val="block"/>
        <w:spacing w:before="240" w:after="240" w:line="240" w:lineRule="auto"/>
        <w:ind w:left="54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กลุ่มบริษัทมีสิทธิเลือกขยายอายุสัญญาเช่าพื้นที่ภายในหนึ่งปีก่อนสิ้นสุดระยะเวลาเช่า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DB70AF" w:rsidRPr="00461ECB">
        <w:rPr>
          <w:rFonts w:asciiTheme="majorBidi" w:hAnsiTheme="majorBidi" w:cstheme="majorBidi"/>
          <w:sz w:val="32"/>
          <w:szCs w:val="32"/>
        </w:rPr>
        <w:t xml:space="preserve">  </w:t>
      </w:r>
      <w:r w:rsidRPr="00461ECB">
        <w:rPr>
          <w:rFonts w:asciiTheme="majorBidi" w:hAnsiTheme="majorBidi" w:cstheme="majorBidi"/>
          <w:sz w:val="32"/>
          <w:szCs w:val="32"/>
          <w:cs/>
        </w:rPr>
        <w:t>และจะทบทวนการประเมินดังกล่าวอย่างสม่ำเสมอ</w:t>
      </w:r>
    </w:p>
    <w:p w14:paraId="3D0AD835" w14:textId="77777777" w:rsidR="0054552E" w:rsidRDefault="005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791CD4ED" w14:textId="013A84F2" w:rsidR="00DD4F6C" w:rsidRPr="00C26DA0" w:rsidRDefault="00032D6D" w:rsidP="00032D6D">
      <w:pPr>
        <w:jc w:val="right"/>
        <w:rPr>
          <w:rFonts w:asciiTheme="majorBidi" w:hAnsiTheme="majorBidi" w:cstheme="majorBidi"/>
          <w:sz w:val="28"/>
          <w:szCs w:val="28"/>
        </w:rPr>
      </w:pPr>
      <w:r w:rsidRPr="00C26DA0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 xml:space="preserve">หน่วย </w:t>
      </w:r>
      <w:r w:rsidRPr="00C26DA0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C26DA0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พันบาท</w:t>
      </w:r>
    </w:p>
    <w:tbl>
      <w:tblPr>
        <w:tblW w:w="9085" w:type="dxa"/>
        <w:tblInd w:w="171" w:type="dxa"/>
        <w:tblLayout w:type="fixed"/>
        <w:tblLook w:val="0000" w:firstRow="0" w:lastRow="0" w:firstColumn="0" w:lastColumn="0" w:noHBand="0" w:noVBand="0"/>
      </w:tblPr>
      <w:tblGrid>
        <w:gridCol w:w="4492"/>
        <w:gridCol w:w="968"/>
        <w:gridCol w:w="240"/>
        <w:gridCol w:w="972"/>
        <w:gridCol w:w="240"/>
        <w:gridCol w:w="970"/>
        <w:gridCol w:w="240"/>
        <w:gridCol w:w="963"/>
      </w:tblGrid>
      <w:tr w:rsidR="00B61C27" w:rsidRPr="00FF1CF2" w14:paraId="65CA8656" w14:textId="77777777" w:rsidTr="00032D6D">
        <w:trPr>
          <w:tblHeader/>
        </w:trPr>
        <w:tc>
          <w:tcPr>
            <w:tcW w:w="2472" w:type="pct"/>
          </w:tcPr>
          <w:p w14:paraId="56C5978F" w14:textId="3A6CC05F" w:rsidR="00B61C27" w:rsidRPr="00FF1CF2" w:rsidRDefault="00B61C27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ar-SA"/>
              </w:rPr>
            </w:pPr>
          </w:p>
        </w:tc>
        <w:tc>
          <w:tcPr>
            <w:tcW w:w="1200" w:type="pct"/>
            <w:gridSpan w:val="3"/>
          </w:tcPr>
          <w:p w14:paraId="75543F42" w14:textId="0610F286" w:rsidR="00B61C27" w:rsidRPr="00FF1CF2" w:rsidRDefault="00B61C27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C0BBFE9" w14:textId="77777777" w:rsidR="00B61C27" w:rsidRPr="00FF1CF2" w:rsidRDefault="00B61C27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96" w:type="pct"/>
            <w:gridSpan w:val="3"/>
            <w:vAlign w:val="bottom"/>
          </w:tcPr>
          <w:p w14:paraId="29CE2E14" w14:textId="77777777" w:rsidR="00B61C27" w:rsidRPr="00FF1CF2" w:rsidRDefault="00B61C27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1C27" w:rsidRPr="00FF1CF2" w14:paraId="40F2C93D" w14:textId="77777777" w:rsidTr="00032D6D">
        <w:trPr>
          <w:tblHeader/>
        </w:trPr>
        <w:tc>
          <w:tcPr>
            <w:tcW w:w="2472" w:type="pct"/>
          </w:tcPr>
          <w:p w14:paraId="25907F9D" w14:textId="06AF1F9B" w:rsidR="00B61C27" w:rsidRPr="00FF1CF2" w:rsidRDefault="00B61C27" w:rsidP="00501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3" w:type="pct"/>
          </w:tcPr>
          <w:p w14:paraId="337C72DE" w14:textId="5C2AE37E" w:rsidR="00B61C27" w:rsidRPr="00FF1CF2" w:rsidRDefault="003273DB" w:rsidP="00AA4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2" w:type="pct"/>
          </w:tcPr>
          <w:p w14:paraId="484F7767" w14:textId="77777777" w:rsidR="00B61C27" w:rsidRPr="00FF1CF2" w:rsidRDefault="00B61C27" w:rsidP="00AA4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2BA49292" w14:textId="5F33E370" w:rsidR="00B61C27" w:rsidRPr="00FF1CF2" w:rsidRDefault="003273DB" w:rsidP="00AA4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2" w:type="pct"/>
          </w:tcPr>
          <w:p w14:paraId="6397B0F2" w14:textId="77777777" w:rsidR="00B61C27" w:rsidRPr="00FF1CF2" w:rsidRDefault="00B61C27" w:rsidP="00AA4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" w:type="pct"/>
          </w:tcPr>
          <w:p w14:paraId="4D6C1FCF" w14:textId="1381D6BD" w:rsidR="00B61C27" w:rsidRPr="00FF1CF2" w:rsidRDefault="003273DB" w:rsidP="00AA4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2" w:type="pct"/>
          </w:tcPr>
          <w:p w14:paraId="480D379E" w14:textId="77777777" w:rsidR="00B61C27" w:rsidRPr="00FF1CF2" w:rsidRDefault="00B61C27" w:rsidP="00AA4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</w:tcPr>
          <w:p w14:paraId="3E1B860F" w14:textId="45C6A768" w:rsidR="00B61C27" w:rsidRPr="00FF1CF2" w:rsidRDefault="003273DB" w:rsidP="00AA4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61C27" w:rsidRPr="00FF1CF2" w14:paraId="3AC1C7B8" w14:textId="77777777" w:rsidTr="00032D6D">
        <w:tc>
          <w:tcPr>
            <w:tcW w:w="2472" w:type="pct"/>
          </w:tcPr>
          <w:p w14:paraId="7F4DA7B4" w14:textId="795E19DD" w:rsidR="00B61C27" w:rsidRPr="00FF1CF2" w:rsidRDefault="00B61C27" w:rsidP="00077705">
            <w:pPr>
              <w:pStyle w:val="a"/>
              <w:tabs>
                <w:tab w:val="clear" w:pos="1080"/>
              </w:tabs>
              <w:ind w:left="26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</w:t>
            </w:r>
            <w:r w:rsidR="00BC2FDF" w:rsidRPr="00FF1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FF1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ที่รับรู้ในกำไรหรือขาดทุน</w:t>
            </w:r>
            <w:r w:rsidRPr="00FF1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F1C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33" w:type="pct"/>
          </w:tcPr>
          <w:p w14:paraId="61279814" w14:textId="143FEF1C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702227D" w14:textId="77777777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7F1EC7A" w14:textId="3944B55B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709E0B5" w14:textId="77777777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</w:tcPr>
          <w:p w14:paraId="30FE582C" w14:textId="77777777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8895059" w14:textId="77777777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</w:tcPr>
          <w:p w14:paraId="36DC414C" w14:textId="0EE3190D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1C27" w:rsidRPr="00FF1CF2" w14:paraId="79ABB966" w14:textId="77777777" w:rsidTr="00032D6D">
        <w:tc>
          <w:tcPr>
            <w:tcW w:w="2472" w:type="pct"/>
          </w:tcPr>
          <w:p w14:paraId="16DEE5DC" w14:textId="56B79C06" w:rsidR="00B61C27" w:rsidRPr="00FF1CF2" w:rsidRDefault="00B61C27" w:rsidP="00077705">
            <w:pPr>
              <w:pStyle w:val="a"/>
              <w:tabs>
                <w:tab w:val="clear" w:pos="1080"/>
              </w:tabs>
              <w:ind w:left="26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</w:t>
            </w:r>
            <w:r w:rsidR="00BC2FDF" w:rsidRPr="00FF1CF2">
              <w:rPr>
                <w:rFonts w:asciiTheme="majorBidi" w:hAnsiTheme="majorBidi" w:cstheme="majorBidi"/>
                <w:sz w:val="28"/>
                <w:szCs w:val="28"/>
                <w:cs/>
              </w:rPr>
              <w:t>าสำหรับ</w:t>
            </w:r>
            <w:r w:rsidRPr="00FF1C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33" w:type="pct"/>
          </w:tcPr>
          <w:p w14:paraId="0024F9D9" w14:textId="1C3D1358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591B3E7" w14:textId="77777777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61AF75FD" w14:textId="7ADD7987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34E67AB" w14:textId="77777777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</w:tcPr>
          <w:p w14:paraId="11EBCF29" w14:textId="77777777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E7708AD" w14:textId="77777777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</w:tcPr>
          <w:p w14:paraId="579491D7" w14:textId="77777777" w:rsidR="00B61C27" w:rsidRPr="00FF1CF2" w:rsidRDefault="00B61C27" w:rsidP="00501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12D" w:rsidRPr="00FF1CF2" w14:paraId="581899B4" w14:textId="77777777" w:rsidTr="00032D6D">
        <w:tc>
          <w:tcPr>
            <w:tcW w:w="2472" w:type="pct"/>
          </w:tcPr>
          <w:p w14:paraId="0746BF0A" w14:textId="7A581384" w:rsidR="004D312D" w:rsidRPr="00FF1CF2" w:rsidRDefault="004D312D" w:rsidP="00077705">
            <w:pPr>
              <w:pStyle w:val="a"/>
              <w:tabs>
                <w:tab w:val="clear" w:pos="1080"/>
              </w:tabs>
              <w:ind w:left="26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 อาคาร </w:t>
            </w:r>
          </w:p>
        </w:tc>
        <w:tc>
          <w:tcPr>
            <w:tcW w:w="533" w:type="pct"/>
          </w:tcPr>
          <w:p w14:paraId="401B9CED" w14:textId="53EEB09A" w:rsidR="004D312D" w:rsidRPr="00FF1CF2" w:rsidRDefault="003273DB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4D312D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132" w:type="pct"/>
          </w:tcPr>
          <w:p w14:paraId="7E601612" w14:textId="77777777" w:rsidR="004D312D" w:rsidRPr="00FF1CF2" w:rsidRDefault="004D312D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73BB8E9" w14:textId="36936A51" w:rsidR="004D312D" w:rsidRPr="00FF1CF2" w:rsidRDefault="003273DB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4D312D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32" w:type="pct"/>
          </w:tcPr>
          <w:p w14:paraId="59318C99" w14:textId="77777777" w:rsidR="004D312D" w:rsidRPr="00FF1CF2" w:rsidRDefault="004D312D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</w:tcPr>
          <w:p w14:paraId="5CEBAE22" w14:textId="687E2559" w:rsidR="004D312D" w:rsidRPr="00FF1CF2" w:rsidRDefault="003273DB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56943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32" w:type="pct"/>
          </w:tcPr>
          <w:p w14:paraId="58844569" w14:textId="77777777" w:rsidR="004D312D" w:rsidRPr="00FF1CF2" w:rsidRDefault="004D312D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</w:tcPr>
          <w:p w14:paraId="6567BF09" w14:textId="467E35F0" w:rsidR="004D312D" w:rsidRPr="00FF1CF2" w:rsidRDefault="003273DB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4D312D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4D312D" w:rsidRPr="00FF1CF2" w14:paraId="3A96D670" w14:textId="77777777" w:rsidTr="00032D6D">
        <w:tc>
          <w:tcPr>
            <w:tcW w:w="2472" w:type="pct"/>
          </w:tcPr>
          <w:p w14:paraId="751BC4D8" w14:textId="61C7FAEE" w:rsidR="004D312D" w:rsidRPr="00FF1CF2" w:rsidRDefault="004D312D" w:rsidP="00077705">
            <w:pPr>
              <w:pStyle w:val="a"/>
              <w:tabs>
                <w:tab w:val="clear" w:pos="1080"/>
              </w:tabs>
              <w:ind w:left="26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  <w:cs/>
              </w:rPr>
              <w:t>-   ยานพาหนะ</w:t>
            </w:r>
          </w:p>
        </w:tc>
        <w:tc>
          <w:tcPr>
            <w:tcW w:w="533" w:type="pct"/>
          </w:tcPr>
          <w:p w14:paraId="455B8EDA" w14:textId="4D643891" w:rsidR="004D312D" w:rsidRPr="00FF1CF2" w:rsidRDefault="003273DB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32" w:type="pct"/>
          </w:tcPr>
          <w:p w14:paraId="648408C0" w14:textId="77777777" w:rsidR="004D312D" w:rsidRPr="00FF1CF2" w:rsidRDefault="004D312D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3850997F" w14:textId="21A4D625" w:rsidR="004D312D" w:rsidRPr="00FF1CF2" w:rsidRDefault="003273DB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32" w:type="pct"/>
          </w:tcPr>
          <w:p w14:paraId="071D7E9F" w14:textId="77777777" w:rsidR="004D312D" w:rsidRPr="00FF1CF2" w:rsidRDefault="004D312D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</w:tcPr>
          <w:p w14:paraId="118F594E" w14:textId="62C52CAD" w:rsidR="004D312D" w:rsidRPr="00FF1CF2" w:rsidRDefault="00B56943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4361BA03" w14:textId="77777777" w:rsidR="004D312D" w:rsidRPr="00FF1CF2" w:rsidRDefault="004D312D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</w:tcPr>
          <w:p w14:paraId="1729D32B" w14:textId="1ED76374" w:rsidR="004D312D" w:rsidRPr="00FF1CF2" w:rsidRDefault="004D312D" w:rsidP="004D3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1C27" w:rsidRPr="00FF1CF2" w14:paraId="480597FA" w14:textId="77777777" w:rsidTr="00032D6D">
        <w:tc>
          <w:tcPr>
            <w:tcW w:w="2472" w:type="pct"/>
          </w:tcPr>
          <w:p w14:paraId="37179FC8" w14:textId="21625BAF" w:rsidR="00B61C27" w:rsidRPr="00FF1CF2" w:rsidRDefault="00B61C27" w:rsidP="00077705">
            <w:pPr>
              <w:pStyle w:val="a"/>
              <w:tabs>
                <w:tab w:val="clear" w:pos="1080"/>
              </w:tabs>
              <w:ind w:left="26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ค่าใช้จ่ายดอกเบี้ยที่เกี่ยวข้อง</w:t>
            </w:r>
            <w:r w:rsidR="00383BEF" w:rsidRPr="00FF1CF2">
              <w:rPr>
                <w:rFonts w:asciiTheme="majorBidi" w:hAnsiTheme="majorBidi" w:cstheme="majorBidi"/>
                <w:sz w:val="28"/>
                <w:szCs w:val="28"/>
                <w:cs/>
              </w:rPr>
              <w:t>กับ</w:t>
            </w:r>
            <w:r w:rsidRPr="00FF1CF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33" w:type="pct"/>
          </w:tcPr>
          <w:p w14:paraId="20598F81" w14:textId="6ED5B95D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B56943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32" w:type="pct"/>
          </w:tcPr>
          <w:p w14:paraId="26E30528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6E499955" w14:textId="49D8CFA8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B61C27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32" w:type="pct"/>
          </w:tcPr>
          <w:p w14:paraId="188C4EDD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</w:tcPr>
          <w:p w14:paraId="59BA26DC" w14:textId="3F7D26A9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56943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132" w:type="pct"/>
          </w:tcPr>
          <w:p w14:paraId="5571B710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</w:tcPr>
          <w:p w14:paraId="0688C54C" w14:textId="39C14513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61C27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B61C27" w:rsidRPr="00FF1CF2" w14:paraId="743D7B7C" w14:textId="77777777" w:rsidTr="00032D6D">
        <w:tc>
          <w:tcPr>
            <w:tcW w:w="2472" w:type="pct"/>
          </w:tcPr>
          <w:p w14:paraId="1E1D964C" w14:textId="5FB74CD9" w:rsidR="00B61C27" w:rsidRPr="00FF1CF2" w:rsidRDefault="00B61C27" w:rsidP="00077705">
            <w:pPr>
              <w:pStyle w:val="a"/>
              <w:tabs>
                <w:tab w:val="clear" w:pos="1080"/>
              </w:tabs>
              <w:ind w:left="26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533" w:type="pct"/>
          </w:tcPr>
          <w:p w14:paraId="701B9814" w14:textId="44C306AF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193A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132" w:type="pct"/>
          </w:tcPr>
          <w:p w14:paraId="6DA6397D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CF864ED" w14:textId="3604E452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132" w:type="pct"/>
          </w:tcPr>
          <w:p w14:paraId="00449CF6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</w:tcPr>
          <w:p w14:paraId="63463A12" w14:textId="4E7557EF" w:rsidR="00B61C27" w:rsidRPr="00FF1CF2" w:rsidRDefault="006930B9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182EA0EE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</w:tcPr>
          <w:p w14:paraId="4FE08AE6" w14:textId="16515E94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1C27" w:rsidRPr="00FF1CF2" w14:paraId="133881A3" w14:textId="77777777" w:rsidTr="00032D6D">
        <w:tc>
          <w:tcPr>
            <w:tcW w:w="2472" w:type="pct"/>
          </w:tcPr>
          <w:p w14:paraId="1F08ADF4" w14:textId="3BF9C91C" w:rsidR="00B61C27" w:rsidRPr="00FF1CF2" w:rsidRDefault="00B61C27" w:rsidP="00077705">
            <w:pPr>
              <w:pStyle w:val="a"/>
              <w:tabs>
                <w:tab w:val="clear" w:pos="1080"/>
              </w:tabs>
              <w:ind w:left="26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533" w:type="pct"/>
          </w:tcPr>
          <w:p w14:paraId="2B061A6C" w14:textId="1F4958B1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F81F95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32" w:type="pct"/>
          </w:tcPr>
          <w:p w14:paraId="24305E3A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6E9BAB5D" w14:textId="4FFCF4A9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B61C27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132" w:type="pct"/>
          </w:tcPr>
          <w:p w14:paraId="6509F5E2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" w:type="pct"/>
          </w:tcPr>
          <w:p w14:paraId="4A2ADCE8" w14:textId="1068B4A3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6659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32" w:type="pct"/>
          </w:tcPr>
          <w:p w14:paraId="69698925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9" w:type="pct"/>
          </w:tcPr>
          <w:p w14:paraId="10BF3A9E" w14:textId="26FC6A95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1C27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  <w:tr w:rsidR="00B61C27" w:rsidRPr="00FF1CF2" w14:paraId="4687BD34" w14:textId="77777777" w:rsidTr="00032D6D">
        <w:tc>
          <w:tcPr>
            <w:tcW w:w="2472" w:type="pct"/>
          </w:tcPr>
          <w:p w14:paraId="19A42179" w14:textId="4E183A8A" w:rsidR="00B61C27" w:rsidRPr="00FF1CF2" w:rsidRDefault="00B61C27" w:rsidP="00077705">
            <w:pPr>
              <w:pStyle w:val="a"/>
              <w:tabs>
                <w:tab w:val="clear" w:pos="1080"/>
              </w:tabs>
              <w:ind w:left="26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533" w:type="pct"/>
          </w:tcPr>
          <w:p w14:paraId="48A4D5A8" w14:textId="623A1AEC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26B0C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32" w:type="pct"/>
          </w:tcPr>
          <w:p w14:paraId="76A5586F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03E8253" w14:textId="354FD699" w:rsidR="00B61C27" w:rsidRPr="00FF1CF2" w:rsidRDefault="003273DB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61C27" w:rsidRPr="00FF1C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132" w:type="pct"/>
          </w:tcPr>
          <w:p w14:paraId="391A887D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4" w:type="pct"/>
          </w:tcPr>
          <w:p w14:paraId="49F2F12F" w14:textId="0F6C729B" w:rsidR="00B61C27" w:rsidRPr="00FF1CF2" w:rsidRDefault="006930B9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081B86BF" w14:textId="77777777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</w:tcPr>
          <w:p w14:paraId="230D0BBB" w14:textId="6AE787C1" w:rsidR="00B61C27" w:rsidRPr="00FF1CF2" w:rsidRDefault="00B61C27" w:rsidP="004B0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2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C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B8A98D8" w14:textId="4EC9487B" w:rsidR="00536686" w:rsidRPr="00461ECB" w:rsidRDefault="00DD6A06" w:rsidP="00DD4F6C">
      <w:pPr>
        <w:pStyle w:val="block"/>
        <w:spacing w:before="240" w:after="240"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2568</w:t>
      </w:r>
      <w:r w:rsidR="00D47FA8" w:rsidRPr="00461ECB">
        <w:rPr>
          <w:rFonts w:asciiTheme="majorBidi" w:hAnsiTheme="majorBidi" w:cstheme="majorBidi"/>
          <w:sz w:val="32"/>
          <w:szCs w:val="32"/>
          <w:cs/>
        </w:rPr>
        <w:t xml:space="preserve"> กระแสเงินสดจ่ายทั้งหมดของสัญญาเช่าของกลุ่มบริษัทและบริษัทมีจำนวน</w:t>
      </w:r>
      <w:r w:rsidR="0087642E"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353</w:t>
      </w:r>
      <w:r w:rsidR="00342C0E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1</w:t>
      </w:r>
      <w:r w:rsidR="00D47FA8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D47FA8" w:rsidRPr="00461ECB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052964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21</w:t>
      </w:r>
      <w:r w:rsidR="00052964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6</w:t>
      </w:r>
      <w:r w:rsidR="00501AD5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D47FA8" w:rsidRPr="00461ECB">
        <w:rPr>
          <w:rFonts w:asciiTheme="majorBidi" w:hAnsiTheme="majorBidi" w:cstheme="majorBidi"/>
          <w:sz w:val="32"/>
          <w:szCs w:val="32"/>
          <w:cs/>
        </w:rPr>
        <w:t>ล้านบาท ตามลำดับ (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2567</w:t>
      </w:r>
      <w:r w:rsidR="00D47FA8" w:rsidRPr="00461ECB">
        <w:rPr>
          <w:rFonts w:asciiTheme="majorBidi" w:hAnsiTheme="majorBidi" w:cstheme="majorBidi"/>
          <w:sz w:val="32"/>
          <w:szCs w:val="32"/>
        </w:rPr>
        <w:t xml:space="preserve">: 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291</w:t>
      </w:r>
      <w:r w:rsidR="000E7EFD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7</w:t>
      </w:r>
      <w:r w:rsidR="00637DC8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D47FA8" w:rsidRPr="00461EC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24DA5" w:rsidRPr="00461E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27</w:t>
      </w:r>
      <w:r w:rsidR="00FD47FA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9</w:t>
      </w:r>
      <w:r w:rsidR="00024DA5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024DA5" w:rsidRPr="00461EC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D47FA8" w:rsidRPr="00461ECB">
        <w:rPr>
          <w:rFonts w:asciiTheme="majorBidi" w:hAnsiTheme="majorBidi" w:cstheme="majorBidi"/>
          <w:sz w:val="32"/>
          <w:szCs w:val="32"/>
          <w:cs/>
        </w:rPr>
        <w:t>)</w:t>
      </w:r>
    </w:p>
    <w:p w14:paraId="55EFC129" w14:textId="5FDCAE49" w:rsidR="007D014D" w:rsidRPr="00461ECB" w:rsidRDefault="0076051F" w:rsidP="00CA6B42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bookmarkStart w:id="4" w:name="_Hlk64053515"/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0BA7160E" w14:textId="715FA746" w:rsidR="00EB3BB3" w:rsidRPr="00461ECB" w:rsidRDefault="00EB3BB3" w:rsidP="00CA6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ค่าความนิยม ณ 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tbl>
      <w:tblPr>
        <w:tblW w:w="88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080"/>
        <w:gridCol w:w="1458"/>
        <w:gridCol w:w="270"/>
        <w:gridCol w:w="1440"/>
      </w:tblGrid>
      <w:tr w:rsidR="00CA6B42" w:rsidRPr="00461ECB" w14:paraId="233CCC72" w14:textId="77777777" w:rsidTr="005D5542">
        <w:trPr>
          <w:trHeight w:val="53"/>
          <w:tblHeader/>
        </w:trPr>
        <w:tc>
          <w:tcPr>
            <w:tcW w:w="4590" w:type="dxa"/>
          </w:tcPr>
          <w:p w14:paraId="5D613D62" w14:textId="77777777" w:rsidR="00CA6B42" w:rsidRPr="00461ECB" w:rsidRDefault="00CA6B42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7CB549" w14:textId="77777777" w:rsidR="00CA6B42" w:rsidRPr="00461ECB" w:rsidRDefault="00CA6B42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3"/>
          </w:tcPr>
          <w:p w14:paraId="2943A5CF" w14:textId="6DD49A6F" w:rsidR="00CA6B42" w:rsidRPr="00461ECB" w:rsidRDefault="00CA6B42" w:rsidP="00CA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A0CD6" w:rsidRPr="00461ECB" w14:paraId="69E3D082" w14:textId="77777777" w:rsidTr="005D5542">
        <w:trPr>
          <w:trHeight w:val="53"/>
          <w:tblHeader/>
        </w:trPr>
        <w:tc>
          <w:tcPr>
            <w:tcW w:w="4590" w:type="dxa"/>
          </w:tcPr>
          <w:p w14:paraId="3DC0BE7C" w14:textId="77777777" w:rsidR="006A0CD6" w:rsidRPr="00461ECB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58733D" w14:textId="77777777" w:rsidR="006A0CD6" w:rsidRPr="00461ECB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3"/>
          </w:tcPr>
          <w:p w14:paraId="2A49BCFC" w14:textId="77777777" w:rsidR="006A0CD6" w:rsidRPr="00461ECB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A0CD6" w:rsidRPr="00461ECB" w14:paraId="363B0FA2" w14:textId="77777777" w:rsidTr="005D5542">
        <w:trPr>
          <w:tblHeader/>
        </w:trPr>
        <w:tc>
          <w:tcPr>
            <w:tcW w:w="4590" w:type="dxa"/>
          </w:tcPr>
          <w:p w14:paraId="63C2F792" w14:textId="77777777" w:rsidR="006A0CD6" w:rsidRPr="00461ECB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A08EE7" w14:textId="3DA2A122" w:rsidR="006A0CD6" w:rsidRPr="00461ECB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  <w:vAlign w:val="center"/>
          </w:tcPr>
          <w:p w14:paraId="2F971F37" w14:textId="1B40964E" w:rsidR="006A0CD6" w:rsidRPr="00461ECB" w:rsidRDefault="003273DB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53955F04" w14:textId="77777777" w:rsidR="006A0CD6" w:rsidRPr="00461ECB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46AF4B8" w14:textId="581A302F" w:rsidR="006A0CD6" w:rsidRPr="00461ECB" w:rsidRDefault="003273DB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A0CD6" w:rsidRPr="00461ECB" w14:paraId="07CC6188" w14:textId="77777777" w:rsidTr="005D5542">
        <w:tc>
          <w:tcPr>
            <w:tcW w:w="4590" w:type="dxa"/>
          </w:tcPr>
          <w:p w14:paraId="42A54254" w14:textId="77777777" w:rsidR="006A0CD6" w:rsidRPr="00461ECB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58EE572C" w14:textId="77777777" w:rsidR="006A0CD6" w:rsidRPr="00461ECB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4A9317D6" w14:textId="77777777" w:rsidR="006A0CD6" w:rsidRPr="00461ECB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065951" w14:textId="77777777" w:rsidR="006A0CD6" w:rsidRPr="00461ECB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9D3377" w14:textId="77777777" w:rsidR="006A0CD6" w:rsidRPr="00461ECB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2444" w:rsidRPr="00461ECB" w14:paraId="6D768C7E" w14:textId="77777777" w:rsidTr="005D5542">
        <w:tc>
          <w:tcPr>
            <w:tcW w:w="4590" w:type="dxa"/>
          </w:tcPr>
          <w:p w14:paraId="46C65747" w14:textId="5F1A5DD3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420F1376" w14:textId="77777777" w:rsidR="00C32444" w:rsidRPr="00461ECB" w:rsidRDefault="00C32444" w:rsidP="00C3244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576A7972" w14:textId="4A64FF13" w:rsidR="00C32444" w:rsidRPr="00461ECB" w:rsidRDefault="003273DB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70" w:type="dxa"/>
          </w:tcPr>
          <w:p w14:paraId="2AC1F39D" w14:textId="77777777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ABA8C5" w14:textId="7CD882B6" w:rsidR="00C32444" w:rsidRPr="00461ECB" w:rsidRDefault="003273DB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</w:t>
            </w:r>
          </w:p>
        </w:tc>
      </w:tr>
      <w:tr w:rsidR="00C32444" w:rsidRPr="00461ECB" w14:paraId="202E31FA" w14:textId="77777777" w:rsidTr="005D5542">
        <w:tc>
          <w:tcPr>
            <w:tcW w:w="4590" w:type="dxa"/>
          </w:tcPr>
          <w:p w14:paraId="5F780DD8" w14:textId="275F061B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1BB7F043" w14:textId="77777777" w:rsidR="00C32444" w:rsidRPr="00461ECB" w:rsidRDefault="00C32444" w:rsidP="00C3244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8F72E" w14:textId="4FB7944B" w:rsidR="00C32444" w:rsidRPr="00461ECB" w:rsidRDefault="003273DB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</w:t>
            </w:r>
            <w:r w:rsidR="00C3244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70" w:type="dxa"/>
          </w:tcPr>
          <w:p w14:paraId="737F8C6E" w14:textId="77777777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B4760" w14:textId="1284C273" w:rsidR="00C32444" w:rsidRPr="00461ECB" w:rsidRDefault="003273DB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257</w:t>
            </w:r>
            <w:r w:rsidR="00C3244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</w:tr>
      <w:tr w:rsidR="00E51092" w:rsidRPr="00461ECB" w14:paraId="364E9BCC" w14:textId="77777777" w:rsidTr="005D5542">
        <w:trPr>
          <w:trHeight w:hRule="exact" w:val="144"/>
        </w:trPr>
        <w:tc>
          <w:tcPr>
            <w:tcW w:w="4590" w:type="dxa"/>
          </w:tcPr>
          <w:p w14:paraId="4D186602" w14:textId="77777777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C0E2B93" w14:textId="77777777" w:rsidR="00E51092" w:rsidRPr="00461ECB" w:rsidRDefault="00E51092" w:rsidP="00E510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6AA7FDF" w14:textId="77777777" w:rsidR="00E51092" w:rsidRPr="00461ECB" w:rsidRDefault="00E51092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5F83CD7" w14:textId="77777777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2F21A" w14:textId="77777777" w:rsidR="00E51092" w:rsidRPr="00461ECB" w:rsidRDefault="00E51092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51092" w:rsidRPr="00461ECB" w14:paraId="51AD88D1" w14:textId="77777777" w:rsidTr="005D5542">
        <w:tc>
          <w:tcPr>
            <w:tcW w:w="4590" w:type="dxa"/>
          </w:tcPr>
          <w:p w14:paraId="2885FEC7" w14:textId="124BC85D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378BDC7B" w14:textId="77777777" w:rsidR="00E51092" w:rsidRPr="00461ECB" w:rsidRDefault="00E51092" w:rsidP="00E510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0B961967" w14:textId="77777777" w:rsidR="00E51092" w:rsidRPr="00461ECB" w:rsidRDefault="00E51092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59392C" w14:textId="77777777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2FBAA" w14:textId="77777777" w:rsidR="00E51092" w:rsidRPr="00461ECB" w:rsidRDefault="00E51092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32444" w:rsidRPr="00461ECB" w14:paraId="3D85BD41" w14:textId="77777777" w:rsidTr="005D5542">
        <w:tc>
          <w:tcPr>
            <w:tcW w:w="4590" w:type="dxa"/>
          </w:tcPr>
          <w:p w14:paraId="56D8F7BC" w14:textId="29BD9121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5CA4DA4F" w14:textId="77777777" w:rsidR="00C32444" w:rsidRPr="00461ECB" w:rsidRDefault="00C32444" w:rsidP="00C3244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3B5801EF" w14:textId="34C9730D" w:rsidR="00C32444" w:rsidRPr="00461ECB" w:rsidRDefault="00C23829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932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A4F039E" w14:textId="77777777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4A9D6B" w14:textId="174D95FC" w:rsidR="00C32444" w:rsidRPr="00461ECB" w:rsidRDefault="00C23829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932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32444" w:rsidRPr="00461ECB" w14:paraId="1BFD13BE" w14:textId="77777777" w:rsidTr="005D5542">
        <w:tc>
          <w:tcPr>
            <w:tcW w:w="4590" w:type="dxa"/>
          </w:tcPr>
          <w:p w14:paraId="230FB876" w14:textId="50B209F2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2D243FAA" w14:textId="77777777" w:rsidR="00C32444" w:rsidRPr="00461ECB" w:rsidRDefault="00C32444" w:rsidP="00C3244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B2A75" w14:textId="38344D23" w:rsidR="00C32444" w:rsidRPr="00461ECB" w:rsidRDefault="00C23829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3244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932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88B234" w14:textId="77777777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95DB8" w14:textId="4FA477FA" w:rsidR="00C32444" w:rsidRPr="00461ECB" w:rsidRDefault="00C23829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3244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932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51092" w:rsidRPr="00461ECB" w14:paraId="008C78E2" w14:textId="77777777" w:rsidTr="005D5542">
        <w:trPr>
          <w:trHeight w:hRule="exact" w:val="144"/>
        </w:trPr>
        <w:tc>
          <w:tcPr>
            <w:tcW w:w="4590" w:type="dxa"/>
          </w:tcPr>
          <w:p w14:paraId="45939B7E" w14:textId="77777777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C10451" w14:textId="77777777" w:rsidR="00E51092" w:rsidRPr="00461ECB" w:rsidRDefault="00E51092" w:rsidP="00E510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9CF8591" w14:textId="77777777" w:rsidR="00E51092" w:rsidRPr="00461ECB" w:rsidRDefault="00E51092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440C54" w14:textId="77777777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9C7A3" w14:textId="77777777" w:rsidR="00E51092" w:rsidRPr="00461ECB" w:rsidRDefault="00E51092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092" w:rsidRPr="00461ECB" w14:paraId="2F5E705E" w14:textId="77777777" w:rsidTr="005D5542">
        <w:trPr>
          <w:trHeight w:val="60"/>
        </w:trPr>
        <w:tc>
          <w:tcPr>
            <w:tcW w:w="4590" w:type="dxa"/>
          </w:tcPr>
          <w:p w14:paraId="56EB26D4" w14:textId="77777777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63D85CF" w14:textId="77777777" w:rsidR="00E51092" w:rsidRPr="00461ECB" w:rsidRDefault="00E51092" w:rsidP="00E510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Align w:val="bottom"/>
          </w:tcPr>
          <w:p w14:paraId="5143142A" w14:textId="77777777" w:rsidR="00E51092" w:rsidRPr="00461ECB" w:rsidRDefault="00E51092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9716B" w14:textId="77777777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30C767" w14:textId="77777777" w:rsidR="00E51092" w:rsidRPr="00461ECB" w:rsidRDefault="00E51092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092" w:rsidRPr="00461ECB" w14:paraId="65420298" w14:textId="77777777" w:rsidTr="005D5542">
        <w:tc>
          <w:tcPr>
            <w:tcW w:w="4590" w:type="dxa"/>
          </w:tcPr>
          <w:p w14:paraId="55099798" w14:textId="19135D5A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6C098D10" w14:textId="77777777" w:rsidR="00E51092" w:rsidRPr="00461ECB" w:rsidRDefault="00E51092" w:rsidP="00E510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45759FC4" w14:textId="11E83CC6" w:rsidR="00E51092" w:rsidRPr="00461ECB" w:rsidRDefault="003273DB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</w:t>
            </w:r>
            <w:r w:rsidR="00C3244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4C7EECE8" w14:textId="77777777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C535DCB" w14:textId="4C95D098" w:rsidR="00E51092" w:rsidRPr="00461ECB" w:rsidRDefault="003273DB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</w:t>
            </w:r>
            <w:r w:rsidR="00E51092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366</w:t>
            </w:r>
          </w:p>
        </w:tc>
      </w:tr>
    </w:tbl>
    <w:p w14:paraId="28C06B8B" w14:textId="77777777" w:rsidR="002C3E13" w:rsidRDefault="002C3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CC9416" w14:textId="683A89AC" w:rsidR="004A59AE" w:rsidRPr="00461ECB" w:rsidRDefault="004A59AE" w:rsidP="004F2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การทดสอบการด้อยค่าของหน่วยสินทรัพย์ที่ก่อให้เกิดเงินสดที่มีค่าความนิยม </w:t>
      </w:r>
    </w:p>
    <w:p w14:paraId="5E43CCD7" w14:textId="16EA6B87" w:rsidR="00F92246" w:rsidRPr="00461ECB" w:rsidRDefault="004A59AE" w:rsidP="004F2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00"/>
        <w:gridCol w:w="1440"/>
        <w:gridCol w:w="270"/>
        <w:gridCol w:w="1440"/>
      </w:tblGrid>
      <w:tr w:rsidR="00CA6B42" w:rsidRPr="00461ECB" w14:paraId="62E90E26" w14:textId="77777777" w:rsidTr="005D5542">
        <w:trPr>
          <w:trHeight w:val="53"/>
          <w:tblHeader/>
        </w:trPr>
        <w:tc>
          <w:tcPr>
            <w:tcW w:w="4680" w:type="dxa"/>
          </w:tcPr>
          <w:p w14:paraId="3CA4EC95" w14:textId="64154E1B" w:rsidR="00CA6B42" w:rsidRPr="00461ECB" w:rsidRDefault="00CA6B42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E14E0AE" w14:textId="77777777" w:rsidR="00CA6B42" w:rsidRPr="00461ECB" w:rsidRDefault="00CA6B42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21FC30CE" w14:textId="5EA1C869" w:rsidR="00CA6B42" w:rsidRPr="00461ECB" w:rsidRDefault="00CA6B42" w:rsidP="00CA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87FE9" w:rsidRPr="00461ECB" w14:paraId="659AB7ED" w14:textId="77777777" w:rsidTr="005D5542">
        <w:trPr>
          <w:trHeight w:val="53"/>
          <w:tblHeader/>
        </w:trPr>
        <w:tc>
          <w:tcPr>
            <w:tcW w:w="4680" w:type="dxa"/>
          </w:tcPr>
          <w:p w14:paraId="6A163C2E" w14:textId="77777777" w:rsidR="00D87FE9" w:rsidRPr="00461ECB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20F9603" w14:textId="77777777" w:rsidR="00D87FE9" w:rsidRPr="00461ECB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5AFAE11B" w14:textId="77777777" w:rsidR="00D87FE9" w:rsidRPr="00461ECB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D87FE9" w:rsidRPr="00461ECB" w14:paraId="12A34687" w14:textId="77777777" w:rsidTr="005D5542">
        <w:trPr>
          <w:tblHeader/>
        </w:trPr>
        <w:tc>
          <w:tcPr>
            <w:tcW w:w="4680" w:type="dxa"/>
          </w:tcPr>
          <w:p w14:paraId="7B8EE73F" w14:textId="77777777" w:rsidR="00D87FE9" w:rsidRPr="00461ECB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4A4829" w14:textId="77777777" w:rsidR="00D87FE9" w:rsidRPr="00461ECB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0BF1281" w14:textId="54066A49" w:rsidR="00D87FE9" w:rsidRPr="00461ECB" w:rsidRDefault="003273DB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5D35AEE3" w14:textId="77777777" w:rsidR="00D87FE9" w:rsidRPr="00461ECB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F831400" w14:textId="4D8205AD" w:rsidR="00D87FE9" w:rsidRPr="00461ECB" w:rsidRDefault="003273DB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32444" w:rsidRPr="00461ECB" w14:paraId="1B6D6A33" w14:textId="77777777" w:rsidTr="005D5542">
        <w:tc>
          <w:tcPr>
            <w:tcW w:w="4680" w:type="dxa"/>
          </w:tcPr>
          <w:p w14:paraId="659411FB" w14:textId="08EA0B89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ค่าความนิยมจากการรวมธุรกิจ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7C82BBEC" w14:textId="77777777" w:rsidR="00C32444" w:rsidRPr="00461ECB" w:rsidRDefault="00C32444" w:rsidP="00C3244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E704299" w14:textId="49D78B1F" w:rsidR="00C32444" w:rsidRPr="00461ECB" w:rsidRDefault="003273DB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270" w:type="dxa"/>
          </w:tcPr>
          <w:p w14:paraId="73B7B6C7" w14:textId="77777777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EBF045" w14:textId="5CCD1E56" w:rsidR="00C32444" w:rsidRPr="00461ECB" w:rsidRDefault="003273DB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581</w:t>
            </w:r>
          </w:p>
        </w:tc>
      </w:tr>
      <w:tr w:rsidR="00C32444" w:rsidRPr="00461ECB" w14:paraId="67BC8112" w14:textId="77777777" w:rsidTr="005D5542">
        <w:tc>
          <w:tcPr>
            <w:tcW w:w="4680" w:type="dxa"/>
          </w:tcPr>
          <w:p w14:paraId="438E522E" w14:textId="56C212C2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ค่าความนิยมจากการรวมธุรกิจ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45F38EB2" w14:textId="77777777" w:rsidR="00C32444" w:rsidRPr="00461ECB" w:rsidRDefault="00C32444" w:rsidP="00C3244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BB6104B" w14:textId="16C96682" w:rsidR="00C32444" w:rsidRPr="00461ECB" w:rsidRDefault="003273DB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</w:p>
        </w:tc>
        <w:tc>
          <w:tcPr>
            <w:tcW w:w="270" w:type="dxa"/>
          </w:tcPr>
          <w:p w14:paraId="029BC79F" w14:textId="77777777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45BEFB" w14:textId="6E93CF19" w:rsidR="00C32444" w:rsidRPr="00461ECB" w:rsidRDefault="003273DB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</w:p>
        </w:tc>
      </w:tr>
      <w:tr w:rsidR="00C32444" w:rsidRPr="00461ECB" w14:paraId="0ED3120F" w14:textId="77777777" w:rsidTr="005D5542">
        <w:tc>
          <w:tcPr>
            <w:tcW w:w="4680" w:type="dxa"/>
          </w:tcPr>
          <w:p w14:paraId="4F8FE5EB" w14:textId="471548BC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ค่าความนิยมจากการรวมธุรกิจ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5E743579" w14:textId="77777777" w:rsidR="00C32444" w:rsidRPr="00461ECB" w:rsidRDefault="00C32444" w:rsidP="00C3244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B343947" w14:textId="7617125D" w:rsidR="00C32444" w:rsidRPr="00461ECB" w:rsidRDefault="003273DB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270" w:type="dxa"/>
          </w:tcPr>
          <w:p w14:paraId="0D8615DD" w14:textId="77777777" w:rsidR="00C32444" w:rsidRPr="00461ECB" w:rsidRDefault="00C32444" w:rsidP="00C3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1742F" w14:textId="20A07EE3" w:rsidR="00C32444" w:rsidRPr="00461ECB" w:rsidRDefault="003273DB" w:rsidP="00C3244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785</w:t>
            </w:r>
          </w:p>
        </w:tc>
      </w:tr>
      <w:tr w:rsidR="00E51092" w:rsidRPr="00461ECB" w14:paraId="248B658E" w14:textId="77777777" w:rsidTr="005D5542">
        <w:tc>
          <w:tcPr>
            <w:tcW w:w="4680" w:type="dxa"/>
          </w:tcPr>
          <w:p w14:paraId="1A5CE49A" w14:textId="4CB9DA29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ค่าความนิยมจากการรวมธุรกิจ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78BAA8C1" w14:textId="77777777" w:rsidR="00E51092" w:rsidRPr="00461ECB" w:rsidRDefault="00E51092" w:rsidP="00E510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E8F8E3" w14:textId="13B605A6" w:rsidR="00E51092" w:rsidRPr="00461ECB" w:rsidRDefault="003273DB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270" w:type="dxa"/>
          </w:tcPr>
          <w:p w14:paraId="23A0F136" w14:textId="77777777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5268CD" w14:textId="22329ED9" w:rsidR="00E51092" w:rsidRPr="00461ECB" w:rsidRDefault="003273DB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="00E51092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557</w:t>
            </w:r>
          </w:p>
        </w:tc>
      </w:tr>
      <w:tr w:rsidR="00E51092" w:rsidRPr="00461ECB" w14:paraId="30B7056F" w14:textId="77777777" w:rsidTr="005D5542">
        <w:tc>
          <w:tcPr>
            <w:tcW w:w="4680" w:type="dxa"/>
          </w:tcPr>
          <w:p w14:paraId="1A160C66" w14:textId="77777777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5AE668B7" w14:textId="77777777" w:rsidR="00E51092" w:rsidRPr="00461ECB" w:rsidRDefault="00E51092" w:rsidP="00E510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C0F25" w14:textId="783027C6" w:rsidR="00E51092" w:rsidRPr="00461ECB" w:rsidRDefault="003273DB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</w:t>
            </w:r>
            <w:r w:rsidR="00C3244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04EDD00B" w14:textId="77777777" w:rsidR="00E51092" w:rsidRPr="00461ECB" w:rsidRDefault="00E51092" w:rsidP="00E5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2E20E" w14:textId="3FA8CA9A" w:rsidR="00E51092" w:rsidRPr="00461ECB" w:rsidRDefault="003273DB" w:rsidP="00E510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</w:t>
            </w:r>
            <w:r w:rsidR="00E51092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366</w:t>
            </w:r>
          </w:p>
        </w:tc>
      </w:tr>
    </w:tbl>
    <w:p w14:paraId="320E8F79" w14:textId="30C40722" w:rsidR="00461ECB" w:rsidRDefault="00D466C1" w:rsidP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 w:rsidRPr="00461ECB">
        <w:rPr>
          <w:rFonts w:asciiTheme="majorBidi" w:hAnsiTheme="majorBidi" w:cstheme="majorBidi"/>
          <w:b/>
          <w:sz w:val="32"/>
          <w:szCs w:val="32"/>
          <w:cs/>
        </w:rPr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</w:t>
      </w:r>
      <w:r w:rsidR="0050354F">
        <w:rPr>
          <w:rFonts w:asciiTheme="majorBidi" w:hAnsiTheme="majorBidi" w:cstheme="majorBidi"/>
          <w:b/>
          <w:sz w:val="32"/>
          <w:szCs w:val="32"/>
          <w:cs/>
        </w:rPr>
        <w:br/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>โดยการคิดลดกระแสเงินสดในอนาคตที่คาดว่าจะได้รับจากการดำเนินงานต่อเนื่อง</w:t>
      </w:r>
      <w:r w:rsidR="00FD43F2" w:rsidRPr="00461ECB">
        <w:rPr>
          <w:rFonts w:asciiTheme="majorBidi" w:hAnsiTheme="majorBidi" w:cstheme="majorBidi"/>
          <w:b/>
          <w:sz w:val="32"/>
          <w:szCs w:val="32"/>
          <w:cs/>
        </w:rPr>
        <w:t>ของธุรกิจอาหาร</w:t>
      </w:r>
      <w:r w:rsidR="00536686" w:rsidRPr="00461ECB">
        <w:rPr>
          <w:rFonts w:asciiTheme="majorBidi" w:hAnsiTheme="majorBidi" w:cstheme="majorBidi"/>
          <w:b/>
          <w:sz w:val="32"/>
          <w:szCs w:val="32"/>
          <w:cs/>
        </w:rPr>
        <w:t xml:space="preserve">และธุรกิจอื่น (ผลิตและจำหน่าย) </w:t>
      </w:r>
      <w:r w:rsidR="0082519F" w:rsidRPr="00461ECB">
        <w:rPr>
          <w:rFonts w:asciiTheme="majorBidi" w:hAnsiTheme="majorBidi" w:cstheme="majorBidi"/>
          <w:b/>
          <w:sz w:val="32"/>
          <w:szCs w:val="32"/>
          <w:cs/>
        </w:rPr>
        <w:t>สำหรับแต่ละประเภท</w:t>
      </w:r>
      <w:r w:rsidR="00FD43F2" w:rsidRPr="00461ECB">
        <w:rPr>
          <w:rFonts w:asciiTheme="majorBidi" w:hAnsiTheme="majorBidi" w:cstheme="majorBidi"/>
          <w:b/>
          <w:sz w:val="32"/>
          <w:szCs w:val="32"/>
          <w:cs/>
        </w:rPr>
        <w:t xml:space="preserve"> คำนวณโดย</w:t>
      </w:r>
      <w:r w:rsidR="00536686" w:rsidRPr="00461ECB">
        <w:rPr>
          <w:rFonts w:asciiTheme="majorBidi" w:hAnsiTheme="majorBidi" w:cstheme="majorBidi"/>
          <w:b/>
          <w:sz w:val="32"/>
          <w:szCs w:val="32"/>
          <w:cs/>
        </w:rPr>
        <w:t>ผู้บริหารของกลุ่มบริษัทและ</w:t>
      </w:r>
      <w:r w:rsidR="0050354F">
        <w:rPr>
          <w:rFonts w:asciiTheme="majorBidi" w:hAnsiTheme="majorBidi" w:cstheme="majorBidi"/>
          <w:b/>
          <w:sz w:val="32"/>
          <w:szCs w:val="32"/>
          <w:cs/>
        </w:rPr>
        <w:br/>
      </w:r>
      <w:r w:rsidR="00FD43F2" w:rsidRPr="0050354F">
        <w:rPr>
          <w:rFonts w:asciiTheme="majorBidi" w:hAnsiTheme="majorBidi" w:cstheme="majorBidi"/>
          <w:b/>
          <w:spacing w:val="-6"/>
          <w:sz w:val="32"/>
          <w:szCs w:val="32"/>
          <w:cs/>
        </w:rPr>
        <w:t>การว่าจ้างผู้ประเมินอิสระ</w:t>
      </w:r>
      <w:r w:rsidR="00904A06" w:rsidRPr="0050354F">
        <w:rPr>
          <w:rFonts w:asciiTheme="majorBidi" w:hAnsiTheme="majorBidi" w:cstheme="majorBidi"/>
          <w:b/>
          <w:spacing w:val="-6"/>
          <w:sz w:val="32"/>
          <w:szCs w:val="32"/>
          <w:cs/>
        </w:rPr>
        <w:t xml:space="preserve"> ณ วันที่</w:t>
      </w:r>
      <w:r w:rsidR="006C4FBB" w:rsidRPr="0050354F">
        <w:rPr>
          <w:rFonts w:asciiTheme="majorBidi" w:hAnsiTheme="majorBidi" w:cstheme="majorBidi"/>
          <w:bCs/>
          <w:spacing w:val="-6"/>
          <w:sz w:val="32"/>
          <w:szCs w:val="32"/>
        </w:rPr>
        <w:t xml:space="preserve"> </w:t>
      </w:r>
      <w:r w:rsidR="003273DB" w:rsidRPr="0050354F">
        <w:rPr>
          <w:rFonts w:asciiTheme="majorBidi" w:hAnsiTheme="majorBidi" w:cstheme="majorBidi"/>
          <w:bCs/>
          <w:spacing w:val="-6"/>
          <w:sz w:val="32"/>
          <w:szCs w:val="32"/>
        </w:rPr>
        <w:t>31</w:t>
      </w:r>
      <w:r w:rsidR="00904A06" w:rsidRPr="0050354F">
        <w:rPr>
          <w:rFonts w:asciiTheme="majorBidi" w:hAnsiTheme="majorBidi" w:cstheme="majorBidi"/>
          <w:bCs/>
          <w:spacing w:val="-6"/>
          <w:sz w:val="32"/>
          <w:szCs w:val="32"/>
        </w:rPr>
        <w:t xml:space="preserve"> </w:t>
      </w:r>
      <w:r w:rsidR="00904A06" w:rsidRPr="0050354F">
        <w:rPr>
          <w:rFonts w:asciiTheme="majorBidi" w:hAnsiTheme="majorBidi" w:cstheme="majorBidi"/>
          <w:b/>
          <w:spacing w:val="-6"/>
          <w:sz w:val="32"/>
          <w:szCs w:val="32"/>
          <w:cs/>
        </w:rPr>
        <w:t xml:space="preserve">ธันวาคม </w:t>
      </w:r>
      <w:r w:rsidR="003273DB" w:rsidRPr="0050354F">
        <w:rPr>
          <w:rFonts w:asciiTheme="majorBidi" w:hAnsiTheme="majorBidi" w:cstheme="majorBidi"/>
          <w:bCs/>
          <w:spacing w:val="-6"/>
          <w:sz w:val="32"/>
          <w:szCs w:val="32"/>
        </w:rPr>
        <w:t>2568</w:t>
      </w:r>
      <w:r w:rsidR="00F96D38" w:rsidRPr="0050354F">
        <w:rPr>
          <w:rFonts w:asciiTheme="majorBidi" w:hAnsiTheme="majorBidi" w:cstheme="majorBidi"/>
          <w:bCs/>
          <w:spacing w:val="-6"/>
          <w:sz w:val="32"/>
          <w:szCs w:val="32"/>
        </w:rPr>
        <w:t xml:space="preserve"> </w:t>
      </w:r>
      <w:r w:rsidR="00F96D38" w:rsidRPr="0050354F">
        <w:rPr>
          <w:rFonts w:asciiTheme="majorBidi" w:hAnsiTheme="majorBidi" w:cstheme="majorBidi"/>
          <w:b/>
          <w:spacing w:val="-6"/>
          <w:sz w:val="32"/>
          <w:szCs w:val="32"/>
          <w:cs/>
        </w:rPr>
        <w:t>และ</w:t>
      </w:r>
      <w:r w:rsidR="00F96D38" w:rsidRPr="0050354F">
        <w:rPr>
          <w:rFonts w:asciiTheme="majorBidi" w:hAnsiTheme="majorBidi" w:cstheme="majorBidi"/>
          <w:bCs/>
          <w:spacing w:val="-6"/>
          <w:sz w:val="32"/>
          <w:szCs w:val="32"/>
          <w:cs/>
        </w:rPr>
        <w:t xml:space="preserve"> </w:t>
      </w:r>
      <w:r w:rsidR="003273DB" w:rsidRPr="0050354F">
        <w:rPr>
          <w:rFonts w:asciiTheme="majorBidi" w:hAnsiTheme="majorBidi" w:cstheme="majorBidi"/>
          <w:bCs/>
          <w:spacing w:val="-6"/>
          <w:sz w:val="32"/>
          <w:szCs w:val="32"/>
        </w:rPr>
        <w:t>2567</w:t>
      </w:r>
      <w:r w:rsidR="00904A06" w:rsidRPr="0050354F">
        <w:rPr>
          <w:rFonts w:asciiTheme="majorBidi" w:hAnsiTheme="majorBidi" w:cstheme="majorBidi"/>
          <w:b/>
          <w:spacing w:val="-6"/>
          <w:sz w:val="32"/>
          <w:szCs w:val="32"/>
        </w:rPr>
        <w:t xml:space="preserve"> </w:t>
      </w:r>
      <w:r w:rsidR="00904A06" w:rsidRPr="0050354F">
        <w:rPr>
          <w:rFonts w:asciiTheme="majorBidi" w:hAnsiTheme="majorBidi" w:cstheme="majorBidi"/>
          <w:b/>
          <w:spacing w:val="-6"/>
          <w:sz w:val="32"/>
          <w:szCs w:val="32"/>
          <w:cs/>
        </w:rPr>
        <w:t>ประมาณการกระแสเงินสดเป็นประมาณการ</w:t>
      </w:r>
      <w:r w:rsidR="00904A06" w:rsidRPr="00461ECB">
        <w:rPr>
          <w:rFonts w:asciiTheme="majorBidi" w:hAnsiTheme="majorBidi" w:cstheme="majorBidi"/>
          <w:b/>
          <w:sz w:val="32"/>
          <w:szCs w:val="32"/>
          <w:cs/>
        </w:rPr>
        <w:t>ทางการเงิน</w:t>
      </w:r>
      <w:r w:rsidR="00536686" w:rsidRPr="00461ECB">
        <w:rPr>
          <w:rFonts w:asciiTheme="majorBidi" w:hAnsiTheme="majorBidi" w:cstheme="majorBidi"/>
          <w:b/>
          <w:sz w:val="32"/>
          <w:szCs w:val="32"/>
          <w:cs/>
        </w:rPr>
        <w:t>ไม่เกิน</w:t>
      </w:r>
      <w:r w:rsidR="00904A06"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bCs/>
          <w:sz w:val="32"/>
          <w:szCs w:val="32"/>
        </w:rPr>
        <w:t>5</w:t>
      </w:r>
      <w:r w:rsidR="00904A06"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904A06" w:rsidRPr="00461ECB">
        <w:rPr>
          <w:rFonts w:asciiTheme="majorBidi" w:hAnsiTheme="majorBidi" w:cstheme="majorBidi"/>
          <w:b/>
          <w:sz w:val="32"/>
          <w:szCs w:val="32"/>
          <w:cs/>
        </w:rPr>
        <w:t>ปี คำนวณจากผลประกอบการในอดีตของธุรกิจอาหาร 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14:paraId="45615007" w14:textId="583FFAF3" w:rsidR="00D466C1" w:rsidRPr="00461ECB" w:rsidRDefault="00380D4C" w:rsidP="004F2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D466C1" w:rsidRPr="00461EC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="00D466C1" w:rsidRPr="00461E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="00D47FA8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D47FA8" w:rsidRPr="00461E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="00D466C1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D466C1" w:rsidRPr="00461EC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72F26" w:rsidRPr="00461ECB">
        <w:rPr>
          <w:rFonts w:asciiTheme="majorBidi" w:hAnsiTheme="majorBidi" w:cstheme="majorBidi"/>
          <w:sz w:val="32"/>
          <w:szCs w:val="32"/>
          <w:cs/>
        </w:rPr>
        <w:t>ไม่</w:t>
      </w:r>
      <w:r w:rsidR="00D466C1" w:rsidRPr="00461ECB">
        <w:rPr>
          <w:rFonts w:asciiTheme="majorBidi" w:hAnsiTheme="majorBidi" w:cstheme="majorBidi"/>
          <w:sz w:val="32"/>
          <w:szCs w:val="32"/>
          <w:cs/>
        </w:rPr>
        <w:t>มี</w:t>
      </w:r>
      <w:r w:rsidR="00730A93" w:rsidRPr="00461ECB">
        <w:rPr>
          <w:rFonts w:asciiTheme="majorBidi" w:hAnsiTheme="majorBidi" w:cstheme="majorBidi"/>
          <w:sz w:val="32"/>
          <w:szCs w:val="32"/>
          <w:cs/>
        </w:rPr>
        <w:t>ผล</w:t>
      </w:r>
      <w:r w:rsidR="00D466C1" w:rsidRPr="00461ECB">
        <w:rPr>
          <w:rFonts w:asciiTheme="majorBidi" w:hAnsiTheme="majorBidi" w:cstheme="majorBidi"/>
          <w:sz w:val="32"/>
          <w:szCs w:val="32"/>
          <w:cs/>
        </w:rPr>
        <w:t>ขาดทุนจากการด้อยค่าสำหรับ</w:t>
      </w:r>
      <w:r w:rsidR="0050354F">
        <w:rPr>
          <w:rFonts w:asciiTheme="majorBidi" w:hAnsiTheme="majorBidi" w:cstheme="majorBidi"/>
          <w:sz w:val="32"/>
          <w:szCs w:val="32"/>
          <w:cs/>
        </w:rPr>
        <w:br/>
      </w:r>
      <w:r w:rsidR="00D466C1" w:rsidRPr="00461ECB">
        <w:rPr>
          <w:rFonts w:asciiTheme="majorBidi" w:hAnsiTheme="majorBidi" w:cstheme="majorBidi"/>
          <w:sz w:val="32"/>
          <w:szCs w:val="32"/>
          <w:cs/>
        </w:rPr>
        <w:t>ค่าความนิยม เนื่องจากประมาณการมูลค่าที่คาดว่าจะได้รับคืนของหน่วยสินทรัพย์ที่ก่อให้เกิดเงินสด</w:t>
      </w:r>
      <w:r w:rsidR="0050354F">
        <w:rPr>
          <w:rFonts w:asciiTheme="majorBidi" w:hAnsiTheme="majorBidi" w:cstheme="majorBidi"/>
          <w:sz w:val="32"/>
          <w:szCs w:val="32"/>
          <w:cs/>
        </w:rPr>
        <w:br/>
      </w:r>
      <w:r w:rsidR="00B72F26" w:rsidRPr="00461ECB">
        <w:rPr>
          <w:rFonts w:asciiTheme="majorBidi" w:hAnsiTheme="majorBidi" w:cstheme="majorBidi"/>
          <w:sz w:val="32"/>
          <w:szCs w:val="32"/>
          <w:cs/>
        </w:rPr>
        <w:t>สูง</w:t>
      </w:r>
      <w:r w:rsidR="00D466C1" w:rsidRPr="00461ECB">
        <w:rPr>
          <w:rFonts w:asciiTheme="majorBidi" w:hAnsiTheme="majorBidi" w:cstheme="majorBidi"/>
          <w:sz w:val="32"/>
          <w:szCs w:val="32"/>
          <w:cs/>
        </w:rPr>
        <w:t>กว่ามูลค่าตามบัญชี</w:t>
      </w:r>
    </w:p>
    <w:p w14:paraId="00BE1F89" w14:textId="77777777" w:rsidR="004A59AE" w:rsidRPr="00461ECB" w:rsidRDefault="004A59AE" w:rsidP="004F2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4785" w:type="pct"/>
        <w:tblInd w:w="450" w:type="dxa"/>
        <w:tblLook w:val="01E0" w:firstRow="1" w:lastRow="1" w:firstColumn="1" w:lastColumn="1" w:noHBand="0" w:noVBand="0"/>
      </w:tblPr>
      <w:tblGrid>
        <w:gridCol w:w="5777"/>
        <w:gridCol w:w="1405"/>
        <w:gridCol w:w="258"/>
        <w:gridCol w:w="1407"/>
      </w:tblGrid>
      <w:tr w:rsidR="00920C66" w:rsidRPr="00461ECB" w14:paraId="6F73BC2D" w14:textId="77777777" w:rsidTr="00EF5E2E">
        <w:trPr>
          <w:tblHeader/>
        </w:trPr>
        <w:tc>
          <w:tcPr>
            <w:tcW w:w="3265" w:type="pct"/>
          </w:tcPr>
          <w:p w14:paraId="793EFB1B" w14:textId="77777777" w:rsidR="00904A06" w:rsidRPr="00461ECB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735" w:type="pct"/>
            <w:gridSpan w:val="3"/>
          </w:tcPr>
          <w:p w14:paraId="00343F79" w14:textId="77777777" w:rsidR="00904A06" w:rsidRPr="00461ECB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9D6536" w:rsidRPr="00461ECB" w14:paraId="2E967005" w14:textId="77777777">
        <w:trPr>
          <w:tblHeader/>
        </w:trPr>
        <w:tc>
          <w:tcPr>
            <w:tcW w:w="3265" w:type="pct"/>
          </w:tcPr>
          <w:p w14:paraId="46070588" w14:textId="77777777" w:rsidR="002A3BD5" w:rsidRPr="00461ECB" w:rsidRDefault="002A3BD5" w:rsidP="002A3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pct"/>
            <w:vAlign w:val="center"/>
          </w:tcPr>
          <w:p w14:paraId="166C0BF3" w14:textId="6725F7AD" w:rsidR="002A3BD5" w:rsidRPr="00461ECB" w:rsidRDefault="003273DB" w:rsidP="002A3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6" w:type="pct"/>
            <w:vAlign w:val="center"/>
          </w:tcPr>
          <w:p w14:paraId="4A131F13" w14:textId="77777777" w:rsidR="002A3BD5" w:rsidRPr="00461ECB" w:rsidRDefault="002A3BD5" w:rsidP="002A3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5" w:type="pct"/>
            <w:vAlign w:val="center"/>
          </w:tcPr>
          <w:p w14:paraId="5A9C05C6" w14:textId="2312761F" w:rsidR="002A3BD5" w:rsidRPr="00461ECB" w:rsidRDefault="003273DB" w:rsidP="002A3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660C4C" w:rsidRPr="00461ECB" w14:paraId="2B951043" w14:textId="77777777" w:rsidTr="003F450A">
        <w:tc>
          <w:tcPr>
            <w:tcW w:w="3265" w:type="pct"/>
          </w:tcPr>
          <w:p w14:paraId="12D5EBE2" w14:textId="49E902BA" w:rsidR="00BF00B6" w:rsidRPr="00210729" w:rsidRDefault="00BF00B6" w:rsidP="00BF0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07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="00427B1D" w:rsidRPr="00210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27B1D" w:rsidRPr="002107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7B1D" w:rsidRPr="002107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427B1D" w:rsidRPr="002107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94" w:type="pct"/>
            <w:vAlign w:val="bottom"/>
          </w:tcPr>
          <w:p w14:paraId="33C708DB" w14:textId="339D8F28" w:rsidR="00BF00B6" w:rsidRPr="00461ECB" w:rsidRDefault="003273DB" w:rsidP="00AB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110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C37333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450A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37333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F450A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46" w:type="pct"/>
          </w:tcPr>
          <w:p w14:paraId="75AB8588" w14:textId="77777777" w:rsidR="00BF00B6" w:rsidRPr="00461ECB" w:rsidRDefault="00BF00B6" w:rsidP="00BF0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pct"/>
            <w:vAlign w:val="bottom"/>
          </w:tcPr>
          <w:p w14:paraId="502EB9A7" w14:textId="0070AF14" w:rsidR="00BF00B6" w:rsidRPr="00461ECB" w:rsidRDefault="003273DB" w:rsidP="00AB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9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F81812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81812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32444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660C4C" w:rsidRPr="00461ECB" w14:paraId="06920AE9" w14:textId="77777777" w:rsidTr="003F450A">
        <w:tc>
          <w:tcPr>
            <w:tcW w:w="3265" w:type="pct"/>
          </w:tcPr>
          <w:p w14:paraId="109DB6F4" w14:textId="128500E7" w:rsidR="00BF00B6" w:rsidRPr="00210729" w:rsidRDefault="00BF00B6" w:rsidP="00BF0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072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  <w:r w:rsidR="00427B1D" w:rsidRPr="00210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27B1D" w:rsidRPr="002107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7B1D" w:rsidRPr="0021072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427B1D" w:rsidRPr="002107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94" w:type="pct"/>
            <w:vAlign w:val="bottom"/>
          </w:tcPr>
          <w:p w14:paraId="0D80759A" w14:textId="3C0D9AA6" w:rsidR="00BF00B6" w:rsidRPr="00461ECB" w:rsidRDefault="003273DB" w:rsidP="00AB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7333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C37333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1812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37333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7333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6" w:type="pct"/>
          </w:tcPr>
          <w:p w14:paraId="142C48F3" w14:textId="77777777" w:rsidR="00BF00B6" w:rsidRPr="00461ECB" w:rsidRDefault="00BF00B6" w:rsidP="00BF0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5" w:type="pct"/>
            <w:vAlign w:val="bottom"/>
          </w:tcPr>
          <w:p w14:paraId="01F74801" w14:textId="2A8EC46C" w:rsidR="00BF00B6" w:rsidRPr="00461ECB" w:rsidRDefault="003273DB" w:rsidP="00AB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93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F00B6" w:rsidRPr="00461EC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bookmarkEnd w:id="4"/>
    </w:tbl>
    <w:p w14:paraId="20B1A226" w14:textId="77777777" w:rsidR="0054552E" w:rsidRDefault="005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33041A8" w14:textId="781D8CDB" w:rsidR="003E0FAD" w:rsidRPr="00461ECB" w:rsidRDefault="003E0FAD" w:rsidP="00405C15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สินทรัพย์ไม่มีตัวตนอื่น</w:t>
      </w:r>
      <w:r w:rsidR="00555222" w:rsidRPr="00461ECB">
        <w:rPr>
          <w:rFonts w:asciiTheme="majorBidi" w:hAnsiTheme="majorBidi" w:cstheme="majorBidi"/>
          <w:bCs/>
          <w:sz w:val="32"/>
          <w:szCs w:val="32"/>
          <w:cs/>
        </w:rPr>
        <w:t>นอกจากค่าความนิยม</w:t>
      </w:r>
    </w:p>
    <w:p w14:paraId="0998088D" w14:textId="53AF1821" w:rsidR="00344CA3" w:rsidRPr="00461ECB" w:rsidRDefault="00344CA3" w:rsidP="0034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461ECB">
        <w:rPr>
          <w:rFonts w:asciiTheme="majorBidi" w:hAnsiTheme="majorBidi" w:cstheme="majorBidi"/>
          <w:b/>
          <w:sz w:val="32"/>
          <w:szCs w:val="32"/>
          <w:cs/>
        </w:rPr>
        <w:t xml:space="preserve">สินทรัพย์ไม่มีตัวตนอื่นนอกจากค่าความนิยม ณ วันที่ </w:t>
      </w:r>
      <w:r w:rsidR="003273DB" w:rsidRPr="003273DB">
        <w:rPr>
          <w:rFonts w:asciiTheme="majorBidi" w:hAnsiTheme="majorBidi" w:cstheme="majorBidi"/>
          <w:bCs/>
          <w:sz w:val="32"/>
          <w:szCs w:val="32"/>
        </w:rPr>
        <w:t>31</w:t>
      </w:r>
      <w:r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>ธันวาคม ประกอบด้วย</w:t>
      </w:r>
    </w:p>
    <w:p w14:paraId="2FC77208" w14:textId="0FCF4732" w:rsidR="00AB2FC3" w:rsidRPr="00461ECB" w:rsidRDefault="00AB2FC3" w:rsidP="00443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85"/>
        <w:jc w:val="right"/>
        <w:rPr>
          <w:rFonts w:asciiTheme="majorBidi" w:hAnsiTheme="majorBidi" w:cstheme="majorBidi"/>
          <w:bCs/>
          <w:sz w:val="28"/>
          <w:szCs w:val="28"/>
          <w:cs/>
        </w:rPr>
      </w:pPr>
      <w:r w:rsidRPr="00461ECB">
        <w:rPr>
          <w:rFonts w:asciiTheme="majorBidi" w:hAnsiTheme="majorBidi" w:cstheme="majorBidi"/>
          <w:bCs/>
          <w:sz w:val="28"/>
          <w:szCs w:val="28"/>
          <w:cs/>
        </w:rPr>
        <w:t xml:space="preserve">หน่วย </w:t>
      </w:r>
      <w:r w:rsidRPr="00461ECB"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Pr="00461ECB">
        <w:rPr>
          <w:rFonts w:asciiTheme="majorBidi" w:hAnsiTheme="majorBidi" w:cstheme="majorBidi"/>
          <w:bCs/>
          <w:sz w:val="28"/>
          <w:szCs w:val="28"/>
          <w:cs/>
        </w:rPr>
        <w:t>พันบาท</w:t>
      </w:r>
    </w:p>
    <w:tbl>
      <w:tblPr>
        <w:tblW w:w="909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26"/>
        <w:gridCol w:w="1224"/>
        <w:gridCol w:w="131"/>
        <w:gridCol w:w="1219"/>
        <w:gridCol w:w="140"/>
        <w:gridCol w:w="1215"/>
      </w:tblGrid>
      <w:tr w:rsidR="001B523B" w:rsidRPr="00461ECB" w14:paraId="3F1F73E3" w14:textId="77777777" w:rsidTr="001B523B">
        <w:trPr>
          <w:trHeight w:val="20"/>
          <w:tblHeader/>
        </w:trPr>
        <w:tc>
          <w:tcPr>
            <w:tcW w:w="3780" w:type="dxa"/>
            <w:vAlign w:val="center"/>
          </w:tcPr>
          <w:p w14:paraId="751F1219" w14:textId="77777777" w:rsidR="001B523B" w:rsidRPr="00461ECB" w:rsidRDefault="001B523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  <w:gridSpan w:val="7"/>
            <w:vAlign w:val="center"/>
          </w:tcPr>
          <w:p w14:paraId="44064204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B523B" w:rsidRPr="00461ECB" w14:paraId="60FB2489" w14:textId="77777777" w:rsidTr="001B523B">
        <w:trPr>
          <w:trHeight w:val="20"/>
          <w:tblHeader/>
        </w:trPr>
        <w:tc>
          <w:tcPr>
            <w:tcW w:w="3780" w:type="dxa"/>
            <w:vAlign w:val="center"/>
          </w:tcPr>
          <w:p w14:paraId="34AD9C8A" w14:textId="2B3FA7D6" w:rsidR="001B523B" w:rsidRPr="00461ECB" w:rsidRDefault="001B523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center"/>
          </w:tcPr>
          <w:p w14:paraId="035B2225" w14:textId="6591A5FC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  <w:tc>
          <w:tcPr>
            <w:tcW w:w="126" w:type="dxa"/>
            <w:vAlign w:val="center"/>
          </w:tcPr>
          <w:p w14:paraId="5A3987E8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6C1FBE66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" w:type="dxa"/>
            <w:vAlign w:val="center"/>
          </w:tcPr>
          <w:p w14:paraId="18D83735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39CAB250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0" w:type="dxa"/>
            <w:vAlign w:val="center"/>
          </w:tcPr>
          <w:p w14:paraId="30277A89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75949A94" w14:textId="1F99A458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</w:tr>
      <w:tr w:rsidR="001B523B" w:rsidRPr="00461ECB" w14:paraId="40BFE9C5" w14:textId="77777777" w:rsidTr="001B523B">
        <w:trPr>
          <w:trHeight w:val="20"/>
          <w:tblHeader/>
        </w:trPr>
        <w:tc>
          <w:tcPr>
            <w:tcW w:w="3780" w:type="dxa"/>
            <w:vAlign w:val="center"/>
          </w:tcPr>
          <w:p w14:paraId="1DB596E1" w14:textId="77777777" w:rsidR="001B523B" w:rsidRPr="00461ECB" w:rsidRDefault="001B523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A69F9EC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6" w:type="dxa"/>
            <w:vAlign w:val="center"/>
          </w:tcPr>
          <w:p w14:paraId="2EA5B7D0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268981AD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04409EE5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3E1C70E3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6423890F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424DE110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B523B" w:rsidRPr="00461ECB" w14:paraId="04EF926B" w14:textId="77777777" w:rsidTr="001B523B">
        <w:trPr>
          <w:trHeight w:val="20"/>
          <w:tblHeader/>
        </w:trPr>
        <w:tc>
          <w:tcPr>
            <w:tcW w:w="3780" w:type="dxa"/>
            <w:vAlign w:val="center"/>
          </w:tcPr>
          <w:p w14:paraId="1D7804EF" w14:textId="77777777" w:rsidR="001B523B" w:rsidRPr="00461ECB" w:rsidRDefault="001B523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061FA8D" w14:textId="287B70C4" w:rsidR="001B523B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1B523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B523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26" w:type="dxa"/>
            <w:vAlign w:val="center"/>
          </w:tcPr>
          <w:p w14:paraId="69D5AFC3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45C4C30D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287BA330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2A303DA2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17B9377C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37925C66" w14:textId="0803FE90" w:rsidR="001B523B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1B523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B523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1B523B" w:rsidRPr="00461ECB" w14:paraId="35E09CD6" w14:textId="77777777" w:rsidTr="001B523B">
        <w:trPr>
          <w:trHeight w:val="20"/>
          <w:tblHeader/>
        </w:trPr>
        <w:tc>
          <w:tcPr>
            <w:tcW w:w="3780" w:type="dxa"/>
            <w:vAlign w:val="center"/>
          </w:tcPr>
          <w:p w14:paraId="75D0D2C8" w14:textId="77777777" w:rsidR="001B523B" w:rsidRPr="00461ECB" w:rsidRDefault="001B523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7334089" w14:textId="2E5FD76F" w:rsidR="001B523B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" w:type="dxa"/>
            <w:vAlign w:val="center"/>
          </w:tcPr>
          <w:p w14:paraId="343FA79B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090DA500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6B7FB39C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1D1A53DF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16105094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AF00AF2" w14:textId="6806C51E" w:rsidR="001B523B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1B523B" w:rsidRPr="00461ECB" w14:paraId="3A78CDBD" w14:textId="77777777" w:rsidTr="001B523B">
        <w:trPr>
          <w:trHeight w:val="20"/>
        </w:trPr>
        <w:tc>
          <w:tcPr>
            <w:tcW w:w="3780" w:type="dxa"/>
            <w:vAlign w:val="center"/>
          </w:tcPr>
          <w:p w14:paraId="41F61F23" w14:textId="77777777" w:rsidR="001B523B" w:rsidRPr="00461ECB" w:rsidRDefault="001B523B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 xml:space="preserve">ราคาทุน </w:t>
            </w:r>
          </w:p>
        </w:tc>
        <w:tc>
          <w:tcPr>
            <w:tcW w:w="1260" w:type="dxa"/>
            <w:vAlign w:val="center"/>
          </w:tcPr>
          <w:p w14:paraId="1A154767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3D60EB0C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4A2600C7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2EF8AED5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1557E15F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676DB1A2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76446F90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122E" w:rsidRPr="00461ECB" w14:paraId="674EC254" w14:textId="77777777" w:rsidTr="001B523B">
        <w:trPr>
          <w:trHeight w:val="20"/>
        </w:trPr>
        <w:tc>
          <w:tcPr>
            <w:tcW w:w="3780" w:type="dxa"/>
            <w:vAlign w:val="center"/>
          </w:tcPr>
          <w:p w14:paraId="4779B130" w14:textId="72BB22C4" w:rsidR="0076122E" w:rsidRPr="00461ECB" w:rsidRDefault="0076122E" w:rsidP="00D30BE7">
            <w:pPr>
              <w:pStyle w:val="Heading6"/>
              <w:spacing w:line="300" w:lineRule="exact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  <w:t xml:space="preserve">    </w:t>
            </w: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ค่าลิขสิทธิ์ซอฟต์แว</w:t>
            </w:r>
            <w:r w:rsidR="00D30BE7"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ร์</w:t>
            </w:r>
          </w:p>
        </w:tc>
        <w:tc>
          <w:tcPr>
            <w:tcW w:w="1260" w:type="dxa"/>
            <w:vAlign w:val="center"/>
          </w:tcPr>
          <w:p w14:paraId="228F5D00" w14:textId="30B70ABD" w:rsidR="0076122E" w:rsidRPr="00461ECB" w:rsidRDefault="0076122E" w:rsidP="00C316E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055C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126" w:type="dxa"/>
            <w:vAlign w:val="center"/>
          </w:tcPr>
          <w:p w14:paraId="70EF8551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2FDA56BC" w14:textId="5CDECABF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6122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131" w:type="dxa"/>
            <w:vAlign w:val="center"/>
          </w:tcPr>
          <w:p w14:paraId="663E29C2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79D4F1E8" w14:textId="5993D9F6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center"/>
          </w:tcPr>
          <w:p w14:paraId="795149D6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3E8AA0FC" w14:textId="60CAC868" w:rsidR="0076122E" w:rsidRPr="00055C36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76122E" w:rsidRPr="00055C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</w:p>
        </w:tc>
      </w:tr>
      <w:tr w:rsidR="0076122E" w:rsidRPr="00461ECB" w14:paraId="45E56E1C" w14:textId="77777777" w:rsidTr="001B523B">
        <w:trPr>
          <w:trHeight w:val="20"/>
        </w:trPr>
        <w:tc>
          <w:tcPr>
            <w:tcW w:w="3780" w:type="dxa"/>
            <w:vAlign w:val="center"/>
          </w:tcPr>
          <w:p w14:paraId="5382081A" w14:textId="77777777" w:rsidR="0076122E" w:rsidRPr="00461ECB" w:rsidRDefault="0076122E" w:rsidP="0076122E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เครื่องหมายการค้าและค่าสิทธิบัตร</w:t>
            </w:r>
          </w:p>
        </w:tc>
        <w:tc>
          <w:tcPr>
            <w:tcW w:w="1260" w:type="dxa"/>
            <w:vAlign w:val="center"/>
          </w:tcPr>
          <w:p w14:paraId="3E7DA363" w14:textId="5A1BA3C5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76122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126" w:type="dxa"/>
            <w:vAlign w:val="center"/>
          </w:tcPr>
          <w:p w14:paraId="74F1F3EA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012747E1" w14:textId="715E9D35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31" w:type="dxa"/>
            <w:vAlign w:val="center"/>
          </w:tcPr>
          <w:p w14:paraId="5AFD3D8E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402F60FB" w14:textId="7FAB8113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center"/>
          </w:tcPr>
          <w:p w14:paraId="74A84DCE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77BDC2C1" w14:textId="07A20596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76122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</w:p>
        </w:tc>
      </w:tr>
      <w:tr w:rsidR="0076122E" w:rsidRPr="00461ECB" w14:paraId="58C45977" w14:textId="77777777" w:rsidTr="001B523B">
        <w:trPr>
          <w:trHeight w:val="20"/>
        </w:trPr>
        <w:tc>
          <w:tcPr>
            <w:tcW w:w="3780" w:type="dxa"/>
            <w:vAlign w:val="center"/>
          </w:tcPr>
          <w:p w14:paraId="0DBDF5BA" w14:textId="77777777" w:rsidR="0076122E" w:rsidRPr="00461ECB" w:rsidRDefault="0076122E" w:rsidP="0076122E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สัญญา</w:t>
            </w:r>
            <w:proofErr w:type="spellStart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แฟ</w:t>
            </w:r>
            <w:proofErr w:type="spellEnd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รนไช</w:t>
            </w:r>
            <w:proofErr w:type="spellStart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center"/>
          </w:tcPr>
          <w:p w14:paraId="4B8893F9" w14:textId="649D7F2D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6122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126" w:type="dxa"/>
            <w:vAlign w:val="center"/>
          </w:tcPr>
          <w:p w14:paraId="51A18229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3C0B3C68" w14:textId="1E03EB5D" w:rsidR="0076122E" w:rsidRPr="00461ECB" w:rsidRDefault="0076122E" w:rsidP="00C2382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  <w:vAlign w:val="center"/>
          </w:tcPr>
          <w:p w14:paraId="16192FA2" w14:textId="77777777" w:rsidR="0076122E" w:rsidRPr="00461ECB" w:rsidRDefault="0076122E" w:rsidP="00C23829">
            <w:pPr>
              <w:pStyle w:val="acctfourfigures"/>
              <w:tabs>
                <w:tab w:val="clear" w:pos="765"/>
                <w:tab w:val="decimal" w:pos="505"/>
                <w:tab w:val="decimal" w:pos="6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5F452920" w14:textId="17691B97" w:rsidR="0076122E" w:rsidRPr="00461ECB" w:rsidRDefault="0076122E" w:rsidP="00C2382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center"/>
          </w:tcPr>
          <w:p w14:paraId="7B479134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39A7D44" w14:textId="62366636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6122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667</w:t>
            </w:r>
          </w:p>
        </w:tc>
      </w:tr>
      <w:tr w:rsidR="0076122E" w:rsidRPr="00461ECB" w14:paraId="792BF220" w14:textId="77777777" w:rsidTr="001B523B">
        <w:trPr>
          <w:trHeight w:val="20"/>
        </w:trPr>
        <w:tc>
          <w:tcPr>
            <w:tcW w:w="3780" w:type="dxa"/>
            <w:vAlign w:val="center"/>
          </w:tcPr>
          <w:p w14:paraId="7FA91A2B" w14:textId="77777777" w:rsidR="0076122E" w:rsidRPr="00461ECB" w:rsidRDefault="0076122E" w:rsidP="0076122E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DF210" w14:textId="3E840239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 w:rsidR="0076122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</w:p>
        </w:tc>
        <w:tc>
          <w:tcPr>
            <w:tcW w:w="126" w:type="dxa"/>
            <w:vAlign w:val="center"/>
          </w:tcPr>
          <w:p w14:paraId="501C0ED4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1ABA3" w14:textId="1F9FE729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6122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131" w:type="dxa"/>
            <w:vAlign w:val="center"/>
          </w:tcPr>
          <w:p w14:paraId="26D27724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15B45" w14:textId="071DFB4E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center"/>
          </w:tcPr>
          <w:p w14:paraId="478752F0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982E" w14:textId="286E6C11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 w:rsidR="0076122E" w:rsidRPr="00055C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709</w:t>
            </w:r>
          </w:p>
        </w:tc>
      </w:tr>
      <w:tr w:rsidR="0076122E" w:rsidRPr="00461ECB" w14:paraId="612FFC65" w14:textId="77777777" w:rsidTr="001B523B">
        <w:trPr>
          <w:trHeight w:val="20"/>
        </w:trPr>
        <w:tc>
          <w:tcPr>
            <w:tcW w:w="3780" w:type="dxa"/>
            <w:vAlign w:val="center"/>
          </w:tcPr>
          <w:p w14:paraId="25F4B887" w14:textId="77777777" w:rsidR="0076122E" w:rsidRPr="00461ECB" w:rsidRDefault="0076122E" w:rsidP="0076122E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857D31C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1C4A9844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4C019EE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08AFA644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14:paraId="558A3A45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32EA526B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6268952E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22E" w:rsidRPr="00461ECB" w14:paraId="2697B78F" w14:textId="77777777" w:rsidTr="001B523B">
        <w:trPr>
          <w:trHeight w:val="20"/>
        </w:trPr>
        <w:tc>
          <w:tcPr>
            <w:tcW w:w="3780" w:type="dxa"/>
            <w:vAlign w:val="center"/>
          </w:tcPr>
          <w:p w14:paraId="08F2A41C" w14:textId="77777777" w:rsidR="0076122E" w:rsidRPr="00461ECB" w:rsidRDefault="0076122E" w:rsidP="0076122E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ค่าตัดจำหน่ายสะสม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5F8E6B7C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75BE5F6B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235F70E0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1F7A1586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2998687C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56ED165E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607FEC43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22E" w:rsidRPr="00461ECB" w14:paraId="039E0F78" w14:textId="77777777" w:rsidTr="001B523B">
        <w:trPr>
          <w:trHeight w:val="20"/>
        </w:trPr>
        <w:tc>
          <w:tcPr>
            <w:tcW w:w="3780" w:type="dxa"/>
            <w:vAlign w:val="center"/>
          </w:tcPr>
          <w:p w14:paraId="2569AE09" w14:textId="77777777" w:rsidR="0076122E" w:rsidRPr="00461ECB" w:rsidRDefault="0076122E" w:rsidP="0076122E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vAlign w:val="center"/>
          </w:tcPr>
          <w:p w14:paraId="624654E0" w14:textId="5106CBA0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center"/>
          </w:tcPr>
          <w:p w14:paraId="3F330BC3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24571162" w14:textId="0D5FA096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vAlign w:val="center"/>
          </w:tcPr>
          <w:p w14:paraId="3B429267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03F73CEF" w14:textId="0A2F65E9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76122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140" w:type="dxa"/>
            <w:vAlign w:val="center"/>
          </w:tcPr>
          <w:p w14:paraId="3EE94330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15C36248" w14:textId="0F04DE7A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122E" w:rsidRPr="00461ECB" w14:paraId="5B3ADED4" w14:textId="77777777" w:rsidTr="001B523B">
        <w:trPr>
          <w:trHeight w:val="20"/>
        </w:trPr>
        <w:tc>
          <w:tcPr>
            <w:tcW w:w="3780" w:type="dxa"/>
            <w:vAlign w:val="center"/>
          </w:tcPr>
          <w:p w14:paraId="61C4219E" w14:textId="77777777" w:rsidR="0076122E" w:rsidRPr="00461ECB" w:rsidRDefault="0076122E" w:rsidP="0076122E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เครื่องหมายการค้าและค่าสิทธิบัตร</w:t>
            </w:r>
          </w:p>
        </w:tc>
        <w:tc>
          <w:tcPr>
            <w:tcW w:w="1260" w:type="dxa"/>
            <w:vAlign w:val="center"/>
          </w:tcPr>
          <w:p w14:paraId="3C4A9EFD" w14:textId="4E7EF70F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center"/>
          </w:tcPr>
          <w:p w14:paraId="15C21BAA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52AC14BC" w14:textId="4ADABFEC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vAlign w:val="center"/>
          </w:tcPr>
          <w:p w14:paraId="2EA4512E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70CB263A" w14:textId="1EAEECE5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40" w:type="dxa"/>
            <w:vAlign w:val="center"/>
          </w:tcPr>
          <w:p w14:paraId="3C867B14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E2C796C" w14:textId="7671BD4E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122E" w:rsidRPr="00461ECB" w14:paraId="0BD099B6" w14:textId="77777777" w:rsidTr="001B523B">
        <w:trPr>
          <w:trHeight w:val="20"/>
        </w:trPr>
        <w:tc>
          <w:tcPr>
            <w:tcW w:w="3780" w:type="dxa"/>
            <w:vAlign w:val="center"/>
          </w:tcPr>
          <w:p w14:paraId="7C834680" w14:textId="77777777" w:rsidR="0076122E" w:rsidRPr="00461ECB" w:rsidRDefault="0076122E" w:rsidP="0076122E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สัญญา</w:t>
            </w:r>
            <w:proofErr w:type="spellStart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แฟ</w:t>
            </w:r>
            <w:proofErr w:type="spellEnd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รนไช</w:t>
            </w:r>
            <w:proofErr w:type="spellStart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center"/>
          </w:tcPr>
          <w:p w14:paraId="53349462" w14:textId="410A7D2D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center"/>
          </w:tcPr>
          <w:p w14:paraId="232D656B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1F989057" w14:textId="62106AC8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vAlign w:val="center"/>
          </w:tcPr>
          <w:p w14:paraId="3AE6249C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2A1747B2" w14:textId="44864B29" w:rsidR="0076122E" w:rsidRPr="00461ECB" w:rsidRDefault="00AB2FC3" w:rsidP="00C2382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center"/>
          </w:tcPr>
          <w:p w14:paraId="5A263507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6CD44AF" w14:textId="15F92CF0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122E" w:rsidRPr="00461ECB" w14:paraId="32C7696F" w14:textId="77777777" w:rsidTr="001B523B">
        <w:trPr>
          <w:trHeight w:val="20"/>
        </w:trPr>
        <w:tc>
          <w:tcPr>
            <w:tcW w:w="3780" w:type="dxa"/>
            <w:vAlign w:val="center"/>
          </w:tcPr>
          <w:p w14:paraId="5CA58E11" w14:textId="77777777" w:rsidR="0076122E" w:rsidRPr="00461ECB" w:rsidRDefault="0076122E" w:rsidP="0076122E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80FCB" w14:textId="400CEF79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center"/>
          </w:tcPr>
          <w:p w14:paraId="2592D4FC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19327" w14:textId="6A2538AE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vAlign w:val="center"/>
          </w:tcPr>
          <w:p w14:paraId="1076FD36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CC361" w14:textId="13A61DF0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76122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898</w:t>
            </w:r>
          </w:p>
        </w:tc>
        <w:tc>
          <w:tcPr>
            <w:tcW w:w="140" w:type="dxa"/>
            <w:vAlign w:val="center"/>
          </w:tcPr>
          <w:p w14:paraId="13403403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80D6A" w14:textId="6C7DA90B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212F" w:rsidRPr="00461ECB" w14:paraId="5A617234" w14:textId="77777777" w:rsidTr="00D7212F">
        <w:trPr>
          <w:trHeight w:val="20"/>
        </w:trPr>
        <w:tc>
          <w:tcPr>
            <w:tcW w:w="3780" w:type="dxa"/>
            <w:vAlign w:val="center"/>
          </w:tcPr>
          <w:p w14:paraId="292B9E54" w14:textId="706AEB48" w:rsidR="00D7212F" w:rsidRPr="00B8378E" w:rsidRDefault="00B8378E" w:rsidP="00D7212F">
            <w:pPr>
              <w:pStyle w:val="Heading6"/>
              <w:spacing w:line="300" w:lineRule="exact"/>
              <w:ind w:left="18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u w:val="none"/>
                <w:cs/>
              </w:rPr>
            </w:pPr>
            <w:r w:rsidRPr="00B8378E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u w:val="none"/>
                <w:cs/>
              </w:rPr>
              <w:t>สินทรัพย์ไม่มีตัวตนอื่นนอกจากค่าความนิยม</w:t>
            </w:r>
            <w:r w:rsidRPr="00B8378E">
              <w:rPr>
                <w:rFonts w:asciiTheme="majorBidi" w:hAnsiTheme="majorBidi" w:cstheme="majorBidi"/>
                <w:b w:val="0"/>
                <w:bCs w:val="0"/>
                <w:color w:val="000000"/>
                <w:spacing w:val="-4"/>
                <w:sz w:val="28"/>
                <w:szCs w:val="28"/>
                <w:u w:val="none"/>
              </w:rPr>
              <w:t xml:space="preserve"> - </w:t>
            </w:r>
            <w:r w:rsidRPr="00B8378E">
              <w:rPr>
                <w:rFonts w:asciiTheme="majorBidi" w:hAnsiTheme="majorBidi" w:cstheme="majorBidi" w:hint="cs"/>
                <w:b w:val="0"/>
                <w:bCs w:val="0"/>
                <w:color w:val="000000"/>
                <w:spacing w:val="-4"/>
                <w:sz w:val="28"/>
                <w:szCs w:val="28"/>
                <w:u w:val="none"/>
                <w:cs/>
              </w:rPr>
              <w:t>ส</w:t>
            </w:r>
            <w:r>
              <w:rPr>
                <w:rFonts w:asciiTheme="majorBidi" w:hAnsiTheme="majorBidi" w:cstheme="majorBidi" w:hint="cs"/>
                <w:b w:val="0"/>
                <w:bCs w:val="0"/>
                <w:color w:val="000000"/>
                <w:spacing w:val="-4"/>
                <w:sz w:val="28"/>
                <w:szCs w:val="28"/>
                <w:u w:val="none"/>
                <w:cs/>
              </w:rPr>
              <w:t>ุ</w:t>
            </w:r>
            <w:r w:rsidRPr="00B8378E">
              <w:rPr>
                <w:rFonts w:asciiTheme="majorBidi" w:hAnsiTheme="majorBidi" w:cstheme="majorBidi" w:hint="cs"/>
                <w:b w:val="0"/>
                <w:bCs w:val="0"/>
                <w:color w:val="000000"/>
                <w:spacing w:val="-4"/>
                <w:sz w:val="28"/>
                <w:szCs w:val="28"/>
                <w:u w:val="none"/>
                <w:cs/>
              </w:rPr>
              <w:t>ทธิ</w:t>
            </w:r>
          </w:p>
        </w:tc>
        <w:tc>
          <w:tcPr>
            <w:tcW w:w="1260" w:type="dxa"/>
            <w:vAlign w:val="center"/>
          </w:tcPr>
          <w:p w14:paraId="0965D6E2" w14:textId="25404EE2" w:rsidR="00D7212F" w:rsidRDefault="003273DB" w:rsidP="00EF07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EF07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977</w:t>
            </w:r>
          </w:p>
        </w:tc>
        <w:tc>
          <w:tcPr>
            <w:tcW w:w="126" w:type="dxa"/>
            <w:vAlign w:val="center"/>
          </w:tcPr>
          <w:p w14:paraId="22F151D4" w14:textId="77777777" w:rsidR="00D7212F" w:rsidRPr="00461ECB" w:rsidRDefault="00D7212F" w:rsidP="00791D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1EDCEE8F" w14:textId="77777777" w:rsidR="00D7212F" w:rsidRPr="00055C36" w:rsidRDefault="00D7212F" w:rsidP="00791D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1CB8B4CD" w14:textId="77777777" w:rsidR="00D7212F" w:rsidRPr="00461ECB" w:rsidRDefault="00D7212F" w:rsidP="00791D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74FCCF92" w14:textId="77777777" w:rsidR="00D7212F" w:rsidRPr="00461ECB" w:rsidRDefault="00D7212F" w:rsidP="00791D3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21B40F99" w14:textId="77777777" w:rsidR="00D7212F" w:rsidRPr="00461ECB" w:rsidRDefault="00D7212F" w:rsidP="00791D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13C7284B" w14:textId="522DAD57" w:rsidR="00D7212F" w:rsidRPr="00055C36" w:rsidRDefault="003273DB" w:rsidP="00791D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="00DB27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</w:t>
            </w:r>
          </w:p>
        </w:tc>
      </w:tr>
      <w:tr w:rsidR="00ED6788" w:rsidRPr="00461ECB" w14:paraId="7CEC553C" w14:textId="77777777" w:rsidTr="00B8378E">
        <w:trPr>
          <w:trHeight w:val="20"/>
        </w:trPr>
        <w:tc>
          <w:tcPr>
            <w:tcW w:w="3780" w:type="dxa"/>
            <w:vAlign w:val="center"/>
          </w:tcPr>
          <w:p w14:paraId="5855AED0" w14:textId="6FC35CC0" w:rsidR="00ED6788" w:rsidRPr="00461ECB" w:rsidRDefault="00ED6788" w:rsidP="00D7212F">
            <w:pPr>
              <w:pStyle w:val="Heading6"/>
              <w:spacing w:line="300" w:lineRule="exact"/>
              <w:ind w:left="18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ซอฟต์แวร์ระหว่างติดตั้ง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A203721" w14:textId="1C90428E" w:rsidR="00ED6788" w:rsidRPr="00461ECB" w:rsidRDefault="00A22CF3" w:rsidP="00A22CF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center"/>
          </w:tcPr>
          <w:p w14:paraId="70EFD775" w14:textId="77777777" w:rsidR="00ED6788" w:rsidRPr="00461ECB" w:rsidRDefault="00ED6788" w:rsidP="00791D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C29A7FA" w14:textId="1BC1DF1E" w:rsidR="00ED6788" w:rsidRPr="00461ECB" w:rsidRDefault="003273DB" w:rsidP="00791D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131" w:type="dxa"/>
            <w:vAlign w:val="center"/>
          </w:tcPr>
          <w:p w14:paraId="251E010E" w14:textId="77777777" w:rsidR="00ED6788" w:rsidRPr="00461ECB" w:rsidRDefault="00ED6788" w:rsidP="00791D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0B1B4AC2" w14:textId="77777777" w:rsidR="00ED6788" w:rsidRPr="00461ECB" w:rsidRDefault="00ED6788" w:rsidP="00791D3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center"/>
          </w:tcPr>
          <w:p w14:paraId="310FB1B2" w14:textId="77777777" w:rsidR="00ED6788" w:rsidRPr="00461ECB" w:rsidRDefault="00ED6788" w:rsidP="00791D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4220BC80" w14:textId="4B81D6F8" w:rsidR="00ED6788" w:rsidRPr="00461ECB" w:rsidRDefault="003273DB" w:rsidP="00791D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</w:p>
        </w:tc>
      </w:tr>
      <w:tr w:rsidR="0076122E" w:rsidRPr="00461ECB" w14:paraId="003E798C" w14:textId="77777777" w:rsidTr="00B8378E">
        <w:trPr>
          <w:trHeight w:val="20"/>
        </w:trPr>
        <w:tc>
          <w:tcPr>
            <w:tcW w:w="3780" w:type="dxa"/>
            <w:vAlign w:val="center"/>
          </w:tcPr>
          <w:p w14:paraId="27249D92" w14:textId="77777777" w:rsidR="0076122E" w:rsidRPr="00461ECB" w:rsidRDefault="0076122E" w:rsidP="0076122E">
            <w:pPr>
              <w:spacing w:line="240" w:lineRule="auto"/>
              <w:ind w:left="169" w:right="1" w:hanging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BDA023" w14:textId="37B9B41E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</w:t>
            </w:r>
            <w:r w:rsidR="0076122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977</w:t>
            </w:r>
          </w:p>
        </w:tc>
        <w:tc>
          <w:tcPr>
            <w:tcW w:w="126" w:type="dxa"/>
            <w:vAlign w:val="center"/>
          </w:tcPr>
          <w:p w14:paraId="7FB53E18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71C27B0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3E2B6647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14:paraId="21FF7561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6046DDEE" w14:textId="77777777" w:rsidR="0076122E" w:rsidRPr="00461ECB" w:rsidRDefault="0076122E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BCEF8B" w14:textId="09A263EB" w:rsidR="0076122E" w:rsidRPr="00461ECB" w:rsidRDefault="003273DB" w:rsidP="0076122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</w:t>
            </w:r>
            <w:r w:rsidR="0076122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758</w:t>
            </w:r>
          </w:p>
        </w:tc>
      </w:tr>
    </w:tbl>
    <w:p w14:paraId="290531FF" w14:textId="77777777" w:rsidR="008F49F9" w:rsidRPr="00461ECB" w:rsidRDefault="008F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8"/>
          <w:szCs w:val="28"/>
          <w:cs/>
        </w:rPr>
      </w:pPr>
      <w:r w:rsidRPr="00461ECB">
        <w:rPr>
          <w:rFonts w:asciiTheme="majorBidi" w:hAnsiTheme="majorBidi" w:cstheme="majorBidi"/>
          <w:bCs/>
          <w:sz w:val="28"/>
          <w:szCs w:val="28"/>
          <w:cs/>
        </w:rPr>
        <w:br w:type="page"/>
      </w:r>
    </w:p>
    <w:p w14:paraId="3831D41D" w14:textId="07BE4261" w:rsidR="00AB2FC3" w:rsidRPr="00461ECB" w:rsidRDefault="00AB2FC3" w:rsidP="00C4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85"/>
        <w:jc w:val="right"/>
        <w:rPr>
          <w:rFonts w:asciiTheme="majorBidi" w:hAnsiTheme="majorBidi" w:cstheme="majorBidi"/>
          <w:bCs/>
          <w:sz w:val="28"/>
          <w:szCs w:val="28"/>
        </w:rPr>
      </w:pPr>
      <w:r w:rsidRPr="00461ECB">
        <w:rPr>
          <w:rFonts w:asciiTheme="majorBidi" w:hAnsiTheme="majorBidi" w:cstheme="majorBidi"/>
          <w:bCs/>
          <w:sz w:val="28"/>
          <w:szCs w:val="28"/>
          <w:cs/>
        </w:rPr>
        <w:lastRenderedPageBreak/>
        <w:t xml:space="preserve">หน่วย </w:t>
      </w:r>
      <w:r w:rsidRPr="00461ECB"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Pr="00461ECB">
        <w:rPr>
          <w:rFonts w:asciiTheme="majorBidi" w:hAnsiTheme="majorBidi" w:cstheme="majorBidi"/>
          <w:bCs/>
          <w:sz w:val="28"/>
          <w:szCs w:val="28"/>
          <w:cs/>
        </w:rPr>
        <w:t>พันบาท</w:t>
      </w:r>
    </w:p>
    <w:tbl>
      <w:tblPr>
        <w:tblW w:w="909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26"/>
        <w:gridCol w:w="1224"/>
        <w:gridCol w:w="131"/>
        <w:gridCol w:w="1219"/>
        <w:gridCol w:w="140"/>
        <w:gridCol w:w="1215"/>
      </w:tblGrid>
      <w:tr w:rsidR="001164FD" w:rsidRPr="00461ECB" w14:paraId="422A068B" w14:textId="77777777" w:rsidTr="006B084B">
        <w:trPr>
          <w:trHeight w:val="20"/>
          <w:tblHeader/>
        </w:trPr>
        <w:tc>
          <w:tcPr>
            <w:tcW w:w="3780" w:type="dxa"/>
            <w:vAlign w:val="center"/>
          </w:tcPr>
          <w:p w14:paraId="4B6D364F" w14:textId="77777777" w:rsidR="001164FD" w:rsidRPr="00461ECB" w:rsidRDefault="001164F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  <w:gridSpan w:val="7"/>
            <w:vAlign w:val="center"/>
          </w:tcPr>
          <w:p w14:paraId="37C95761" w14:textId="04BB0248" w:rsidR="001164FD" w:rsidRPr="00461ECB" w:rsidRDefault="001164F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B523B" w:rsidRPr="00461ECB" w14:paraId="7EE44608" w14:textId="77777777" w:rsidTr="006B084B">
        <w:trPr>
          <w:trHeight w:val="20"/>
          <w:tblHeader/>
        </w:trPr>
        <w:tc>
          <w:tcPr>
            <w:tcW w:w="3780" w:type="dxa"/>
            <w:vAlign w:val="center"/>
          </w:tcPr>
          <w:p w14:paraId="6149E852" w14:textId="6345BB0D" w:rsidR="001B523B" w:rsidRPr="00461ECB" w:rsidRDefault="001B523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center"/>
          </w:tcPr>
          <w:p w14:paraId="6B628C38" w14:textId="644277BE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  <w:tc>
          <w:tcPr>
            <w:tcW w:w="126" w:type="dxa"/>
            <w:vAlign w:val="center"/>
          </w:tcPr>
          <w:p w14:paraId="3EAA38E7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2355D9CD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" w:type="dxa"/>
            <w:vAlign w:val="center"/>
          </w:tcPr>
          <w:p w14:paraId="2F9145D2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7330538A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0" w:type="dxa"/>
            <w:vAlign w:val="center"/>
          </w:tcPr>
          <w:p w14:paraId="2001D590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29355AAC" w14:textId="64F8A191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</w:tr>
      <w:tr w:rsidR="001B523B" w:rsidRPr="00461ECB" w14:paraId="43DA12ED" w14:textId="77777777" w:rsidTr="006B084B">
        <w:trPr>
          <w:trHeight w:val="20"/>
          <w:tblHeader/>
        </w:trPr>
        <w:tc>
          <w:tcPr>
            <w:tcW w:w="3780" w:type="dxa"/>
            <w:vAlign w:val="center"/>
          </w:tcPr>
          <w:p w14:paraId="165FA109" w14:textId="77777777" w:rsidR="001B523B" w:rsidRPr="00461ECB" w:rsidRDefault="001B523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DB1A11F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6" w:type="dxa"/>
            <w:vAlign w:val="center"/>
          </w:tcPr>
          <w:p w14:paraId="527F0DB5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6F3DC4DF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2FB6A356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0CA4EBB1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2DF2A9C9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6FF5CD83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B523B" w:rsidRPr="00461ECB" w14:paraId="243EDA21" w14:textId="77777777" w:rsidTr="006B084B">
        <w:trPr>
          <w:trHeight w:val="20"/>
          <w:tblHeader/>
        </w:trPr>
        <w:tc>
          <w:tcPr>
            <w:tcW w:w="3780" w:type="dxa"/>
            <w:vAlign w:val="center"/>
          </w:tcPr>
          <w:p w14:paraId="2014DD26" w14:textId="77777777" w:rsidR="001B523B" w:rsidRPr="00461ECB" w:rsidRDefault="001B523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B74C67B" w14:textId="60834C32" w:rsidR="001B523B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1B523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B523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26" w:type="dxa"/>
            <w:vAlign w:val="center"/>
          </w:tcPr>
          <w:p w14:paraId="29EF480F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5BAC2617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763E147F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46A54BAA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4E549897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784FB0CE" w14:textId="4FD83A27" w:rsidR="001B523B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1B523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B523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1B523B" w:rsidRPr="00461ECB" w14:paraId="413B39C2" w14:textId="77777777" w:rsidTr="006B084B">
        <w:trPr>
          <w:trHeight w:val="20"/>
          <w:tblHeader/>
        </w:trPr>
        <w:tc>
          <w:tcPr>
            <w:tcW w:w="3780" w:type="dxa"/>
            <w:vAlign w:val="center"/>
          </w:tcPr>
          <w:p w14:paraId="1A42F13E" w14:textId="77777777" w:rsidR="001B523B" w:rsidRPr="00461ECB" w:rsidRDefault="001B523B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2D956B" w14:textId="1798A6F2" w:rsidR="001B523B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" w:type="dxa"/>
            <w:vAlign w:val="center"/>
          </w:tcPr>
          <w:p w14:paraId="10C9DEB3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2B712EAD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30187EC9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36C4B9FD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341FF800" w14:textId="77777777" w:rsidR="001B523B" w:rsidRPr="00461ECB" w:rsidRDefault="001B52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3A67F553" w14:textId="5841ED99" w:rsidR="001B523B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1B523B" w:rsidRPr="00461ECB" w14:paraId="50DD225A" w14:textId="77777777" w:rsidTr="006B084B">
        <w:trPr>
          <w:trHeight w:val="20"/>
        </w:trPr>
        <w:tc>
          <w:tcPr>
            <w:tcW w:w="3780" w:type="dxa"/>
            <w:vAlign w:val="center"/>
          </w:tcPr>
          <w:p w14:paraId="0F0D4690" w14:textId="77777777" w:rsidR="001B523B" w:rsidRPr="00461ECB" w:rsidRDefault="001B523B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 xml:space="preserve">ราคาทุน </w:t>
            </w:r>
          </w:p>
        </w:tc>
        <w:tc>
          <w:tcPr>
            <w:tcW w:w="1260" w:type="dxa"/>
            <w:vAlign w:val="center"/>
          </w:tcPr>
          <w:p w14:paraId="0B58AFCC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645CE266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5A665339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22938854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10E1B118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3D53B07F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7669B8A2" w14:textId="77777777" w:rsidR="001B523B" w:rsidRPr="00461ECB" w:rsidRDefault="001B523B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B523B" w:rsidRPr="00461ECB" w14:paraId="5AE17A43" w14:textId="77777777" w:rsidTr="006B084B">
        <w:trPr>
          <w:trHeight w:val="20"/>
        </w:trPr>
        <w:tc>
          <w:tcPr>
            <w:tcW w:w="3780" w:type="dxa"/>
            <w:vAlign w:val="center"/>
          </w:tcPr>
          <w:p w14:paraId="4E7BA824" w14:textId="68B3EF5E" w:rsidR="001B523B" w:rsidRPr="00461ECB" w:rsidRDefault="001B523B" w:rsidP="00DB54D4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vAlign w:val="center"/>
          </w:tcPr>
          <w:p w14:paraId="78EE57EC" w14:textId="278C4F1D" w:rsidR="001B523B" w:rsidRPr="00461ECB" w:rsidRDefault="003273D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1B523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126" w:type="dxa"/>
            <w:vAlign w:val="center"/>
          </w:tcPr>
          <w:p w14:paraId="6AAFF9AF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7C0A9FA3" w14:textId="69F0879B" w:rsidR="001B523B" w:rsidRPr="00461ECB" w:rsidRDefault="003273D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131" w:type="dxa"/>
            <w:vAlign w:val="center"/>
          </w:tcPr>
          <w:p w14:paraId="3E9B3417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632A2434" w14:textId="4D45FF7E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center"/>
          </w:tcPr>
          <w:p w14:paraId="62BBD487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39E32A7B" w14:textId="46B9724B" w:rsidR="001B523B" w:rsidRPr="00461ECB" w:rsidRDefault="003273D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1B523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</w:p>
        </w:tc>
      </w:tr>
      <w:tr w:rsidR="001B523B" w:rsidRPr="00461ECB" w14:paraId="477A6BEB" w14:textId="77777777" w:rsidTr="006B084B">
        <w:trPr>
          <w:trHeight w:val="20"/>
        </w:trPr>
        <w:tc>
          <w:tcPr>
            <w:tcW w:w="3780" w:type="dxa"/>
            <w:vAlign w:val="center"/>
          </w:tcPr>
          <w:p w14:paraId="171C446B" w14:textId="40B68BCE" w:rsidR="001B523B" w:rsidRPr="00461ECB" w:rsidRDefault="001B523B" w:rsidP="00DB54D4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เครื่องหมายการค้าและค่าสิทธิบัตร</w:t>
            </w:r>
          </w:p>
        </w:tc>
        <w:tc>
          <w:tcPr>
            <w:tcW w:w="1260" w:type="dxa"/>
            <w:vAlign w:val="center"/>
          </w:tcPr>
          <w:p w14:paraId="32797BD0" w14:textId="3598EF60" w:rsidR="001B523B" w:rsidRPr="00461ECB" w:rsidRDefault="003273DB" w:rsidP="00C316E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="001B523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126" w:type="dxa"/>
            <w:vAlign w:val="center"/>
          </w:tcPr>
          <w:p w14:paraId="798FA437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169BC107" w14:textId="1A397F5C" w:rsidR="001B523B" w:rsidRPr="00461ECB" w:rsidRDefault="003273D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31" w:type="dxa"/>
            <w:vAlign w:val="center"/>
          </w:tcPr>
          <w:p w14:paraId="7048E482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37734D8E" w14:textId="0F586948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center"/>
          </w:tcPr>
          <w:p w14:paraId="5D732404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201101AF" w14:textId="70349B39" w:rsidR="001B523B" w:rsidRPr="00461ECB" w:rsidRDefault="003273DB" w:rsidP="00C316E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1B523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</w:tr>
      <w:tr w:rsidR="001B523B" w:rsidRPr="00461ECB" w14:paraId="654441A2" w14:textId="77777777" w:rsidTr="006B084B">
        <w:trPr>
          <w:trHeight w:val="20"/>
        </w:trPr>
        <w:tc>
          <w:tcPr>
            <w:tcW w:w="3780" w:type="dxa"/>
            <w:vAlign w:val="center"/>
          </w:tcPr>
          <w:p w14:paraId="3E8AEBF1" w14:textId="3692C479" w:rsidR="001B523B" w:rsidRPr="00461ECB" w:rsidRDefault="001B523B" w:rsidP="00DB54D4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สัญญา</w:t>
            </w:r>
            <w:proofErr w:type="spellStart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แฟ</w:t>
            </w:r>
            <w:proofErr w:type="spellEnd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รนไช</w:t>
            </w:r>
            <w:proofErr w:type="spellStart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center"/>
          </w:tcPr>
          <w:p w14:paraId="728A40A8" w14:textId="142837D9" w:rsidR="001B523B" w:rsidRPr="00461ECB" w:rsidRDefault="003273D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B523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126" w:type="dxa"/>
            <w:vAlign w:val="center"/>
          </w:tcPr>
          <w:p w14:paraId="3CDF7181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63124118" w14:textId="1A5CADF1" w:rsidR="001B523B" w:rsidRPr="00461ECB" w:rsidRDefault="001B523B" w:rsidP="00C2382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dxa"/>
            <w:vAlign w:val="center"/>
          </w:tcPr>
          <w:p w14:paraId="4E5830C0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28531955" w14:textId="6F6A6E94" w:rsidR="001B523B" w:rsidRPr="00461ECB" w:rsidRDefault="001B523B" w:rsidP="00C2382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center"/>
          </w:tcPr>
          <w:p w14:paraId="16FF94B8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3B7727F2" w14:textId="421A804C" w:rsidR="001B523B" w:rsidRPr="00461ECB" w:rsidRDefault="003273D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B523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667</w:t>
            </w:r>
          </w:p>
        </w:tc>
      </w:tr>
      <w:tr w:rsidR="001B523B" w:rsidRPr="00461ECB" w14:paraId="7878FD4E" w14:textId="77777777" w:rsidTr="006B084B">
        <w:trPr>
          <w:trHeight w:val="20"/>
        </w:trPr>
        <w:tc>
          <w:tcPr>
            <w:tcW w:w="3780" w:type="dxa"/>
            <w:vAlign w:val="center"/>
          </w:tcPr>
          <w:p w14:paraId="0696D213" w14:textId="77777777" w:rsidR="001B523B" w:rsidRPr="00461ECB" w:rsidRDefault="001B523B" w:rsidP="00DB54D4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5DDCB" w14:textId="0FB40309" w:rsidR="001B523B" w:rsidRPr="00461ECB" w:rsidRDefault="003273D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 w:rsidR="001B523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126" w:type="dxa"/>
            <w:vAlign w:val="center"/>
          </w:tcPr>
          <w:p w14:paraId="731AAC1B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96F35" w14:textId="7F5C483E" w:rsidR="001B523B" w:rsidRPr="00461ECB" w:rsidRDefault="003273D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903</w:t>
            </w:r>
          </w:p>
        </w:tc>
        <w:tc>
          <w:tcPr>
            <w:tcW w:w="131" w:type="dxa"/>
            <w:vAlign w:val="center"/>
          </w:tcPr>
          <w:p w14:paraId="593C3791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CA46B" w14:textId="79398490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center"/>
          </w:tcPr>
          <w:p w14:paraId="29AC888B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4B74E" w14:textId="1756384A" w:rsidR="001B523B" w:rsidRPr="00461ECB" w:rsidRDefault="003273D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 w:rsidR="001B523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</w:p>
        </w:tc>
      </w:tr>
      <w:tr w:rsidR="001B523B" w:rsidRPr="00461ECB" w14:paraId="684D4C04" w14:textId="77777777" w:rsidTr="006B084B">
        <w:trPr>
          <w:trHeight w:val="20"/>
        </w:trPr>
        <w:tc>
          <w:tcPr>
            <w:tcW w:w="3780" w:type="dxa"/>
            <w:vAlign w:val="center"/>
          </w:tcPr>
          <w:p w14:paraId="549A8E99" w14:textId="77777777" w:rsidR="001B523B" w:rsidRPr="00461ECB" w:rsidRDefault="001B523B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85D67C3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4262780F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6A4B795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0823AAB2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14:paraId="5B5820CA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5EEED314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68358572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523B" w:rsidRPr="00461ECB" w14:paraId="3236AA06" w14:textId="77777777" w:rsidTr="006B084B">
        <w:trPr>
          <w:trHeight w:val="20"/>
        </w:trPr>
        <w:tc>
          <w:tcPr>
            <w:tcW w:w="3780" w:type="dxa"/>
            <w:vAlign w:val="center"/>
          </w:tcPr>
          <w:p w14:paraId="786A1AFA" w14:textId="77777777" w:rsidR="001B523B" w:rsidRPr="00461ECB" w:rsidRDefault="001B523B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ค่าตัดจำหน่ายสะสม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999EDBF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414274DB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2D89BF70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18820947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4FAA973F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5E793D67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36854862" w14:textId="77777777" w:rsidR="001B523B" w:rsidRPr="00461ECB" w:rsidRDefault="001B523B" w:rsidP="009A6D1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523B" w:rsidRPr="00461ECB" w14:paraId="131364DF" w14:textId="77777777" w:rsidTr="006B084B">
        <w:trPr>
          <w:trHeight w:val="20"/>
        </w:trPr>
        <w:tc>
          <w:tcPr>
            <w:tcW w:w="3780" w:type="dxa"/>
            <w:vAlign w:val="center"/>
          </w:tcPr>
          <w:p w14:paraId="76257A86" w14:textId="0F29BA07" w:rsidR="001B523B" w:rsidRPr="00461ECB" w:rsidRDefault="001B523B" w:rsidP="00DB54D4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vAlign w:val="center"/>
          </w:tcPr>
          <w:p w14:paraId="16DA586C" w14:textId="05A6E243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center"/>
          </w:tcPr>
          <w:p w14:paraId="517EF6E2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0ED2192A" w14:textId="3E1B05B4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vAlign w:val="center"/>
          </w:tcPr>
          <w:p w14:paraId="2D1C2AAA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2C9D7D66" w14:textId="3C9448B1" w:rsidR="001B523B" w:rsidRPr="00461ECB" w:rsidRDefault="003273D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40" w:type="dxa"/>
            <w:vAlign w:val="center"/>
          </w:tcPr>
          <w:p w14:paraId="30E06A07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6EDC436B" w14:textId="6020599A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23B" w:rsidRPr="00461ECB" w14:paraId="7A37CE56" w14:textId="77777777" w:rsidTr="006B084B">
        <w:trPr>
          <w:trHeight w:val="20"/>
        </w:trPr>
        <w:tc>
          <w:tcPr>
            <w:tcW w:w="3780" w:type="dxa"/>
            <w:vAlign w:val="center"/>
          </w:tcPr>
          <w:p w14:paraId="6A11825F" w14:textId="769B703C" w:rsidR="001B523B" w:rsidRPr="00461ECB" w:rsidRDefault="001B523B" w:rsidP="00DB54D4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เครื่องหมายการค้าและค่าสิทธิบัตร</w:t>
            </w:r>
          </w:p>
        </w:tc>
        <w:tc>
          <w:tcPr>
            <w:tcW w:w="1260" w:type="dxa"/>
            <w:vAlign w:val="center"/>
          </w:tcPr>
          <w:p w14:paraId="3CC35BAA" w14:textId="3032C2A5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center"/>
          </w:tcPr>
          <w:p w14:paraId="2DA06AD7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7E2F8B06" w14:textId="4FF51C31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vAlign w:val="center"/>
          </w:tcPr>
          <w:p w14:paraId="00F56BFB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623C26F7" w14:textId="2939116F" w:rsidR="001B523B" w:rsidRPr="00461ECB" w:rsidRDefault="001B523B" w:rsidP="00C2382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center"/>
          </w:tcPr>
          <w:p w14:paraId="38AFC712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1377E924" w14:textId="1165A811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23B" w:rsidRPr="00461ECB" w14:paraId="3B14A2E5" w14:textId="77777777" w:rsidTr="006B084B">
        <w:trPr>
          <w:trHeight w:val="20"/>
        </w:trPr>
        <w:tc>
          <w:tcPr>
            <w:tcW w:w="3780" w:type="dxa"/>
            <w:vAlign w:val="center"/>
          </w:tcPr>
          <w:p w14:paraId="49F3A54A" w14:textId="256AFF57" w:rsidR="001B523B" w:rsidRPr="00461ECB" w:rsidRDefault="001B523B" w:rsidP="00DB54D4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สัญญา</w:t>
            </w:r>
            <w:proofErr w:type="spellStart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แฟ</w:t>
            </w:r>
            <w:proofErr w:type="spellEnd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รนไช</w:t>
            </w:r>
            <w:proofErr w:type="spellStart"/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center"/>
          </w:tcPr>
          <w:p w14:paraId="2318DF07" w14:textId="1405358D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center"/>
          </w:tcPr>
          <w:p w14:paraId="0C30CC8A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47237810" w14:textId="19D60689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vAlign w:val="center"/>
          </w:tcPr>
          <w:p w14:paraId="36C1E4EA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4777BC73" w14:textId="0D5EA68B" w:rsidR="001B523B" w:rsidRPr="00461ECB" w:rsidRDefault="001B523B" w:rsidP="00C23829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center"/>
          </w:tcPr>
          <w:p w14:paraId="578560A4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7265810C" w14:textId="581A9D11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23B" w:rsidRPr="00461ECB" w14:paraId="64A3B63B" w14:textId="77777777" w:rsidTr="00C85578">
        <w:trPr>
          <w:trHeight w:val="20"/>
        </w:trPr>
        <w:tc>
          <w:tcPr>
            <w:tcW w:w="3780" w:type="dxa"/>
            <w:vAlign w:val="center"/>
          </w:tcPr>
          <w:p w14:paraId="21B9F6A5" w14:textId="77777777" w:rsidR="001B523B" w:rsidRPr="00461ECB" w:rsidRDefault="001B523B" w:rsidP="00DB54D4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รวมค่าตัดจำหน่ายสะสม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7EE68" w14:textId="2C33E15C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center"/>
          </w:tcPr>
          <w:p w14:paraId="5AC1FD25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6DE6" w14:textId="08A2767F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B084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vAlign w:val="center"/>
          </w:tcPr>
          <w:p w14:paraId="6D99FB40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8B944" w14:textId="326ED1E6" w:rsidR="001B523B" w:rsidRPr="00461ECB" w:rsidRDefault="003273D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40" w:type="dxa"/>
            <w:vAlign w:val="center"/>
          </w:tcPr>
          <w:p w14:paraId="4BF838A6" w14:textId="77777777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3EA8" w14:textId="31AC8E2F" w:rsidR="001B523B" w:rsidRPr="00461ECB" w:rsidRDefault="001B523B" w:rsidP="00DB54D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B523B" w:rsidRPr="00461ECB" w14:paraId="09EE3C9A" w14:textId="77777777" w:rsidTr="00C85578">
        <w:trPr>
          <w:trHeight w:val="20"/>
        </w:trPr>
        <w:tc>
          <w:tcPr>
            <w:tcW w:w="3780" w:type="dxa"/>
            <w:vAlign w:val="center"/>
          </w:tcPr>
          <w:p w14:paraId="723B42F5" w14:textId="77777777" w:rsidR="001B523B" w:rsidRPr="00461ECB" w:rsidRDefault="001B523B" w:rsidP="002304CE">
            <w:pPr>
              <w:spacing w:line="240" w:lineRule="auto"/>
              <w:ind w:left="169" w:right="1" w:hanging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4B074" w14:textId="65FA6E0A" w:rsidR="001B523B" w:rsidRPr="00461ECB" w:rsidRDefault="003273DB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</w:t>
            </w:r>
            <w:r w:rsidR="001B523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902</w:t>
            </w:r>
          </w:p>
        </w:tc>
        <w:tc>
          <w:tcPr>
            <w:tcW w:w="126" w:type="dxa"/>
            <w:vAlign w:val="center"/>
          </w:tcPr>
          <w:p w14:paraId="0B72514C" w14:textId="77777777" w:rsidR="001B523B" w:rsidRPr="00461ECB" w:rsidRDefault="001B523B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3BA58D74" w14:textId="77777777" w:rsidR="001B523B" w:rsidRPr="00461ECB" w:rsidRDefault="001B523B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5930617F" w14:textId="77777777" w:rsidR="001B523B" w:rsidRPr="00461ECB" w:rsidRDefault="001B523B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3019347B" w14:textId="77777777" w:rsidR="001B523B" w:rsidRPr="00461ECB" w:rsidRDefault="001B523B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51FF2960" w14:textId="77777777" w:rsidR="001B523B" w:rsidRPr="00461ECB" w:rsidRDefault="001B523B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EA1B4" w14:textId="1D1BA4AD" w:rsidR="001B523B" w:rsidRPr="00461ECB" w:rsidRDefault="003273DB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</w:t>
            </w:r>
            <w:r w:rsidR="001B523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977</w:t>
            </w:r>
          </w:p>
        </w:tc>
      </w:tr>
      <w:tr w:rsidR="009D2E89" w:rsidRPr="00461ECB" w14:paraId="362F68AB" w14:textId="77777777" w:rsidTr="00C85578">
        <w:trPr>
          <w:trHeight w:val="20"/>
        </w:trPr>
        <w:tc>
          <w:tcPr>
            <w:tcW w:w="3780" w:type="dxa"/>
            <w:vAlign w:val="center"/>
          </w:tcPr>
          <w:p w14:paraId="1EF28662" w14:textId="77777777" w:rsidR="009D2E89" w:rsidRPr="00461ECB" w:rsidRDefault="009D2E89" w:rsidP="002304CE">
            <w:pPr>
              <w:spacing w:line="240" w:lineRule="auto"/>
              <w:ind w:left="169" w:right="1" w:hanging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591A2203" w14:textId="77777777" w:rsidR="009D2E89" w:rsidRPr="00E8702C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vAlign w:val="center"/>
          </w:tcPr>
          <w:p w14:paraId="5A97A0B5" w14:textId="77777777" w:rsidR="009D2E89" w:rsidRPr="00461ECB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05FD34DF" w14:textId="77777777" w:rsidR="009D2E89" w:rsidRPr="00461ECB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5DE1FED1" w14:textId="77777777" w:rsidR="009D2E89" w:rsidRPr="00461ECB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41F96D6B" w14:textId="77777777" w:rsidR="009D2E89" w:rsidRPr="00461ECB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18E78561" w14:textId="77777777" w:rsidR="009D2E89" w:rsidRPr="00461ECB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center"/>
          </w:tcPr>
          <w:p w14:paraId="04F4961C" w14:textId="77777777" w:rsidR="009D2E89" w:rsidRPr="00E8702C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D2E89" w:rsidRPr="00461ECB" w14:paraId="62060D17" w14:textId="77777777" w:rsidTr="006B084B">
        <w:trPr>
          <w:trHeight w:val="20"/>
        </w:trPr>
        <w:tc>
          <w:tcPr>
            <w:tcW w:w="3780" w:type="dxa"/>
            <w:vAlign w:val="center"/>
          </w:tcPr>
          <w:p w14:paraId="53CF4050" w14:textId="200B20FF" w:rsidR="009D2E89" w:rsidRPr="006B084B" w:rsidRDefault="009D2E89" w:rsidP="002304CE">
            <w:pPr>
              <w:spacing w:line="240" w:lineRule="auto"/>
              <w:ind w:left="169" w:right="1" w:hanging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B08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ค่าตัดจำหน่าย</w:t>
            </w:r>
            <w:r w:rsidR="006B084B" w:rsidRPr="006B084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6B084B" w:rsidRPr="006B08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B084B" w:rsidRPr="006B084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50E30EE2" w14:textId="77777777" w:rsidR="009D2E89" w:rsidRPr="00E8702C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vAlign w:val="center"/>
          </w:tcPr>
          <w:p w14:paraId="31BEDB6E" w14:textId="77777777" w:rsidR="009D2E89" w:rsidRPr="00461ECB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center"/>
          </w:tcPr>
          <w:p w14:paraId="01F4D0F3" w14:textId="77777777" w:rsidR="009D2E89" w:rsidRPr="00461ECB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2800A06B" w14:textId="77777777" w:rsidR="009D2E89" w:rsidRPr="00461ECB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14:paraId="3B16EDCF" w14:textId="77777777" w:rsidR="009D2E89" w:rsidRPr="00461ECB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79ADECDF" w14:textId="77777777" w:rsidR="009D2E89" w:rsidRPr="00461ECB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20651C94" w14:textId="77777777" w:rsidR="009D2E89" w:rsidRPr="00E8702C" w:rsidRDefault="009D2E89" w:rsidP="002304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B084B" w:rsidRPr="00461ECB" w14:paraId="3A2E88D0" w14:textId="3DA78868" w:rsidTr="006B084B">
        <w:trPr>
          <w:trHeight w:val="20"/>
        </w:trPr>
        <w:tc>
          <w:tcPr>
            <w:tcW w:w="3780" w:type="dxa"/>
          </w:tcPr>
          <w:p w14:paraId="1D311575" w14:textId="18070DB7" w:rsidR="006B084B" w:rsidRPr="00461ECB" w:rsidRDefault="003273DB" w:rsidP="006B084B">
            <w:pPr>
              <w:spacing w:line="240" w:lineRule="auto"/>
              <w:ind w:left="169" w:right="1" w:firstLine="1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F10E4C5" w14:textId="77777777" w:rsidR="006B084B" w:rsidRPr="00E8702C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46254D68" w14:textId="77777777" w:rsidR="006B084B" w:rsidRPr="00461ECB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01761BB" w14:textId="77777777" w:rsidR="006B084B" w:rsidRPr="00461ECB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dxa"/>
          </w:tcPr>
          <w:p w14:paraId="3C0CF955" w14:textId="77777777" w:rsidR="006B084B" w:rsidRPr="00461ECB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</w:tcPr>
          <w:p w14:paraId="58C606C5" w14:textId="341222E7" w:rsidR="006B084B" w:rsidRPr="00461ECB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0" w:type="dxa"/>
          </w:tcPr>
          <w:p w14:paraId="3FFEAC0D" w14:textId="77777777" w:rsidR="006B084B" w:rsidRPr="00461ECB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281B4B90" w14:textId="31D48870" w:rsidR="006B084B" w:rsidRPr="006B084B" w:rsidRDefault="003273D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6B084B" w:rsidRPr="006B08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018</w:t>
            </w:r>
          </w:p>
        </w:tc>
      </w:tr>
      <w:tr w:rsidR="006B084B" w:rsidRPr="00461ECB" w14:paraId="67ED8ACB" w14:textId="4DB3A8DA" w:rsidTr="006B084B">
        <w:trPr>
          <w:trHeight w:val="20"/>
        </w:trPr>
        <w:tc>
          <w:tcPr>
            <w:tcW w:w="3780" w:type="dxa"/>
          </w:tcPr>
          <w:p w14:paraId="443237C9" w14:textId="1B99FC8F" w:rsidR="006B084B" w:rsidRPr="00461ECB" w:rsidRDefault="003273DB" w:rsidP="006B084B">
            <w:pPr>
              <w:spacing w:line="240" w:lineRule="auto"/>
              <w:ind w:left="169" w:right="1" w:firstLine="1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bottom w:val="nil"/>
            </w:tcBorders>
          </w:tcPr>
          <w:p w14:paraId="5592F5CE" w14:textId="77777777" w:rsidR="006B084B" w:rsidRPr="00E8702C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01ECCD3C" w14:textId="77777777" w:rsidR="006B084B" w:rsidRPr="00461ECB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748A31C3" w14:textId="77777777" w:rsidR="006B084B" w:rsidRPr="00461ECB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dxa"/>
          </w:tcPr>
          <w:p w14:paraId="74A4042B" w14:textId="77777777" w:rsidR="006B084B" w:rsidRPr="00461ECB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</w:tcPr>
          <w:p w14:paraId="5340DFFA" w14:textId="36D1CE16" w:rsidR="006B084B" w:rsidRPr="00461ECB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0" w:type="dxa"/>
          </w:tcPr>
          <w:p w14:paraId="7ADD6B7C" w14:textId="77777777" w:rsidR="006B084B" w:rsidRPr="00461ECB" w:rsidRDefault="006B084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1B7162F1" w14:textId="0EE75AF3" w:rsidR="006B084B" w:rsidRPr="006B084B" w:rsidRDefault="003273DB" w:rsidP="006B084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6B084B" w:rsidRPr="006B08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614</w:t>
            </w:r>
          </w:p>
        </w:tc>
      </w:tr>
    </w:tbl>
    <w:p w14:paraId="0AC1B8C4" w14:textId="6A3BB3A6" w:rsidR="000F5A89" w:rsidRPr="00461ECB" w:rsidRDefault="00FA728A" w:rsidP="00CA6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E60D38"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2562</w:t>
      </w:r>
      <w:r w:rsidR="00E60D38" w:rsidRPr="00461ECB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บริษัทย่อยแห่งหนึ่งได้ทำสัญญาลิขสิทธิ์ เครื่องหมายการค้าและการให้ความช่วยเหลือทางเทคนิคกับบริษัทในต่างประเทศแห่งหนึ่ง (ผู้ให้สิทธิ์) โดยมีผลบังคับใช้ตั้งแต่วันที่ </w:t>
      </w:r>
      <w:r w:rsidR="00C4164C">
        <w:rPr>
          <w:rFonts w:asciiTheme="majorBidi" w:hAnsiTheme="majorBidi" w:cstheme="majorBidi"/>
          <w:sz w:val="32"/>
          <w:szCs w:val="32"/>
        </w:rPr>
        <w:t xml:space="preserve">             </w:t>
      </w:r>
      <w:r w:rsidR="003273DB" w:rsidRPr="003273DB">
        <w:rPr>
          <w:rFonts w:asciiTheme="majorBidi" w:hAnsiTheme="majorBidi" w:cstheme="majorBidi"/>
          <w:sz w:val="32"/>
          <w:szCs w:val="32"/>
        </w:rPr>
        <w:t>22</w:t>
      </w:r>
      <w:r w:rsidR="00E60D38" w:rsidRPr="00461ECB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2562</w:t>
      </w:r>
      <w:r w:rsidR="00E60D38" w:rsidRPr="00461ECB">
        <w:rPr>
          <w:rFonts w:asciiTheme="majorBidi" w:hAnsiTheme="majorBidi" w:cstheme="majorBidi"/>
          <w:sz w:val="32"/>
          <w:szCs w:val="32"/>
          <w:cs/>
        </w:rPr>
        <w:t xml:space="preserve"> ซึ่งคู่สัญญาจะได้รับสิทธิในการพัฒนาและการประกอบธุรกิจร้านอาหารจีนประเภทติ</w:t>
      </w:r>
      <w:proofErr w:type="spellStart"/>
      <w:r w:rsidR="00E60D38" w:rsidRPr="00461ECB">
        <w:rPr>
          <w:rFonts w:asciiTheme="majorBidi" w:hAnsiTheme="majorBidi" w:cstheme="majorBidi"/>
          <w:sz w:val="32"/>
          <w:szCs w:val="32"/>
          <w:cs/>
        </w:rPr>
        <w:t>่ม</w:t>
      </w:r>
      <w:proofErr w:type="spellEnd"/>
      <w:r w:rsidR="00E60D38" w:rsidRPr="00461ECB">
        <w:rPr>
          <w:rFonts w:asciiTheme="majorBidi" w:hAnsiTheme="majorBidi" w:cstheme="majorBidi"/>
          <w:sz w:val="32"/>
          <w:szCs w:val="32"/>
          <w:cs/>
        </w:rPr>
        <w:t xml:space="preserve">ซำภายใต้ชื่อ </w:t>
      </w:r>
      <w:r w:rsidR="00E60D38" w:rsidRPr="00461ECB">
        <w:rPr>
          <w:rFonts w:asciiTheme="majorBidi" w:hAnsiTheme="majorBidi" w:cstheme="majorBidi"/>
          <w:sz w:val="32"/>
          <w:szCs w:val="32"/>
        </w:rPr>
        <w:t xml:space="preserve">“Din’s” </w:t>
      </w:r>
      <w:r w:rsidR="00E60D38" w:rsidRPr="00461ECB">
        <w:rPr>
          <w:rFonts w:asciiTheme="majorBidi" w:hAnsiTheme="majorBidi" w:cstheme="majorBidi"/>
          <w:sz w:val="32"/>
          <w:szCs w:val="32"/>
          <w:cs/>
        </w:rPr>
        <w:t>ในประเทศไทย ในการนี้ บริษัทย่อยดังกล่าว</w:t>
      </w:r>
      <w:r w:rsidR="00810F40" w:rsidRPr="00461ECB">
        <w:rPr>
          <w:rFonts w:asciiTheme="majorBidi" w:hAnsiTheme="majorBidi" w:cstheme="majorBidi"/>
          <w:sz w:val="32"/>
          <w:szCs w:val="32"/>
          <w:cs/>
        </w:rPr>
        <w:t>มีภาระ</w:t>
      </w:r>
      <w:r w:rsidR="00E60D38" w:rsidRPr="00461ECB">
        <w:rPr>
          <w:rFonts w:asciiTheme="majorBidi" w:hAnsiTheme="majorBidi" w:cstheme="majorBidi"/>
          <w:sz w:val="32"/>
          <w:szCs w:val="32"/>
          <w:cs/>
        </w:rPr>
        <w:t xml:space="preserve">ผูกพันที่จะต้องจ่ายค่าธรรมเนียมแรกเริ่มและค่าสิทธิใช้เครื่องหมายการค้าให้กับผู้ให้สิทธิ์ในอัตราตามที่ระบุไว้ในสัญญา สัญญามีผลบังคับใช้เป็นระยะเวลา </w:t>
      </w:r>
      <w:r w:rsidR="003273DB" w:rsidRPr="003273DB">
        <w:rPr>
          <w:rFonts w:asciiTheme="majorBidi" w:hAnsiTheme="majorBidi" w:cstheme="majorBidi"/>
          <w:sz w:val="32"/>
          <w:szCs w:val="32"/>
        </w:rPr>
        <w:t>10</w:t>
      </w:r>
      <w:r w:rsidR="00E60D38" w:rsidRPr="00461ECB">
        <w:rPr>
          <w:rFonts w:asciiTheme="majorBidi" w:hAnsiTheme="majorBidi" w:cstheme="majorBidi"/>
          <w:sz w:val="32"/>
          <w:szCs w:val="32"/>
          <w:cs/>
        </w:rPr>
        <w:t xml:space="preserve"> ปี จนถึงวันที่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22</w:t>
      </w:r>
      <w:r w:rsidR="00E60D38" w:rsidRPr="00461ECB">
        <w:rPr>
          <w:rFonts w:asciiTheme="majorBidi" w:hAnsiTheme="majorBidi" w:cstheme="majorBidi"/>
          <w:sz w:val="32"/>
          <w:szCs w:val="32"/>
          <w:cs/>
        </w:rPr>
        <w:t xml:space="preserve"> กรกฎาคม</w:t>
      </w:r>
      <w:r w:rsidR="000F5A89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2572</w:t>
      </w:r>
      <w:r w:rsidR="00E60D38" w:rsidRPr="00461ECB">
        <w:rPr>
          <w:rFonts w:asciiTheme="majorBidi" w:hAnsiTheme="majorBidi" w:cstheme="majorBidi"/>
          <w:sz w:val="32"/>
          <w:szCs w:val="32"/>
          <w:cs/>
        </w:rPr>
        <w:t xml:space="preserve"> โดยมีเงื่อนไขในการต่อสัญญาใหม่เพิ่มอีก </w:t>
      </w:r>
      <w:r w:rsidR="003273DB" w:rsidRPr="003273DB">
        <w:rPr>
          <w:rFonts w:asciiTheme="majorBidi" w:hAnsiTheme="majorBidi" w:cstheme="majorBidi"/>
          <w:sz w:val="32"/>
          <w:szCs w:val="32"/>
        </w:rPr>
        <w:t>10</w:t>
      </w:r>
      <w:r w:rsidR="00E60D38" w:rsidRPr="00461ECB">
        <w:rPr>
          <w:rFonts w:asciiTheme="majorBidi" w:hAnsiTheme="majorBidi" w:cstheme="majorBidi"/>
          <w:sz w:val="32"/>
          <w:szCs w:val="32"/>
          <w:cs/>
        </w:rPr>
        <w:t xml:space="preserve"> ปี โดยต้องมีการบอกกล่าวล่วงหน้าเป็นลายลักษณ์อักษรไม่น้อยกว่า </w:t>
      </w:r>
      <w:r w:rsidR="003273DB" w:rsidRPr="003273DB">
        <w:rPr>
          <w:rFonts w:asciiTheme="majorBidi" w:hAnsiTheme="majorBidi" w:cstheme="majorBidi"/>
          <w:sz w:val="32"/>
          <w:szCs w:val="32"/>
        </w:rPr>
        <w:t>12</w:t>
      </w:r>
      <w:r w:rsidR="00E60D38" w:rsidRPr="00461ECB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20E2C3B4" w14:textId="77777777" w:rsidR="008F49F9" w:rsidRPr="00461ECB" w:rsidRDefault="008F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61ECB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62929EA7" w14:textId="4365510A" w:rsidR="00E15738" w:rsidRPr="00461ECB" w:rsidRDefault="00E15738" w:rsidP="00362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  <w:r w:rsidRPr="00461ECB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การทดสอบการด้อยค่าของ</w:t>
      </w:r>
      <w:r w:rsidR="00ED627A" w:rsidRPr="00461ECB">
        <w:rPr>
          <w:rFonts w:asciiTheme="majorBidi" w:hAnsiTheme="majorBidi" w:cstheme="majorBidi"/>
          <w:i/>
          <w:iCs/>
          <w:sz w:val="32"/>
          <w:szCs w:val="32"/>
          <w:cs/>
        </w:rPr>
        <w:t>เครื่องหมายการค้า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E53CA7A" w14:textId="3098CE95" w:rsidR="00E15738" w:rsidRPr="00461ECB" w:rsidRDefault="00E15738" w:rsidP="001062D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ED627A" w:rsidRPr="00461ECB">
        <w:rPr>
          <w:rFonts w:asciiTheme="majorBidi" w:hAnsiTheme="majorBidi" w:cstheme="majorBidi"/>
          <w:sz w:val="32"/>
          <w:szCs w:val="32"/>
          <w:cs/>
        </w:rPr>
        <w:t>เครื่องหมายการค้า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tbl>
      <w:tblPr>
        <w:tblW w:w="87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350"/>
        <w:gridCol w:w="270"/>
        <w:gridCol w:w="1324"/>
      </w:tblGrid>
      <w:tr w:rsidR="00CA6B42" w:rsidRPr="00461ECB" w14:paraId="1142C9F0" w14:textId="77777777" w:rsidTr="00D43717">
        <w:trPr>
          <w:trHeight w:val="308"/>
          <w:tblHeader/>
        </w:trPr>
        <w:tc>
          <w:tcPr>
            <w:tcW w:w="4770" w:type="dxa"/>
          </w:tcPr>
          <w:p w14:paraId="54B1AE4D" w14:textId="77777777" w:rsidR="00CA6B42" w:rsidRPr="00461ECB" w:rsidRDefault="00CA6B42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7893D1" w14:textId="77777777" w:rsidR="00CA6B42" w:rsidRPr="00461ECB" w:rsidRDefault="00CA6B42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4" w:type="dxa"/>
            <w:gridSpan w:val="3"/>
          </w:tcPr>
          <w:p w14:paraId="0FCB9C95" w14:textId="273A5363" w:rsidR="00CA6B42" w:rsidRPr="00461ECB" w:rsidRDefault="00CA6B42" w:rsidP="00CA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15738" w:rsidRPr="00461ECB" w14:paraId="38939E4D" w14:textId="77777777" w:rsidTr="00D43717">
        <w:trPr>
          <w:trHeight w:val="308"/>
          <w:tblHeader/>
        </w:trPr>
        <w:tc>
          <w:tcPr>
            <w:tcW w:w="4770" w:type="dxa"/>
          </w:tcPr>
          <w:p w14:paraId="7296F5E3" w14:textId="77777777" w:rsidR="00E15738" w:rsidRPr="00461ECB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404B2" w14:textId="77777777" w:rsidR="00E15738" w:rsidRPr="00461ECB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4" w:type="dxa"/>
            <w:gridSpan w:val="3"/>
          </w:tcPr>
          <w:p w14:paraId="2C14E4A0" w14:textId="77777777" w:rsidR="00E15738" w:rsidRPr="00461ECB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E15738" w:rsidRPr="00461ECB" w14:paraId="3C954B71" w14:textId="77777777" w:rsidTr="00D43717">
        <w:trPr>
          <w:tblHeader/>
        </w:trPr>
        <w:tc>
          <w:tcPr>
            <w:tcW w:w="4770" w:type="dxa"/>
          </w:tcPr>
          <w:p w14:paraId="122CB117" w14:textId="77777777" w:rsidR="00E15738" w:rsidRPr="00461ECB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926CE9" w14:textId="77777777" w:rsidR="00E15738" w:rsidRPr="00461ECB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7691145" w14:textId="57F61438" w:rsidR="00E15738" w:rsidRPr="00461ECB" w:rsidRDefault="003273DB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04C849C1" w14:textId="77777777" w:rsidR="00E15738" w:rsidRPr="00461ECB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12C221BF" w14:textId="1FC1BC8E" w:rsidR="00E15738" w:rsidRPr="00461ECB" w:rsidRDefault="003273DB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73BC9" w:rsidRPr="00461ECB" w14:paraId="4E125031" w14:textId="77777777" w:rsidTr="00D43717">
        <w:tc>
          <w:tcPr>
            <w:tcW w:w="4770" w:type="dxa"/>
          </w:tcPr>
          <w:p w14:paraId="4FE1C51F" w14:textId="21F9D593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เครื่องหมายการค้า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3541BB7" w14:textId="77777777" w:rsidR="00A73BC9" w:rsidRPr="00461ECB" w:rsidRDefault="00A73BC9" w:rsidP="00A73BC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B81312" w14:textId="53D41860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A73BC9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270" w:type="dxa"/>
          </w:tcPr>
          <w:p w14:paraId="6CC08057" w14:textId="77777777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vAlign w:val="bottom"/>
          </w:tcPr>
          <w:p w14:paraId="30086B8A" w14:textId="4D25AE4F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A73BC9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932</w:t>
            </w:r>
          </w:p>
        </w:tc>
      </w:tr>
      <w:tr w:rsidR="00A73BC9" w:rsidRPr="00461ECB" w14:paraId="0202379C" w14:textId="77777777" w:rsidTr="00D43717">
        <w:tc>
          <w:tcPr>
            <w:tcW w:w="4770" w:type="dxa"/>
          </w:tcPr>
          <w:p w14:paraId="2F9B5772" w14:textId="17B4279B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เครื่องหมายการค้า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75767C9D" w14:textId="77777777" w:rsidR="00A73BC9" w:rsidRPr="00461ECB" w:rsidRDefault="00A73BC9" w:rsidP="00A73BC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D9788D2" w14:textId="2A520D1E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A73BC9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1968CED0" w14:textId="77777777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vAlign w:val="bottom"/>
          </w:tcPr>
          <w:p w14:paraId="64D2B1F7" w14:textId="4269FEBA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A73BC9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</w:p>
        </w:tc>
      </w:tr>
      <w:tr w:rsidR="00A73BC9" w:rsidRPr="00461ECB" w14:paraId="57F88E22" w14:textId="77777777" w:rsidTr="00D43717">
        <w:tc>
          <w:tcPr>
            <w:tcW w:w="4770" w:type="dxa"/>
          </w:tcPr>
          <w:p w14:paraId="01E9C85B" w14:textId="74625786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เครื่องหมายการค้า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00B80E59" w14:textId="77777777" w:rsidR="00A73BC9" w:rsidRPr="00461ECB" w:rsidRDefault="00A73BC9" w:rsidP="00A73BC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0B2428" w14:textId="696A4FDA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A73BC9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3676E95E" w14:textId="77777777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vAlign w:val="bottom"/>
          </w:tcPr>
          <w:p w14:paraId="0AE395DA" w14:textId="7292CFBA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A73BC9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</w:p>
        </w:tc>
      </w:tr>
      <w:tr w:rsidR="00A73BC9" w:rsidRPr="00461ECB" w14:paraId="2469B75C" w14:textId="77777777" w:rsidTr="00D43717">
        <w:tc>
          <w:tcPr>
            <w:tcW w:w="4770" w:type="dxa"/>
          </w:tcPr>
          <w:p w14:paraId="12477288" w14:textId="59630F69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เครื่องหมายการค้า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กลุ่มที่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A0188D9" w14:textId="77777777" w:rsidR="00A73BC9" w:rsidRPr="00461ECB" w:rsidRDefault="00A73BC9" w:rsidP="00A73BC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EBC494" w14:textId="53C3881D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A73BC9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270" w:type="dxa"/>
          </w:tcPr>
          <w:p w14:paraId="7AE109C6" w14:textId="77777777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640F0FC" w14:textId="17355538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A73BC9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</w:p>
        </w:tc>
      </w:tr>
      <w:tr w:rsidR="00A73BC9" w:rsidRPr="00461ECB" w14:paraId="331899B4" w14:textId="77777777" w:rsidTr="00D43717">
        <w:tc>
          <w:tcPr>
            <w:tcW w:w="4770" w:type="dxa"/>
          </w:tcPr>
          <w:p w14:paraId="2A1C1E36" w14:textId="77777777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3BFBC7D" w14:textId="77777777" w:rsidR="00A73BC9" w:rsidRPr="00461ECB" w:rsidRDefault="00A73BC9" w:rsidP="00A73BC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AEBABD" w14:textId="4C585A2D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</w:t>
            </w:r>
            <w:r w:rsidR="00A73BC9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270" w:type="dxa"/>
          </w:tcPr>
          <w:p w14:paraId="733EA864" w14:textId="77777777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5CF0C53" w14:textId="7A27F55B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</w:t>
            </w:r>
            <w:r w:rsidR="00A73BC9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780</w:t>
            </w:r>
          </w:p>
        </w:tc>
      </w:tr>
      <w:tr w:rsidR="00A73BC9" w:rsidRPr="00461ECB" w14:paraId="7BC484B7" w14:textId="77777777" w:rsidTr="00D43717">
        <w:tc>
          <w:tcPr>
            <w:tcW w:w="4770" w:type="dxa"/>
          </w:tcPr>
          <w:p w14:paraId="51CD6827" w14:textId="41C68AF4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หน่วยอื่น</w:t>
            </w:r>
            <w:r w:rsidR="002924DB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ๆ ซึ่งเครื่องหมายการค้าไม่มีนัยสำคัญ</w:t>
            </w:r>
          </w:p>
        </w:tc>
        <w:tc>
          <w:tcPr>
            <w:tcW w:w="1080" w:type="dxa"/>
          </w:tcPr>
          <w:p w14:paraId="5021913C" w14:textId="77777777" w:rsidR="00A73BC9" w:rsidRPr="00461ECB" w:rsidRDefault="00A73BC9" w:rsidP="00A73BC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CD884F" w14:textId="1A31075E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73BC9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70" w:type="dxa"/>
          </w:tcPr>
          <w:p w14:paraId="11F30C8E" w14:textId="77777777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4354C7F" w14:textId="6C47CE4D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73BC9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</w:tr>
      <w:tr w:rsidR="00A73BC9" w:rsidRPr="00461ECB" w14:paraId="588EE36E" w14:textId="77777777" w:rsidTr="00D43717">
        <w:tc>
          <w:tcPr>
            <w:tcW w:w="4770" w:type="dxa"/>
          </w:tcPr>
          <w:p w14:paraId="3D2465DA" w14:textId="77777777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8644253" w14:textId="77777777" w:rsidR="00A73BC9" w:rsidRPr="00461ECB" w:rsidRDefault="00A73BC9" w:rsidP="00A73BC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133BB" w14:textId="4C25073E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  <w:r w:rsidR="00A73BC9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261</w:t>
            </w:r>
          </w:p>
        </w:tc>
        <w:tc>
          <w:tcPr>
            <w:tcW w:w="270" w:type="dxa"/>
          </w:tcPr>
          <w:p w14:paraId="3B3A7502" w14:textId="77777777" w:rsidR="00A73BC9" w:rsidRPr="00461ECB" w:rsidRDefault="00A73BC9" w:rsidP="00A7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7B31B" w14:textId="12E97DE7" w:rsidR="00A73BC9" w:rsidRPr="00461ECB" w:rsidRDefault="003273DB" w:rsidP="00A73BC9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left="-117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  <w:r w:rsidR="00A73BC9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261</w:t>
            </w:r>
          </w:p>
        </w:tc>
      </w:tr>
    </w:tbl>
    <w:p w14:paraId="34C808A9" w14:textId="7DF4719C" w:rsidR="006F4A03" w:rsidRPr="00461ECB" w:rsidRDefault="006F4A03" w:rsidP="00755C8E">
      <w:pPr>
        <w:tabs>
          <w:tab w:val="clear" w:pos="68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461ECB">
        <w:rPr>
          <w:rFonts w:asciiTheme="majorBidi" w:hAnsiTheme="majorBidi" w:cstheme="majorBidi"/>
          <w:b/>
          <w:sz w:val="32"/>
          <w:szCs w:val="32"/>
          <w:cs/>
        </w:rPr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ซึ่งวัดมูลค่าโดย</w:t>
      </w:r>
      <w:r w:rsidR="00730A93" w:rsidRPr="00461ECB">
        <w:rPr>
          <w:rFonts w:asciiTheme="majorBidi" w:hAnsiTheme="majorBidi" w:cstheme="majorBidi"/>
          <w:b/>
          <w:sz w:val="32"/>
          <w:szCs w:val="32"/>
          <w:cs/>
        </w:rPr>
        <w:t>วิธีพิจารณาจากรายได้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 xml:space="preserve"> คำนวณโดย</w:t>
      </w:r>
      <w:r w:rsidR="00536686" w:rsidRPr="00461ECB">
        <w:rPr>
          <w:rFonts w:asciiTheme="majorBidi" w:hAnsiTheme="majorBidi" w:cstheme="majorBidi"/>
          <w:b/>
          <w:sz w:val="32"/>
          <w:szCs w:val="32"/>
          <w:cs/>
        </w:rPr>
        <w:t>ผู้บริหารของกลุ่มบริษัทและ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>การว่าจ้างผู้ประเมินอิสระ ณ วันที่</w:t>
      </w:r>
      <w:r w:rsidRPr="00461ECB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="00B8378E">
        <w:rPr>
          <w:rFonts w:asciiTheme="majorBidi" w:hAnsiTheme="majorBidi" w:cstheme="majorBidi" w:hint="cs"/>
          <w:bCs/>
          <w:sz w:val="32"/>
          <w:szCs w:val="32"/>
          <w:cs/>
        </w:rPr>
        <w:t xml:space="preserve">              </w:t>
      </w:r>
      <w:r w:rsidR="003273DB" w:rsidRPr="003273DB">
        <w:rPr>
          <w:rFonts w:asciiTheme="majorBidi" w:hAnsiTheme="majorBidi" w:cstheme="majorBidi"/>
          <w:bCs/>
          <w:sz w:val="32"/>
          <w:szCs w:val="32"/>
        </w:rPr>
        <w:t>31</w:t>
      </w:r>
      <w:r w:rsidR="00631378" w:rsidRPr="00461ECB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 xml:space="preserve">ธันวาคม </w:t>
      </w:r>
      <w:r w:rsidR="003273DB" w:rsidRPr="003273DB">
        <w:rPr>
          <w:rFonts w:asciiTheme="majorBidi" w:hAnsiTheme="majorBidi" w:cstheme="majorBidi"/>
          <w:bCs/>
          <w:sz w:val="32"/>
          <w:szCs w:val="32"/>
        </w:rPr>
        <w:t>2568</w:t>
      </w:r>
      <w:r w:rsidR="00631378" w:rsidRPr="00461ECB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="00F96D38" w:rsidRPr="00461ECB">
        <w:rPr>
          <w:rFonts w:asciiTheme="majorBidi" w:hAnsiTheme="majorBidi" w:cstheme="majorBidi"/>
          <w:b/>
          <w:sz w:val="32"/>
          <w:szCs w:val="32"/>
          <w:cs/>
        </w:rPr>
        <w:t xml:space="preserve">และ </w:t>
      </w:r>
      <w:r w:rsidR="003273DB" w:rsidRPr="003273DB">
        <w:rPr>
          <w:rFonts w:asciiTheme="majorBidi" w:hAnsiTheme="majorBidi" w:cstheme="majorBidi"/>
          <w:bCs/>
          <w:sz w:val="32"/>
          <w:szCs w:val="32"/>
        </w:rPr>
        <w:t>2567</w:t>
      </w:r>
      <w:r w:rsidR="00631378"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730A93" w:rsidRPr="00461ECB">
        <w:rPr>
          <w:rFonts w:asciiTheme="majorBidi" w:hAnsiTheme="majorBidi" w:cstheme="majorBidi"/>
          <w:b/>
          <w:sz w:val="32"/>
          <w:szCs w:val="32"/>
          <w:cs/>
        </w:rPr>
        <w:t>ความสามารถของเครื่องหมายการค้าในการสร้างรายได้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>เป็นประมาณการทางการเงิน</w:t>
      </w:r>
      <w:r w:rsidR="00536686" w:rsidRPr="00461ECB">
        <w:rPr>
          <w:rFonts w:asciiTheme="majorBidi" w:hAnsiTheme="majorBidi" w:cstheme="majorBidi"/>
          <w:b/>
          <w:sz w:val="32"/>
          <w:szCs w:val="32"/>
          <w:cs/>
        </w:rPr>
        <w:t>ไม่เกิน</w:t>
      </w:r>
      <w:r w:rsidR="00631378"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bCs/>
          <w:sz w:val="32"/>
          <w:szCs w:val="32"/>
        </w:rPr>
        <w:t>5</w:t>
      </w:r>
      <w:r w:rsidR="00631378" w:rsidRPr="00461ECB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b/>
          <w:sz w:val="32"/>
          <w:szCs w:val="32"/>
          <w:cs/>
        </w:rPr>
        <w:t>ปี 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14:paraId="61B5A11F" w14:textId="0AEA8616" w:rsidR="006F4A03" w:rsidRPr="00461ECB" w:rsidRDefault="006B52C2" w:rsidP="00846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6F4A03" w:rsidRPr="00461EC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="006F4A03" w:rsidRPr="00461E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="006F4A03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024DA5" w:rsidRPr="00461E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="00024DA5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6F4A03" w:rsidRPr="00461EC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45021" w:rsidRPr="00461ECB">
        <w:rPr>
          <w:rFonts w:asciiTheme="majorBidi" w:hAnsiTheme="majorBidi" w:cstheme="majorBidi"/>
          <w:sz w:val="32"/>
          <w:szCs w:val="32"/>
          <w:cs/>
        </w:rPr>
        <w:t>ไม่</w:t>
      </w:r>
      <w:r w:rsidR="006F4A03" w:rsidRPr="00461ECB">
        <w:rPr>
          <w:rFonts w:asciiTheme="majorBidi" w:hAnsiTheme="majorBidi" w:cstheme="majorBidi"/>
          <w:sz w:val="32"/>
          <w:szCs w:val="32"/>
          <w:cs/>
        </w:rPr>
        <w:t>มี</w:t>
      </w:r>
      <w:r w:rsidR="004B67CD" w:rsidRPr="00461ECB">
        <w:rPr>
          <w:rFonts w:asciiTheme="majorBidi" w:hAnsiTheme="majorBidi" w:cstheme="majorBidi"/>
          <w:sz w:val="32"/>
          <w:szCs w:val="32"/>
          <w:cs/>
        </w:rPr>
        <w:t>ผล</w:t>
      </w:r>
      <w:r w:rsidR="006F4A03" w:rsidRPr="00461ECB">
        <w:rPr>
          <w:rFonts w:asciiTheme="majorBidi" w:hAnsiTheme="majorBidi" w:cstheme="majorBidi"/>
          <w:sz w:val="32"/>
          <w:szCs w:val="32"/>
          <w:cs/>
        </w:rPr>
        <w:t>ขาดทุนจากการด้อยค่าสำหรับ</w:t>
      </w:r>
      <w:r w:rsidR="004B67CD" w:rsidRPr="00461ECB">
        <w:rPr>
          <w:rFonts w:asciiTheme="majorBidi" w:hAnsiTheme="majorBidi" w:cstheme="majorBidi"/>
          <w:sz w:val="32"/>
          <w:szCs w:val="32"/>
          <w:cs/>
        </w:rPr>
        <w:t>เครื่องหมายการค้า</w:t>
      </w:r>
      <w:r w:rsidR="006F4A03" w:rsidRPr="00461ECB">
        <w:rPr>
          <w:rFonts w:asciiTheme="majorBidi" w:hAnsiTheme="majorBidi" w:cstheme="majorBidi"/>
          <w:sz w:val="32"/>
          <w:szCs w:val="32"/>
          <w:cs/>
        </w:rPr>
        <w:t xml:space="preserve"> เนื่องจากประมาณการมูลค่าที่คาดว่าจะได้รับคืนของหน่วยสินทรัพย์ที่ก่อให้เกิด</w:t>
      </w:r>
      <w:r w:rsidR="002C3E13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6F4A03" w:rsidRPr="00461ECB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C45021" w:rsidRPr="00461ECB">
        <w:rPr>
          <w:rFonts w:asciiTheme="majorBidi" w:hAnsiTheme="majorBidi" w:cstheme="majorBidi"/>
          <w:sz w:val="32"/>
          <w:szCs w:val="32"/>
          <w:cs/>
        </w:rPr>
        <w:t>สูง</w:t>
      </w:r>
      <w:r w:rsidR="006F4A03" w:rsidRPr="00461ECB">
        <w:rPr>
          <w:rFonts w:asciiTheme="majorBidi" w:hAnsiTheme="majorBidi" w:cstheme="majorBidi"/>
          <w:sz w:val="32"/>
          <w:szCs w:val="32"/>
          <w:cs/>
        </w:rPr>
        <w:t>กว่ามูลค่าตามบัญชี</w:t>
      </w:r>
    </w:p>
    <w:p w14:paraId="0FF3119C" w14:textId="2E6E1514" w:rsidR="00E15738" w:rsidRPr="00461ECB" w:rsidRDefault="00E15738" w:rsidP="008F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4770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5631"/>
        <w:gridCol w:w="1438"/>
        <w:gridCol w:w="319"/>
        <w:gridCol w:w="1432"/>
      </w:tblGrid>
      <w:tr w:rsidR="00E15738" w:rsidRPr="00461ECB" w14:paraId="57B408E6" w14:textId="77777777" w:rsidTr="00CA1A60">
        <w:tc>
          <w:tcPr>
            <w:tcW w:w="3192" w:type="pct"/>
          </w:tcPr>
          <w:p w14:paraId="7A1265E8" w14:textId="504A7126" w:rsidR="00E15738" w:rsidRPr="00461ECB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08" w:type="pct"/>
            <w:gridSpan w:val="3"/>
          </w:tcPr>
          <w:p w14:paraId="2EDC624E" w14:textId="77777777" w:rsidR="00E15738" w:rsidRPr="00461ECB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E15738" w:rsidRPr="00461ECB" w14:paraId="6BE15CB8" w14:textId="77777777" w:rsidTr="00CA1A60">
        <w:tc>
          <w:tcPr>
            <w:tcW w:w="3192" w:type="pct"/>
          </w:tcPr>
          <w:p w14:paraId="30C65318" w14:textId="77777777" w:rsidR="00E15738" w:rsidRPr="00461ECB" w:rsidRDefault="00E15738" w:rsidP="0010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5" w:type="pct"/>
          </w:tcPr>
          <w:p w14:paraId="436E9D01" w14:textId="00BFC76F" w:rsidR="00E15738" w:rsidRPr="00461ECB" w:rsidRDefault="003273DB" w:rsidP="00CA1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2" w:right="-110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1" w:type="pct"/>
          </w:tcPr>
          <w:p w14:paraId="058A0EAD" w14:textId="77777777" w:rsidR="00E15738" w:rsidRPr="00461ECB" w:rsidRDefault="00E15738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</w:tcPr>
          <w:p w14:paraId="1C61B820" w14:textId="4060A920" w:rsidR="00E15738" w:rsidRPr="00461ECB" w:rsidRDefault="003273DB" w:rsidP="00106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B7A78" w:rsidRPr="00461ECB" w14:paraId="77E2DEF8" w14:textId="77777777" w:rsidTr="002B3A10">
        <w:tc>
          <w:tcPr>
            <w:tcW w:w="3192" w:type="pct"/>
          </w:tcPr>
          <w:p w14:paraId="1CFD637E" w14:textId="03918893" w:rsidR="009B7A78" w:rsidRPr="00461ECB" w:rsidRDefault="009B7A78" w:rsidP="009B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5" w:type="pct"/>
            <w:vAlign w:val="bottom"/>
          </w:tcPr>
          <w:p w14:paraId="3FDE9A56" w14:textId="44AB2516" w:rsidR="009B7A78" w:rsidRPr="00461ECB" w:rsidRDefault="003273DB" w:rsidP="00F9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35405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F450A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1" w:type="pct"/>
          </w:tcPr>
          <w:p w14:paraId="59D3AC9B" w14:textId="77777777" w:rsidR="009B7A78" w:rsidRPr="00461ECB" w:rsidRDefault="009B7A78" w:rsidP="009B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2891AE92" w14:textId="78B14311" w:rsidR="009B7A78" w:rsidRPr="00461ECB" w:rsidRDefault="003273DB" w:rsidP="00F9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9B7A78" w:rsidRPr="00461ECB" w14:paraId="491C0AF2" w14:textId="77777777" w:rsidTr="002B3A10">
        <w:tc>
          <w:tcPr>
            <w:tcW w:w="3192" w:type="pct"/>
          </w:tcPr>
          <w:p w14:paraId="5590B851" w14:textId="089434B4" w:rsidR="009B7A78" w:rsidRPr="00461ECB" w:rsidRDefault="009B7A78" w:rsidP="009B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อัตราการเติบโต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5" w:type="pct"/>
            <w:vAlign w:val="bottom"/>
          </w:tcPr>
          <w:p w14:paraId="2BFBEEBE" w14:textId="22508C22" w:rsidR="009B7A78" w:rsidRPr="00461ECB" w:rsidRDefault="003273DB" w:rsidP="00F9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450A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435405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450A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47864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F450A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1" w:type="pct"/>
          </w:tcPr>
          <w:p w14:paraId="7B02B767" w14:textId="77777777" w:rsidR="009B7A78" w:rsidRPr="00461ECB" w:rsidRDefault="009B7A78" w:rsidP="009B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3242D617" w14:textId="56566265" w:rsidR="009B7A78" w:rsidRPr="00461ECB" w:rsidRDefault="003273DB" w:rsidP="00F9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4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9B7A78" w:rsidRPr="00461ECB" w14:paraId="17C8BA5C" w14:textId="77777777" w:rsidTr="002B3A10">
        <w:tc>
          <w:tcPr>
            <w:tcW w:w="3192" w:type="pct"/>
          </w:tcPr>
          <w:p w14:paraId="53DCB08B" w14:textId="5F29B14B" w:rsidR="009B7A78" w:rsidRPr="00461ECB" w:rsidRDefault="009B7A78" w:rsidP="009B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อัตราค่าใช้สิทธิ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5" w:type="pct"/>
            <w:vAlign w:val="bottom"/>
          </w:tcPr>
          <w:p w14:paraId="546D9B0A" w14:textId="012F8C28" w:rsidR="009B7A78" w:rsidRPr="00461ECB" w:rsidRDefault="003273DB" w:rsidP="00F9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-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1" w:type="pct"/>
          </w:tcPr>
          <w:p w14:paraId="0BE1A09C" w14:textId="77777777" w:rsidR="009B7A78" w:rsidRPr="00461ECB" w:rsidRDefault="009B7A78" w:rsidP="009B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69DB2935" w14:textId="21F5FA4E" w:rsidR="009B7A78" w:rsidRPr="00461ECB" w:rsidRDefault="003273DB" w:rsidP="00F9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-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B7A78" w:rsidRPr="00461EC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4B8DA9CD" w14:textId="77777777" w:rsidR="008F49F9" w:rsidRPr="00461ECB" w:rsidRDefault="008F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8"/>
          <w:szCs w:val="28"/>
          <w:cs/>
        </w:rPr>
      </w:pPr>
      <w:r w:rsidRPr="00461ECB">
        <w:rPr>
          <w:rFonts w:asciiTheme="majorBidi" w:hAnsiTheme="majorBidi" w:cstheme="majorBidi"/>
          <w:bCs/>
          <w:sz w:val="28"/>
          <w:szCs w:val="28"/>
          <w:cs/>
        </w:rPr>
        <w:br w:type="page"/>
      </w:r>
    </w:p>
    <w:p w14:paraId="44AEB10F" w14:textId="04946259" w:rsidR="00362EAD" w:rsidRPr="00461ECB" w:rsidRDefault="001E6F8C" w:rsidP="001E6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right"/>
        <w:rPr>
          <w:rFonts w:asciiTheme="majorBidi" w:hAnsiTheme="majorBidi" w:cstheme="majorBidi"/>
          <w:bCs/>
          <w:sz w:val="28"/>
          <w:szCs w:val="28"/>
        </w:rPr>
      </w:pPr>
      <w:r w:rsidRPr="00461ECB">
        <w:rPr>
          <w:rFonts w:asciiTheme="majorBidi" w:hAnsiTheme="majorBidi" w:cstheme="majorBidi"/>
          <w:bCs/>
          <w:sz w:val="28"/>
          <w:szCs w:val="28"/>
          <w:cs/>
        </w:rPr>
        <w:lastRenderedPageBreak/>
        <w:t xml:space="preserve">หน่วย </w:t>
      </w:r>
      <w:r w:rsidRPr="00461ECB"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Pr="00461ECB">
        <w:rPr>
          <w:rFonts w:asciiTheme="majorBidi" w:hAnsiTheme="majorBidi" w:cstheme="majorBidi"/>
          <w:bCs/>
          <w:sz w:val="28"/>
          <w:szCs w:val="28"/>
          <w:cs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26"/>
        <w:gridCol w:w="1093"/>
        <w:gridCol w:w="131"/>
        <w:gridCol w:w="1093"/>
        <w:gridCol w:w="140"/>
        <w:gridCol w:w="1197"/>
      </w:tblGrid>
      <w:tr w:rsidR="00BB6B3A" w:rsidRPr="00461ECB" w14:paraId="13D9193E" w14:textId="77777777" w:rsidTr="00A008A7">
        <w:trPr>
          <w:trHeight w:val="20"/>
          <w:tblHeader/>
        </w:trPr>
        <w:tc>
          <w:tcPr>
            <w:tcW w:w="3780" w:type="dxa"/>
          </w:tcPr>
          <w:p w14:paraId="01BDDECC" w14:textId="2EFBCCBA" w:rsidR="00BB6B3A" w:rsidRPr="00461ECB" w:rsidRDefault="00BB6B3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6C18F0C1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6B3A" w:rsidRPr="00461ECB" w14:paraId="48E60456" w14:textId="77777777" w:rsidTr="00A008A7">
        <w:trPr>
          <w:trHeight w:val="20"/>
          <w:tblHeader/>
        </w:trPr>
        <w:tc>
          <w:tcPr>
            <w:tcW w:w="3780" w:type="dxa"/>
          </w:tcPr>
          <w:p w14:paraId="0AAA188C" w14:textId="74AD8D1E" w:rsidR="00BB6B3A" w:rsidRPr="00461ECB" w:rsidRDefault="00BB6B3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A7C6F1A" w14:textId="7E5D428F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  <w:tc>
          <w:tcPr>
            <w:tcW w:w="126" w:type="dxa"/>
          </w:tcPr>
          <w:p w14:paraId="52BF13C8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766C99C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" w:type="dxa"/>
          </w:tcPr>
          <w:p w14:paraId="0D511302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A52E314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0" w:type="dxa"/>
          </w:tcPr>
          <w:p w14:paraId="58DE6EAD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848B8CA" w14:textId="5ACF671A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</w:tr>
      <w:tr w:rsidR="00BB6B3A" w:rsidRPr="00461ECB" w14:paraId="0FA5AAB5" w14:textId="77777777" w:rsidTr="00A008A7">
        <w:trPr>
          <w:trHeight w:val="20"/>
          <w:tblHeader/>
        </w:trPr>
        <w:tc>
          <w:tcPr>
            <w:tcW w:w="3780" w:type="dxa"/>
          </w:tcPr>
          <w:p w14:paraId="3B4120BF" w14:textId="77777777" w:rsidR="00BB6B3A" w:rsidRPr="00461ECB" w:rsidRDefault="00BB6B3A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92207E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6" w:type="dxa"/>
          </w:tcPr>
          <w:p w14:paraId="1CF56B33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E1E4CD0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</w:tcPr>
          <w:p w14:paraId="3B756D67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2F2D7D8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594F41A0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0956DE4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B6B3A" w:rsidRPr="00461ECB" w14:paraId="2097D3F8" w14:textId="77777777" w:rsidTr="00A008A7">
        <w:trPr>
          <w:trHeight w:val="20"/>
          <w:tblHeader/>
        </w:trPr>
        <w:tc>
          <w:tcPr>
            <w:tcW w:w="3780" w:type="dxa"/>
          </w:tcPr>
          <w:p w14:paraId="6192A44A" w14:textId="77777777" w:rsidR="00BB6B3A" w:rsidRPr="00461ECB" w:rsidRDefault="00BB6B3A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B5901C" w14:textId="21813B80" w:rsidR="00BB6B3A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B6B3A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B6B3A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26" w:type="dxa"/>
          </w:tcPr>
          <w:p w14:paraId="3D666B39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D2C3683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</w:tcPr>
          <w:p w14:paraId="4433FA09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90BF8D3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7B556A0D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6D265CB" w14:textId="68F9CE9C" w:rsidR="00BB6B3A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BB6B3A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B6B3A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BB6B3A" w:rsidRPr="00461ECB" w14:paraId="688FADE7" w14:textId="77777777" w:rsidTr="00A008A7">
        <w:trPr>
          <w:trHeight w:val="20"/>
          <w:tblHeader/>
        </w:trPr>
        <w:tc>
          <w:tcPr>
            <w:tcW w:w="3780" w:type="dxa"/>
          </w:tcPr>
          <w:p w14:paraId="7BABA5E9" w14:textId="77777777" w:rsidR="00BB6B3A" w:rsidRPr="00461ECB" w:rsidRDefault="00BB6B3A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08CD2A" w14:textId="783E1F3A" w:rsidR="00BB6B3A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" w:type="dxa"/>
          </w:tcPr>
          <w:p w14:paraId="03B37EEE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8192C8F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</w:tcPr>
          <w:p w14:paraId="18CF27FC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E3DA20F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7D7F01C9" w14:textId="77777777" w:rsidR="00BB6B3A" w:rsidRPr="00461ECB" w:rsidRDefault="00BB6B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C746692" w14:textId="0DF9B502" w:rsidR="00BB6B3A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BB6B3A" w:rsidRPr="00461ECB" w14:paraId="5E477F97" w14:textId="77777777" w:rsidTr="00A008A7">
        <w:trPr>
          <w:trHeight w:val="20"/>
        </w:trPr>
        <w:tc>
          <w:tcPr>
            <w:tcW w:w="3780" w:type="dxa"/>
          </w:tcPr>
          <w:p w14:paraId="02BCC4D6" w14:textId="77777777" w:rsidR="00BB6B3A" w:rsidRPr="00461ECB" w:rsidRDefault="00BB6B3A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 xml:space="preserve">ราคาทุน </w:t>
            </w:r>
          </w:p>
        </w:tc>
        <w:tc>
          <w:tcPr>
            <w:tcW w:w="1170" w:type="dxa"/>
          </w:tcPr>
          <w:p w14:paraId="1ED80A74" w14:textId="77777777" w:rsidR="00BB6B3A" w:rsidRPr="00461ECB" w:rsidRDefault="00BB6B3A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6115CD45" w14:textId="77777777" w:rsidR="00BB6B3A" w:rsidRPr="00461ECB" w:rsidRDefault="00BB6B3A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C70CBB3" w14:textId="77777777" w:rsidR="00BB6B3A" w:rsidRPr="00461ECB" w:rsidRDefault="00BB6B3A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</w:tcPr>
          <w:p w14:paraId="2E4360A1" w14:textId="77777777" w:rsidR="00BB6B3A" w:rsidRPr="00461ECB" w:rsidRDefault="00BB6B3A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9DEC8B8" w14:textId="77777777" w:rsidR="00BB6B3A" w:rsidRPr="00461ECB" w:rsidRDefault="00BB6B3A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2C71895" w14:textId="77777777" w:rsidR="00BB6B3A" w:rsidRPr="00461ECB" w:rsidRDefault="00BB6B3A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B06C885" w14:textId="77777777" w:rsidR="00BB6B3A" w:rsidRPr="00461ECB" w:rsidRDefault="00BB6B3A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B6B3A" w:rsidRPr="00461ECB" w14:paraId="5C84D108" w14:textId="77777777" w:rsidTr="00A008A7">
        <w:trPr>
          <w:trHeight w:val="20"/>
        </w:trPr>
        <w:tc>
          <w:tcPr>
            <w:tcW w:w="3780" w:type="dxa"/>
          </w:tcPr>
          <w:p w14:paraId="77F6A58F" w14:textId="71121915" w:rsidR="00BD6874" w:rsidRPr="00461ECB" w:rsidRDefault="00BB6B3A" w:rsidP="00502B46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</w:tcPr>
          <w:p w14:paraId="4C3A59C2" w14:textId="5AC6ADA9" w:rsidR="00BB6B3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BB6B3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654</w:t>
            </w:r>
          </w:p>
        </w:tc>
        <w:tc>
          <w:tcPr>
            <w:tcW w:w="126" w:type="dxa"/>
          </w:tcPr>
          <w:p w14:paraId="75923639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537253E" w14:textId="1EFF75FF" w:rsidR="00BB6B3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131" w:type="dxa"/>
          </w:tcPr>
          <w:p w14:paraId="2F9C6ACE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center"/>
          </w:tcPr>
          <w:p w14:paraId="1EBA2BEB" w14:textId="251C50DE" w:rsidR="00BB6B3A" w:rsidRPr="00461ECB" w:rsidRDefault="000C54DC" w:rsidP="00E021C7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73389FF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F41DB3F" w14:textId="2A41D2FF" w:rsidR="00BB6B3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BD687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</w:p>
        </w:tc>
      </w:tr>
      <w:tr w:rsidR="00340ECA" w:rsidRPr="00461ECB" w14:paraId="722E2865" w14:textId="77777777" w:rsidTr="00A008A7">
        <w:trPr>
          <w:trHeight w:val="20"/>
        </w:trPr>
        <w:tc>
          <w:tcPr>
            <w:tcW w:w="3780" w:type="dxa"/>
          </w:tcPr>
          <w:p w14:paraId="3FB8AB48" w14:textId="774C7B92" w:rsidR="00340ECA" w:rsidRPr="00461ECB" w:rsidRDefault="00340ECA" w:rsidP="00BB6B3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ซอฟต์แวร์ระหว่างติดตั้ง</w:t>
            </w:r>
          </w:p>
        </w:tc>
        <w:tc>
          <w:tcPr>
            <w:tcW w:w="1170" w:type="dxa"/>
            <w:vAlign w:val="center"/>
          </w:tcPr>
          <w:p w14:paraId="2A8FBA28" w14:textId="6EDA125F" w:rsidR="00340ECA" w:rsidRPr="00461ECB" w:rsidRDefault="00340ECA" w:rsidP="00C23829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126" w:type="dxa"/>
          </w:tcPr>
          <w:p w14:paraId="66E55191" w14:textId="77777777" w:rsidR="00340ECA" w:rsidRPr="00461ECB" w:rsidRDefault="00340EC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6771AFF" w14:textId="78CDB0F0" w:rsidR="00340EC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131" w:type="dxa"/>
          </w:tcPr>
          <w:p w14:paraId="22534AA8" w14:textId="77777777" w:rsidR="00340ECA" w:rsidRPr="00461ECB" w:rsidRDefault="00340EC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063D456" w14:textId="2CFC6B75" w:rsidR="00340ECA" w:rsidRPr="00461ECB" w:rsidRDefault="00340ECA" w:rsidP="00E021C7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140" w:type="dxa"/>
          </w:tcPr>
          <w:p w14:paraId="40D5E81E" w14:textId="77777777" w:rsidR="00340ECA" w:rsidRPr="00461ECB" w:rsidRDefault="00340EC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936B0EB" w14:textId="445DC051" w:rsidR="00340EC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</w:tr>
      <w:tr w:rsidR="00BB6B3A" w:rsidRPr="00461ECB" w14:paraId="083D2D82" w14:textId="77777777" w:rsidTr="00A008A7">
        <w:trPr>
          <w:trHeight w:val="20"/>
        </w:trPr>
        <w:tc>
          <w:tcPr>
            <w:tcW w:w="3780" w:type="dxa"/>
          </w:tcPr>
          <w:p w14:paraId="6E54153E" w14:textId="77777777" w:rsidR="00BB6B3A" w:rsidRPr="00461ECB" w:rsidRDefault="00BB6B3A" w:rsidP="00BB6B3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เครื่องหมายการค้าและค่าสิทธิบัตร</w:t>
            </w:r>
          </w:p>
        </w:tc>
        <w:tc>
          <w:tcPr>
            <w:tcW w:w="1170" w:type="dxa"/>
          </w:tcPr>
          <w:p w14:paraId="2ABFD699" w14:textId="6FE5F666" w:rsidR="00BB6B3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BB6B3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26" w:type="dxa"/>
          </w:tcPr>
          <w:p w14:paraId="1C9874CA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FC52E9E" w14:textId="4717F1F3" w:rsidR="00BB6B3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31" w:type="dxa"/>
          </w:tcPr>
          <w:p w14:paraId="6A9A36F1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93AA9B2" w14:textId="7B43D47E" w:rsidR="00BB6B3A" w:rsidRPr="00461ECB" w:rsidRDefault="00E31DF6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1A8CEBF5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B44C4C3" w14:textId="4FB64AE2" w:rsidR="00BB6B3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0C54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854</w:t>
            </w:r>
          </w:p>
        </w:tc>
      </w:tr>
      <w:tr w:rsidR="00BB6B3A" w:rsidRPr="00461ECB" w14:paraId="561F9F44" w14:textId="77777777" w:rsidTr="00A008A7">
        <w:trPr>
          <w:trHeight w:val="20"/>
        </w:trPr>
        <w:tc>
          <w:tcPr>
            <w:tcW w:w="3780" w:type="dxa"/>
          </w:tcPr>
          <w:p w14:paraId="2E077E56" w14:textId="77777777" w:rsidR="00BB6B3A" w:rsidRPr="00461ECB" w:rsidRDefault="00BB6B3A" w:rsidP="00BB6B3A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86863A" w14:textId="4C2C57AD" w:rsidR="00BB6B3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="00BB6B3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</w:p>
        </w:tc>
        <w:tc>
          <w:tcPr>
            <w:tcW w:w="126" w:type="dxa"/>
          </w:tcPr>
          <w:p w14:paraId="73D848DE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B7058C5" w14:textId="3769ED2A" w:rsidR="00BB6B3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547</w:t>
            </w:r>
          </w:p>
        </w:tc>
        <w:tc>
          <w:tcPr>
            <w:tcW w:w="131" w:type="dxa"/>
          </w:tcPr>
          <w:p w14:paraId="300A5B9A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868FB37" w14:textId="4D90C5D4" w:rsidR="00BB6B3A" w:rsidRPr="00461ECB" w:rsidRDefault="00E31DF6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0E7A1F69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E13BBFC" w14:textId="00AA9B33" w:rsidR="00BB6B3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0C54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904</w:t>
            </w:r>
          </w:p>
        </w:tc>
      </w:tr>
      <w:tr w:rsidR="00BB6B3A" w:rsidRPr="00D52353" w14:paraId="01821987" w14:textId="77777777" w:rsidTr="00A008A7">
        <w:trPr>
          <w:trHeight w:val="20"/>
        </w:trPr>
        <w:tc>
          <w:tcPr>
            <w:tcW w:w="3780" w:type="dxa"/>
          </w:tcPr>
          <w:p w14:paraId="162DE320" w14:textId="77777777" w:rsidR="00BB6B3A" w:rsidRPr="00D52353" w:rsidRDefault="00BB6B3A" w:rsidP="00BB6B3A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6EF9EB" w14:textId="77777777" w:rsidR="00BB6B3A" w:rsidRPr="00D52353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</w:tcPr>
          <w:p w14:paraId="3176AE86" w14:textId="77777777" w:rsidR="00BB6B3A" w:rsidRPr="00D52353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311211CA" w14:textId="77777777" w:rsidR="00BB6B3A" w:rsidRPr="00D52353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1" w:type="dxa"/>
          </w:tcPr>
          <w:p w14:paraId="1D413452" w14:textId="77777777" w:rsidR="00BB6B3A" w:rsidRPr="00D52353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98101A2" w14:textId="77777777" w:rsidR="00BB6B3A" w:rsidRPr="00D52353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0" w:type="dxa"/>
          </w:tcPr>
          <w:p w14:paraId="15288782" w14:textId="77777777" w:rsidR="00BB6B3A" w:rsidRPr="00D52353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EE35008" w14:textId="77777777" w:rsidR="00BB6B3A" w:rsidRPr="00D52353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B6B3A" w:rsidRPr="00461ECB" w14:paraId="06095590" w14:textId="77777777" w:rsidTr="00A008A7">
        <w:trPr>
          <w:trHeight w:val="20"/>
        </w:trPr>
        <w:tc>
          <w:tcPr>
            <w:tcW w:w="3780" w:type="dxa"/>
          </w:tcPr>
          <w:p w14:paraId="771A029E" w14:textId="77777777" w:rsidR="00BB6B3A" w:rsidRPr="00461ECB" w:rsidRDefault="00BB6B3A" w:rsidP="00BB6B3A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ค่าตัดจำหน่ายสะสม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170" w:type="dxa"/>
          </w:tcPr>
          <w:p w14:paraId="3BE3588B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1BC89627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9351ED8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dxa"/>
          </w:tcPr>
          <w:p w14:paraId="05ED4C05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B89FF8E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781DDD13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CB710B9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B3A" w:rsidRPr="00461ECB" w14:paraId="337B0BF6" w14:textId="77777777" w:rsidTr="00A008A7">
        <w:trPr>
          <w:trHeight w:val="20"/>
        </w:trPr>
        <w:tc>
          <w:tcPr>
            <w:tcW w:w="3780" w:type="dxa"/>
          </w:tcPr>
          <w:p w14:paraId="2F242C50" w14:textId="77777777" w:rsidR="00BB6B3A" w:rsidRPr="00461ECB" w:rsidRDefault="00BB6B3A" w:rsidP="00BB6B3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</w:tcPr>
          <w:p w14:paraId="19C4B8FB" w14:textId="30F0E8FA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2AF92657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3409114" w14:textId="532BCF0B" w:rsidR="00BB6B3A" w:rsidRPr="00461ECB" w:rsidRDefault="000C54DC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1" w:type="dxa"/>
          </w:tcPr>
          <w:p w14:paraId="4F0A6BF4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DDC589D" w14:textId="193BBACE" w:rsidR="00BB6B3A" w:rsidRPr="00461ECB" w:rsidRDefault="000C54DC" w:rsidP="00E021C7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9406B3B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75E9B5C" w14:textId="1705F5FA" w:rsidR="00BB6B3A" w:rsidRPr="00461ECB" w:rsidRDefault="000C54DC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B6B3A" w:rsidRPr="00461ECB" w14:paraId="629E5E9B" w14:textId="77777777" w:rsidTr="00A008A7">
        <w:trPr>
          <w:trHeight w:val="20"/>
        </w:trPr>
        <w:tc>
          <w:tcPr>
            <w:tcW w:w="3780" w:type="dxa"/>
          </w:tcPr>
          <w:p w14:paraId="1286B9A8" w14:textId="77777777" w:rsidR="00BB6B3A" w:rsidRPr="00461ECB" w:rsidRDefault="00BB6B3A" w:rsidP="00BB6B3A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เครื่องหมายการค้าและค่าสิทธิบัตร</w:t>
            </w:r>
          </w:p>
        </w:tc>
        <w:tc>
          <w:tcPr>
            <w:tcW w:w="1170" w:type="dxa"/>
          </w:tcPr>
          <w:p w14:paraId="558D1AFA" w14:textId="2C0DB2B8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2150C476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28D9BF7" w14:textId="6C420F7C" w:rsidR="00BB6B3A" w:rsidRPr="00461ECB" w:rsidRDefault="000C54DC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1" w:type="dxa"/>
          </w:tcPr>
          <w:p w14:paraId="7DA515F0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14795C4" w14:textId="237A2596" w:rsidR="00BB6B3A" w:rsidRPr="00461ECB" w:rsidRDefault="000C54DC" w:rsidP="00E021C7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72496A86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5888D38" w14:textId="051EDE22" w:rsidR="00BB6B3A" w:rsidRPr="00461ECB" w:rsidRDefault="000C54DC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B6B3A" w:rsidRPr="00461ECB" w14:paraId="6EFE32D8" w14:textId="77777777" w:rsidTr="00A008A7">
        <w:trPr>
          <w:trHeight w:val="20"/>
        </w:trPr>
        <w:tc>
          <w:tcPr>
            <w:tcW w:w="3780" w:type="dxa"/>
          </w:tcPr>
          <w:p w14:paraId="70A0422A" w14:textId="77777777" w:rsidR="00BB6B3A" w:rsidRPr="00461ECB" w:rsidRDefault="00BB6B3A" w:rsidP="00BB6B3A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1727A3" w14:textId="58531BC1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46588516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CF673E9" w14:textId="1CCD659A" w:rsidR="00BB6B3A" w:rsidRPr="00461ECB" w:rsidRDefault="00F65018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C54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</w:tcPr>
          <w:p w14:paraId="25C98019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E43F960" w14:textId="2C1318C7" w:rsidR="00BB6B3A" w:rsidRPr="00461ECB" w:rsidRDefault="000C54DC" w:rsidP="00E021C7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0C2BDDA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9FA3633" w14:textId="1D2BDEBC" w:rsidR="00BB6B3A" w:rsidRPr="00461ECB" w:rsidRDefault="000C54DC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650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B6B3A" w:rsidRPr="00461ECB" w14:paraId="4946F70B" w14:textId="77777777" w:rsidTr="00A008A7">
        <w:trPr>
          <w:trHeight w:val="20"/>
        </w:trPr>
        <w:tc>
          <w:tcPr>
            <w:tcW w:w="3780" w:type="dxa"/>
          </w:tcPr>
          <w:p w14:paraId="28F16D06" w14:textId="77777777" w:rsidR="00BB6B3A" w:rsidRPr="00461ECB" w:rsidRDefault="00BB6B3A" w:rsidP="00BB6B3A">
            <w:pPr>
              <w:spacing w:line="240" w:lineRule="auto"/>
              <w:ind w:left="169" w:right="1" w:hanging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F05007" w14:textId="674421D0" w:rsidR="00BB6B3A" w:rsidRPr="00461ECB" w:rsidRDefault="003273DB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  <w:r w:rsidR="00BB6B3A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641</w:t>
            </w:r>
          </w:p>
        </w:tc>
        <w:tc>
          <w:tcPr>
            <w:tcW w:w="126" w:type="dxa"/>
          </w:tcPr>
          <w:p w14:paraId="2E3AF602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6FC7FEC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dxa"/>
          </w:tcPr>
          <w:p w14:paraId="3FC4485E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68190A80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</w:tcPr>
          <w:p w14:paraId="23B4ADDD" w14:textId="77777777" w:rsidR="00BB6B3A" w:rsidRPr="00461ECB" w:rsidRDefault="00BB6B3A" w:rsidP="00BB6B3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57EB732" w14:textId="400D10A7" w:rsidR="00BB6B3A" w:rsidRPr="00461ECB" w:rsidRDefault="003273DB" w:rsidP="000C54D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  <w:r w:rsidR="000C54D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</w:t>
            </w:r>
          </w:p>
        </w:tc>
      </w:tr>
    </w:tbl>
    <w:p w14:paraId="3F1311B1" w14:textId="71D6DC35" w:rsidR="001E6F8C" w:rsidRPr="00461ECB" w:rsidRDefault="001E6F8C" w:rsidP="008F4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7"/>
        <w:jc w:val="right"/>
        <w:rPr>
          <w:rFonts w:asciiTheme="majorBidi" w:hAnsiTheme="majorBidi" w:cstheme="majorBidi"/>
          <w:bCs/>
          <w:sz w:val="28"/>
          <w:szCs w:val="28"/>
        </w:rPr>
      </w:pPr>
      <w:r w:rsidRPr="00461ECB">
        <w:rPr>
          <w:rFonts w:asciiTheme="majorBidi" w:hAnsiTheme="majorBidi" w:cstheme="majorBidi"/>
          <w:bCs/>
          <w:sz w:val="28"/>
          <w:szCs w:val="28"/>
          <w:cs/>
        </w:rPr>
        <w:t xml:space="preserve">หน่วย </w:t>
      </w:r>
      <w:r w:rsidRPr="00461ECB">
        <w:rPr>
          <w:rFonts w:asciiTheme="majorBidi" w:hAnsiTheme="majorBidi" w:cstheme="majorBidi"/>
          <w:bCs/>
          <w:sz w:val="28"/>
          <w:szCs w:val="28"/>
        </w:rPr>
        <w:t xml:space="preserve">: </w:t>
      </w:r>
      <w:r w:rsidRPr="00461ECB">
        <w:rPr>
          <w:rFonts w:asciiTheme="majorBidi" w:hAnsiTheme="majorBidi" w:cstheme="majorBidi"/>
          <w:bCs/>
          <w:sz w:val="28"/>
          <w:szCs w:val="28"/>
          <w:cs/>
        </w:rPr>
        <w:t>พันบาท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26"/>
        <w:gridCol w:w="954"/>
        <w:gridCol w:w="131"/>
        <w:gridCol w:w="8"/>
        <w:gridCol w:w="131"/>
        <w:gridCol w:w="1080"/>
        <w:gridCol w:w="13"/>
        <w:gridCol w:w="127"/>
        <w:gridCol w:w="13"/>
        <w:gridCol w:w="1202"/>
      </w:tblGrid>
      <w:tr w:rsidR="006521BF" w:rsidRPr="00461ECB" w14:paraId="5E301322" w14:textId="77777777" w:rsidTr="00D52353">
        <w:trPr>
          <w:trHeight w:val="20"/>
          <w:tblHeader/>
        </w:trPr>
        <w:tc>
          <w:tcPr>
            <w:tcW w:w="3780" w:type="dxa"/>
            <w:vAlign w:val="center"/>
          </w:tcPr>
          <w:p w14:paraId="598F4EA5" w14:textId="49679680" w:rsidR="006521BF" w:rsidRPr="00461ECB" w:rsidRDefault="006521B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11"/>
            <w:vAlign w:val="center"/>
          </w:tcPr>
          <w:p w14:paraId="69C8FA1D" w14:textId="40CD95D5" w:rsidR="006521BF" w:rsidRPr="00461ECB" w:rsidRDefault="006521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47D" w:rsidRPr="00461ECB" w14:paraId="1E733453" w14:textId="77777777" w:rsidTr="00D52353">
        <w:trPr>
          <w:trHeight w:val="20"/>
          <w:tblHeader/>
        </w:trPr>
        <w:tc>
          <w:tcPr>
            <w:tcW w:w="3780" w:type="dxa"/>
            <w:vAlign w:val="center"/>
          </w:tcPr>
          <w:p w14:paraId="755AEF11" w14:textId="04006C18" w:rsidR="00F3047D" w:rsidRPr="00461ECB" w:rsidRDefault="00F3047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3C9258B6" w14:textId="61B333B9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  <w:tc>
          <w:tcPr>
            <w:tcW w:w="126" w:type="dxa"/>
            <w:vAlign w:val="center"/>
          </w:tcPr>
          <w:p w14:paraId="55620992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vAlign w:val="center"/>
          </w:tcPr>
          <w:p w14:paraId="2D15FC82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" w:type="dxa"/>
            <w:vAlign w:val="center"/>
          </w:tcPr>
          <w:p w14:paraId="3F84D23B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6581F474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0" w:type="dxa"/>
            <w:gridSpan w:val="2"/>
            <w:vAlign w:val="center"/>
          </w:tcPr>
          <w:p w14:paraId="458BE9DF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0C1F0E45" w14:textId="11D7C36B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ยอด</w:t>
            </w:r>
          </w:p>
        </w:tc>
      </w:tr>
      <w:tr w:rsidR="00F3047D" w:rsidRPr="00461ECB" w14:paraId="798655F1" w14:textId="77777777" w:rsidTr="00D52353">
        <w:trPr>
          <w:trHeight w:val="20"/>
          <w:tblHeader/>
        </w:trPr>
        <w:tc>
          <w:tcPr>
            <w:tcW w:w="3780" w:type="dxa"/>
            <w:vAlign w:val="center"/>
          </w:tcPr>
          <w:p w14:paraId="44AB2407" w14:textId="77777777" w:rsidR="00F3047D" w:rsidRPr="00461ECB" w:rsidRDefault="00F3047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91EC25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6" w:type="dxa"/>
            <w:vAlign w:val="center"/>
          </w:tcPr>
          <w:p w14:paraId="1D1D2BD9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vAlign w:val="center"/>
          </w:tcPr>
          <w:p w14:paraId="0327E699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2CC628FD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491F4E99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51172882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2BF8CB9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3047D" w:rsidRPr="00461ECB" w14:paraId="156733C2" w14:textId="77777777" w:rsidTr="00D52353">
        <w:trPr>
          <w:trHeight w:val="20"/>
          <w:tblHeader/>
        </w:trPr>
        <w:tc>
          <w:tcPr>
            <w:tcW w:w="3780" w:type="dxa"/>
            <w:vAlign w:val="center"/>
          </w:tcPr>
          <w:p w14:paraId="319BFC5B" w14:textId="77777777" w:rsidR="00F3047D" w:rsidRPr="00461ECB" w:rsidRDefault="00F3047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82D0800" w14:textId="5DAF0539" w:rsidR="00F3047D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F3047D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3047D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26" w:type="dxa"/>
            <w:vAlign w:val="center"/>
          </w:tcPr>
          <w:p w14:paraId="0298B2C8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vAlign w:val="center"/>
          </w:tcPr>
          <w:p w14:paraId="370F60C6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640055A9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7BE31B0B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52916F5A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00A357AD" w14:textId="6D73AA41" w:rsidR="00F3047D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="00F3047D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3047D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3047D" w:rsidRPr="00461ECB" w14:paraId="47C7C997" w14:textId="77777777" w:rsidTr="00D52353">
        <w:trPr>
          <w:trHeight w:val="20"/>
          <w:tblHeader/>
        </w:trPr>
        <w:tc>
          <w:tcPr>
            <w:tcW w:w="3780" w:type="dxa"/>
            <w:vAlign w:val="center"/>
          </w:tcPr>
          <w:p w14:paraId="33395DE3" w14:textId="77777777" w:rsidR="00F3047D" w:rsidRPr="00461ECB" w:rsidRDefault="00F3047D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AD3AC96" w14:textId="60A11722" w:rsidR="00F3047D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" w:type="dxa"/>
            <w:vAlign w:val="center"/>
          </w:tcPr>
          <w:p w14:paraId="6590D3E3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vAlign w:val="center"/>
          </w:tcPr>
          <w:p w14:paraId="001DA873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0CD3F65B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3A9ECBD7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78FEC398" w14:textId="77777777" w:rsidR="00F3047D" w:rsidRPr="00461ECB" w:rsidRDefault="00F30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1106AA81" w14:textId="0FE42383" w:rsidR="00F3047D" w:rsidRPr="00461ECB" w:rsidRDefault="003273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F3047D" w:rsidRPr="00461ECB" w14:paraId="4456A466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6F35DA51" w14:textId="77777777" w:rsidR="00F3047D" w:rsidRPr="00461ECB" w:rsidRDefault="00F3047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 xml:space="preserve">ราคาทุน </w:t>
            </w:r>
          </w:p>
        </w:tc>
        <w:tc>
          <w:tcPr>
            <w:tcW w:w="1170" w:type="dxa"/>
            <w:vAlign w:val="center"/>
          </w:tcPr>
          <w:p w14:paraId="0005411A" w14:textId="77777777" w:rsidR="00F3047D" w:rsidRPr="00461ECB" w:rsidRDefault="00F3047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649F36AB" w14:textId="77777777" w:rsidR="00F3047D" w:rsidRPr="00461ECB" w:rsidRDefault="00F3047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vAlign w:val="center"/>
          </w:tcPr>
          <w:p w14:paraId="4B012F1D" w14:textId="77777777" w:rsidR="00F3047D" w:rsidRPr="00461ECB" w:rsidRDefault="00F3047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07794FF1" w14:textId="77777777" w:rsidR="00F3047D" w:rsidRPr="00461ECB" w:rsidRDefault="00F3047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53FC9350" w14:textId="77777777" w:rsidR="00F3047D" w:rsidRPr="00461ECB" w:rsidRDefault="00F3047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1BAC37D6" w14:textId="77777777" w:rsidR="00F3047D" w:rsidRPr="00461ECB" w:rsidRDefault="00F3047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3F2688B0" w14:textId="77777777" w:rsidR="00F3047D" w:rsidRPr="00461ECB" w:rsidRDefault="00F3047D">
            <w:pPr>
              <w:pStyle w:val="Heading6"/>
              <w:spacing w:line="240" w:lineRule="auto"/>
              <w:ind w:left="728" w:right="1" w:hanging="4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3047D" w:rsidRPr="00461ECB" w14:paraId="1B1E2B6F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4AEDBC70" w14:textId="77777777" w:rsidR="00F3047D" w:rsidRPr="00461ECB" w:rsidRDefault="00F3047D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vAlign w:val="center"/>
          </w:tcPr>
          <w:p w14:paraId="1D62F74C" w14:textId="35A12740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F3047D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26" w:type="dxa"/>
            <w:vAlign w:val="center"/>
          </w:tcPr>
          <w:p w14:paraId="78B5D395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vAlign w:val="center"/>
          </w:tcPr>
          <w:p w14:paraId="7282E513" w14:textId="2CA2FC27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31" w:type="dxa"/>
            <w:vAlign w:val="center"/>
          </w:tcPr>
          <w:p w14:paraId="229B041D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2FF989E7" w14:textId="2B5C501E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  <w:gridSpan w:val="2"/>
            <w:vAlign w:val="center"/>
          </w:tcPr>
          <w:p w14:paraId="132C33B2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25612DA" w14:textId="71B5398A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F3047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654</w:t>
            </w:r>
          </w:p>
        </w:tc>
      </w:tr>
      <w:tr w:rsidR="00F3047D" w:rsidRPr="00461ECB" w14:paraId="049E54B7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6F750CED" w14:textId="77777777" w:rsidR="00F3047D" w:rsidRPr="00461ECB" w:rsidRDefault="00F3047D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เครื่องหมายการค้าและค่าสิทธิบัตร</w:t>
            </w:r>
          </w:p>
        </w:tc>
        <w:tc>
          <w:tcPr>
            <w:tcW w:w="1170" w:type="dxa"/>
            <w:vAlign w:val="center"/>
          </w:tcPr>
          <w:p w14:paraId="787DC480" w14:textId="0C7DC60B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3047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126" w:type="dxa"/>
            <w:vAlign w:val="center"/>
          </w:tcPr>
          <w:p w14:paraId="0BE84BA1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vAlign w:val="center"/>
          </w:tcPr>
          <w:p w14:paraId="69AA0CF8" w14:textId="01ABDDC6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F3047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131" w:type="dxa"/>
            <w:vAlign w:val="center"/>
          </w:tcPr>
          <w:p w14:paraId="3BC069C0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5FA5B48E" w14:textId="58895165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  <w:gridSpan w:val="2"/>
            <w:vAlign w:val="center"/>
          </w:tcPr>
          <w:p w14:paraId="730C8233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4B165E1" w14:textId="7333F61B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F3047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</w:tr>
      <w:tr w:rsidR="00F3047D" w:rsidRPr="00461ECB" w14:paraId="34AB8B39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5899BF6B" w14:textId="77777777" w:rsidR="00F3047D" w:rsidRPr="00461ECB" w:rsidRDefault="00F3047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145CA" w14:textId="74BBDBA7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F3047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26" w:type="dxa"/>
            <w:vAlign w:val="center"/>
          </w:tcPr>
          <w:p w14:paraId="51EF08A9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C10A9" w14:textId="4FD3050B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F3047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834</w:t>
            </w:r>
          </w:p>
        </w:tc>
        <w:tc>
          <w:tcPr>
            <w:tcW w:w="131" w:type="dxa"/>
            <w:vAlign w:val="center"/>
          </w:tcPr>
          <w:p w14:paraId="6788185B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B49A7" w14:textId="574A5DA0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dxa"/>
            <w:gridSpan w:val="2"/>
            <w:vAlign w:val="center"/>
          </w:tcPr>
          <w:p w14:paraId="10E56968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7B93" w14:textId="4ADB7A32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="00F3047D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</w:p>
        </w:tc>
      </w:tr>
      <w:tr w:rsidR="00F3047D" w:rsidRPr="00D52353" w14:paraId="5D580CCB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3408D4DC" w14:textId="77777777" w:rsidR="00F3047D" w:rsidRPr="00D52353" w:rsidRDefault="00F3047D">
            <w:pPr>
              <w:spacing w:line="240" w:lineRule="auto"/>
              <w:ind w:left="728" w:right="1" w:hanging="80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1DADCE1" w14:textId="77777777" w:rsidR="00F3047D" w:rsidRPr="00D52353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  <w:vAlign w:val="center"/>
          </w:tcPr>
          <w:p w14:paraId="54587F3A" w14:textId="77777777" w:rsidR="00F3047D" w:rsidRPr="00D52353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3" w:type="dxa"/>
            <w:gridSpan w:val="3"/>
            <w:tcBorders>
              <w:top w:val="single" w:sz="4" w:space="0" w:color="auto"/>
            </w:tcBorders>
            <w:vAlign w:val="center"/>
          </w:tcPr>
          <w:p w14:paraId="6215A597" w14:textId="77777777" w:rsidR="00F3047D" w:rsidRPr="00D52353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1" w:type="dxa"/>
            <w:vAlign w:val="center"/>
          </w:tcPr>
          <w:p w14:paraId="737E83AB" w14:textId="77777777" w:rsidR="00F3047D" w:rsidRPr="00D52353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  <w:vAlign w:val="center"/>
          </w:tcPr>
          <w:p w14:paraId="578E33F3" w14:textId="77777777" w:rsidR="00F3047D" w:rsidRPr="00D52353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056BE2CC" w14:textId="77777777" w:rsidR="00F3047D" w:rsidRPr="00D52353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center"/>
          </w:tcPr>
          <w:p w14:paraId="0BE4A344" w14:textId="77777777" w:rsidR="00F3047D" w:rsidRPr="00D52353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047D" w:rsidRPr="00461ECB" w14:paraId="19574E29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15EF9E37" w14:textId="77777777" w:rsidR="00F3047D" w:rsidRPr="00461ECB" w:rsidRDefault="00F3047D">
            <w:pPr>
              <w:pStyle w:val="Heading6"/>
              <w:spacing w:line="240" w:lineRule="auto"/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ค่าตัดจำหน่ายสะสม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24956EFC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13CF8C92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vAlign w:val="center"/>
          </w:tcPr>
          <w:p w14:paraId="1C507A68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5674B88E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56D8F215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5BCBE8F1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66605986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47D" w:rsidRPr="00461ECB" w14:paraId="2242BFA1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455E44A0" w14:textId="77777777" w:rsidR="00F3047D" w:rsidRPr="00461ECB" w:rsidRDefault="00F3047D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vAlign w:val="center"/>
          </w:tcPr>
          <w:p w14:paraId="4C7B7DC6" w14:textId="70768AE2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center"/>
          </w:tcPr>
          <w:p w14:paraId="3894F1FE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vAlign w:val="center"/>
          </w:tcPr>
          <w:p w14:paraId="451467AD" w14:textId="25870A15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vAlign w:val="center"/>
          </w:tcPr>
          <w:p w14:paraId="3ADA3FD9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61D0462A" w14:textId="48C9789B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40" w:type="dxa"/>
            <w:gridSpan w:val="2"/>
            <w:vAlign w:val="center"/>
          </w:tcPr>
          <w:p w14:paraId="0E20AD66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7EF89A42" w14:textId="4C24F731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047D" w:rsidRPr="00461ECB" w14:paraId="4BF6BF52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75BE3B75" w14:textId="77777777" w:rsidR="00F3047D" w:rsidRPr="00461ECB" w:rsidRDefault="00F3047D">
            <w:pPr>
              <w:pStyle w:val="Heading6"/>
              <w:spacing w:line="300" w:lineRule="exact"/>
              <w:ind w:left="360" w:right="1" w:hanging="180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เครื่องหมายการค้าและค่าสิทธิบัตร</w:t>
            </w:r>
          </w:p>
        </w:tc>
        <w:tc>
          <w:tcPr>
            <w:tcW w:w="1170" w:type="dxa"/>
            <w:vAlign w:val="center"/>
          </w:tcPr>
          <w:p w14:paraId="1DFBEBA5" w14:textId="49B803E5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center"/>
          </w:tcPr>
          <w:p w14:paraId="648BE165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vAlign w:val="center"/>
          </w:tcPr>
          <w:p w14:paraId="6552D254" w14:textId="6B9F3364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vAlign w:val="center"/>
          </w:tcPr>
          <w:p w14:paraId="355BDD46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20448A78" w14:textId="77777777" w:rsidR="00F3047D" w:rsidRPr="00461ECB" w:rsidRDefault="00F3047D" w:rsidP="00B13945">
            <w:pPr>
              <w:tabs>
                <w:tab w:val="clear" w:pos="227"/>
                <w:tab w:val="clear" w:pos="454"/>
                <w:tab w:val="clear" w:pos="680"/>
                <w:tab w:val="left" w:pos="283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vAlign w:val="center"/>
          </w:tcPr>
          <w:p w14:paraId="0080CE60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14:paraId="2F22251E" w14:textId="4AFA3A15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047D" w:rsidRPr="00461ECB" w14:paraId="242F4695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19FEE394" w14:textId="77777777" w:rsidR="00F3047D" w:rsidRPr="00461ECB" w:rsidRDefault="00F3047D">
            <w:pPr>
              <w:pStyle w:val="Heading6"/>
              <w:spacing w:line="240" w:lineRule="auto"/>
              <w:ind w:left="360" w:right="1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none"/>
                <w:cs/>
              </w:rPr>
              <w:t>รวมค่าตัดจำหน่ายสะสม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D73E3" w14:textId="34F006A5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center"/>
          </w:tcPr>
          <w:p w14:paraId="1C03C47A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53D35" w14:textId="59E6DEBD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" w:type="dxa"/>
            <w:vAlign w:val="center"/>
          </w:tcPr>
          <w:p w14:paraId="1359FFA3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0BA79" w14:textId="77A760BB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40" w:type="dxa"/>
            <w:gridSpan w:val="2"/>
            <w:vAlign w:val="center"/>
          </w:tcPr>
          <w:p w14:paraId="5CEE9EE1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F38B5" w14:textId="47586BED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047D" w:rsidRPr="00461ECB" w14:paraId="324EAEC7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44B378E7" w14:textId="77777777" w:rsidR="00F3047D" w:rsidRPr="00461ECB" w:rsidRDefault="00F3047D">
            <w:pPr>
              <w:spacing w:line="240" w:lineRule="auto"/>
              <w:ind w:left="169" w:right="1" w:hanging="16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432074B" w14:textId="2ED8D3E0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F3047D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26" w:type="dxa"/>
            <w:vAlign w:val="center"/>
          </w:tcPr>
          <w:p w14:paraId="7E4E85C2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vAlign w:val="center"/>
          </w:tcPr>
          <w:p w14:paraId="256E688D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17ADB37B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7DCB2961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75FF7B2D" w14:textId="77777777" w:rsidR="00F3047D" w:rsidRPr="00461ECB" w:rsidRDefault="00F3047D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center"/>
          </w:tcPr>
          <w:p w14:paraId="248C380A" w14:textId="1A2D94D8" w:rsidR="00F3047D" w:rsidRPr="00461ECB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  <w:r w:rsidR="00F3047D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641</w:t>
            </w:r>
          </w:p>
        </w:tc>
      </w:tr>
      <w:tr w:rsidR="00D52353" w:rsidRPr="00D52353" w14:paraId="43D02DAA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2DB5715A" w14:textId="77777777" w:rsidR="00D52353" w:rsidRPr="00D52353" w:rsidRDefault="00D52353">
            <w:pPr>
              <w:spacing w:line="240" w:lineRule="auto"/>
              <w:ind w:left="169" w:right="1" w:hanging="169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70" w:type="dxa"/>
            <w:vAlign w:val="center"/>
          </w:tcPr>
          <w:p w14:paraId="24CA57D9" w14:textId="77777777" w:rsidR="00D52353" w:rsidRPr="00D52353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26" w:type="dxa"/>
            <w:vAlign w:val="center"/>
          </w:tcPr>
          <w:p w14:paraId="0198E49F" w14:textId="77777777" w:rsidR="00D52353" w:rsidRPr="00D52353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54" w:type="dxa"/>
            <w:vAlign w:val="center"/>
          </w:tcPr>
          <w:p w14:paraId="6187517F" w14:textId="77777777" w:rsidR="00D52353" w:rsidRPr="00D52353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31" w:type="dxa"/>
            <w:vAlign w:val="center"/>
          </w:tcPr>
          <w:p w14:paraId="1F4E55A6" w14:textId="77777777" w:rsidR="00D52353" w:rsidRPr="00D52353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19" w:type="dxa"/>
            <w:gridSpan w:val="3"/>
            <w:vAlign w:val="center"/>
          </w:tcPr>
          <w:p w14:paraId="1B387E73" w14:textId="77777777" w:rsidR="00D52353" w:rsidRPr="00D52353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6157BDA5" w14:textId="77777777" w:rsidR="00D52353" w:rsidRPr="00D52353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7E1341CC" w14:textId="77777777" w:rsidR="00D52353" w:rsidRPr="00D52353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/>
              </w:rPr>
            </w:pPr>
          </w:p>
        </w:tc>
      </w:tr>
      <w:tr w:rsidR="00D52353" w:rsidRPr="00E8702C" w14:paraId="08111CD4" w14:textId="77777777" w:rsidTr="00D52353">
        <w:trPr>
          <w:trHeight w:val="20"/>
        </w:trPr>
        <w:tc>
          <w:tcPr>
            <w:tcW w:w="3780" w:type="dxa"/>
            <w:vAlign w:val="center"/>
          </w:tcPr>
          <w:p w14:paraId="4A75F9B7" w14:textId="16489679" w:rsidR="00D52353" w:rsidRPr="006B084B" w:rsidRDefault="00D52353">
            <w:pPr>
              <w:spacing w:line="240" w:lineRule="auto"/>
              <w:ind w:left="169" w:right="1" w:hanging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B08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ค่าตัดจำหน่าย</w:t>
            </w:r>
            <w:r w:rsidRPr="006B084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6B084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B084B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2AF9BD92" w14:textId="77777777" w:rsidR="00D52353" w:rsidRPr="00E8702C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vAlign w:val="center"/>
          </w:tcPr>
          <w:p w14:paraId="49EA4695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14:paraId="3BA292FA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dxa"/>
            <w:vAlign w:val="center"/>
          </w:tcPr>
          <w:p w14:paraId="66ED5A48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gridSpan w:val="3"/>
            <w:vAlign w:val="center"/>
          </w:tcPr>
          <w:p w14:paraId="3AAD77B7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2BD66F1D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5C7177E3" w14:textId="77777777" w:rsidR="00D52353" w:rsidRPr="00E8702C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52353" w:rsidRPr="006B084B" w14:paraId="1C05F496" w14:textId="77777777" w:rsidTr="00D52353">
        <w:trPr>
          <w:trHeight w:val="20"/>
        </w:trPr>
        <w:tc>
          <w:tcPr>
            <w:tcW w:w="3780" w:type="dxa"/>
          </w:tcPr>
          <w:p w14:paraId="138BB0EF" w14:textId="23944ACC" w:rsidR="00D52353" w:rsidRPr="00461ECB" w:rsidRDefault="003273DB">
            <w:pPr>
              <w:spacing w:line="240" w:lineRule="auto"/>
              <w:ind w:left="169" w:right="1" w:firstLine="1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10F71F9" w14:textId="77777777" w:rsidR="00D52353" w:rsidRPr="00E8702C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789463A7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6FBFE3CB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dxa"/>
          </w:tcPr>
          <w:p w14:paraId="2F92D2C4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gridSpan w:val="3"/>
          </w:tcPr>
          <w:p w14:paraId="2EAC71F6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0" w:type="dxa"/>
            <w:gridSpan w:val="2"/>
          </w:tcPr>
          <w:p w14:paraId="289CAC28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bottom w:val="double" w:sz="4" w:space="0" w:color="auto"/>
            </w:tcBorders>
          </w:tcPr>
          <w:p w14:paraId="1D854071" w14:textId="3A0755B7" w:rsidR="00D52353" w:rsidRPr="00D52353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D52353" w:rsidRPr="00D523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277</w:t>
            </w:r>
          </w:p>
        </w:tc>
      </w:tr>
      <w:tr w:rsidR="00D52353" w:rsidRPr="006B084B" w14:paraId="4D76972B" w14:textId="77777777" w:rsidTr="00D52353">
        <w:trPr>
          <w:trHeight w:val="20"/>
        </w:trPr>
        <w:tc>
          <w:tcPr>
            <w:tcW w:w="3780" w:type="dxa"/>
          </w:tcPr>
          <w:p w14:paraId="2B84E78D" w14:textId="565F54F2" w:rsidR="00D52353" w:rsidRPr="00461ECB" w:rsidRDefault="003273DB">
            <w:pPr>
              <w:spacing w:line="240" w:lineRule="auto"/>
              <w:ind w:left="169" w:right="1" w:firstLine="1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bottom w:val="nil"/>
            </w:tcBorders>
          </w:tcPr>
          <w:p w14:paraId="24B3C386" w14:textId="77777777" w:rsidR="00D52353" w:rsidRPr="00E8702C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1F60A11B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59114FD7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dxa"/>
          </w:tcPr>
          <w:p w14:paraId="0830CC71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gridSpan w:val="3"/>
          </w:tcPr>
          <w:p w14:paraId="531FBCA7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04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0" w:type="dxa"/>
            <w:gridSpan w:val="2"/>
          </w:tcPr>
          <w:p w14:paraId="039535F4" w14:textId="77777777" w:rsidR="00D52353" w:rsidRPr="00461ECB" w:rsidRDefault="00D5235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E43789B" w14:textId="455A5B29" w:rsidR="00D52353" w:rsidRPr="00D52353" w:rsidRDefault="003273D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79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D52353" w:rsidRPr="00D523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624</w:t>
            </w:r>
          </w:p>
        </w:tc>
      </w:tr>
    </w:tbl>
    <w:p w14:paraId="3D944701" w14:textId="7354D152" w:rsidR="00D03893" w:rsidRPr="00461ECB" w:rsidRDefault="0066263A" w:rsidP="00351F7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หนี้สินที่มีภาระดอกเบี้ย</w:t>
      </w:r>
    </w:p>
    <w:p w14:paraId="1AB9FB86" w14:textId="77777777" w:rsidR="009E606C" w:rsidRPr="00461ECB" w:rsidRDefault="009E606C" w:rsidP="00822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outlineLvl w:val="0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เงินกู้ยืมจากสถาบันการเงิน</w:t>
      </w:r>
    </w:p>
    <w:p w14:paraId="63092AD0" w14:textId="2BCBEA91" w:rsidR="009E606C" w:rsidRPr="00461ECB" w:rsidRDefault="009E606C" w:rsidP="009E606C">
      <w:pPr>
        <w:tabs>
          <w:tab w:val="clear" w:pos="907"/>
          <w:tab w:val="left" w:pos="900"/>
          <w:tab w:val="right" w:pos="8791"/>
        </w:tabs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บริษัทและบริษัทย่อยแห่งหนึ่ง</w:t>
      </w:r>
      <w:r w:rsidR="00BE2AF2"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มี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หนังสือสัญญาเงินกู้ระยะ</w:t>
      </w:r>
      <w:r w:rsidR="00884D35"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สั้น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กับสถาบันการเงิน</w:t>
      </w:r>
      <w:r w:rsidR="00BE2AF2"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หลายแห่ง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โดยมี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วงเงินกู้ยืมระยะสั้น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จำนวนเงิน</w:t>
      </w:r>
      <w:r w:rsidR="009A7036"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วม</w:t>
      </w:r>
      <w:r w:rsidR="00455C9E" w:rsidRPr="00461ECB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960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AD34BD" w:rsidRPr="00461ECB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  <w:cs/>
        </w:rPr>
        <w:t>ล้านเหรียญสหรัฐ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(</w:t>
      </w:r>
      <w:r w:rsidR="003273DB" w:rsidRPr="003273DB">
        <w:rPr>
          <w:rFonts w:asciiTheme="majorBidi" w:eastAsia="MS Mincho" w:hAnsiTheme="majorBidi" w:cstheme="majorBidi"/>
          <w:spacing w:val="-2"/>
          <w:sz w:val="32"/>
          <w:szCs w:val="32"/>
        </w:rPr>
        <w:t>2567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738</w:t>
      </w:r>
      <w:r w:rsidR="00B36E03" w:rsidRPr="00461ECB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  <w:cs/>
        </w:rPr>
        <w:t>ล้า</w:t>
      </w:r>
      <w:r w:rsidR="00243DAF" w:rsidRPr="00461ECB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  <w:cs/>
        </w:rPr>
        <w:t>บาท</w:t>
      </w:r>
      <w:r w:rsidR="003C01EA" w:rsidRPr="00461E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C01EA" w:rsidRPr="00461ECB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1C6B6C" w:rsidRPr="00461ECB">
        <w:rPr>
          <w:rFonts w:asciiTheme="majorBidi" w:hAnsiTheme="majorBidi" w:cstheme="majorBidi"/>
          <w:spacing w:val="-2"/>
          <w:sz w:val="32"/>
          <w:szCs w:val="32"/>
          <w:lang w:val="en-GB"/>
        </w:rPr>
        <w:t>.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ล้านเหรียญสหรัฐ) 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เพื่อใช้เป็นเงินทุนหมุนเวียนของ</w:t>
      </w:r>
      <w:r w:rsidR="00BE2AF2"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บริษัทและ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บริษัทย่อยดังกล่าว</w:t>
      </w:r>
    </w:p>
    <w:p w14:paraId="62E31FDC" w14:textId="62D6E437" w:rsidR="009E606C" w:rsidRPr="00461ECB" w:rsidRDefault="009A7036" w:rsidP="00C208ED">
      <w:pPr>
        <w:tabs>
          <w:tab w:val="clear" w:pos="907"/>
          <w:tab w:val="left" w:pos="900"/>
          <w:tab w:val="right" w:pos="7200"/>
          <w:tab w:val="right" w:pos="8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06C" w:rsidRPr="00461ECB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กลุ่มบริษัทและบริษัทมีวงเงินสินเชื่อซึ่งยังมิได้เบิกใช้เป็นจำนวนเงิน</w:t>
      </w:r>
      <w:r w:rsidR="00447B1C"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301</w:t>
      </w:r>
      <w:r w:rsidR="006D777A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0</w:t>
      </w:r>
      <w:r w:rsidR="006D777A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9E606C" w:rsidRPr="00461EC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290</w:t>
      </w:r>
      <w:r w:rsidR="006D777A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4</w:t>
      </w:r>
      <w:r w:rsidR="009E606C" w:rsidRPr="00461ECB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9E606C" w:rsidRPr="00461ECB">
        <w:rPr>
          <w:rFonts w:asciiTheme="majorBidi" w:hAnsiTheme="majorBidi" w:cstheme="majorBidi"/>
          <w:sz w:val="32"/>
          <w:szCs w:val="32"/>
        </w:rPr>
        <w:t xml:space="preserve"> (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="009E606C" w:rsidRPr="00461ECB">
        <w:rPr>
          <w:rFonts w:asciiTheme="majorBidi" w:hAnsiTheme="majorBidi" w:cstheme="majorBidi"/>
          <w:sz w:val="32"/>
          <w:szCs w:val="32"/>
        </w:rPr>
        <w:t xml:space="preserve">: </w:t>
      </w:r>
      <w:r w:rsidR="003273DB" w:rsidRPr="003273DB">
        <w:rPr>
          <w:rFonts w:asciiTheme="majorBidi" w:hAnsiTheme="majorBidi" w:cstheme="majorBidi"/>
          <w:sz w:val="32"/>
          <w:szCs w:val="32"/>
        </w:rPr>
        <w:t>419</w:t>
      </w:r>
      <w:r w:rsidR="001C6B6C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3</w:t>
      </w:r>
      <w:r w:rsidR="00BE2AF2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9E606C" w:rsidRPr="00461EC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4544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9B4544" w:rsidRPr="00461E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290</w:t>
      </w:r>
      <w:r w:rsidR="009B4544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4</w:t>
      </w:r>
      <w:r w:rsidR="009B4544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9B4544" w:rsidRPr="00461EC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9E606C" w:rsidRPr="00461ECB">
        <w:rPr>
          <w:rFonts w:asciiTheme="majorBidi" w:hAnsiTheme="majorBidi" w:cstheme="majorBidi"/>
          <w:sz w:val="32"/>
          <w:szCs w:val="32"/>
        </w:rPr>
        <w:t>)</w:t>
      </w:r>
    </w:p>
    <w:p w14:paraId="0A42B179" w14:textId="19B72C10" w:rsidR="00447B1C" w:rsidRPr="00461ECB" w:rsidRDefault="009E606C" w:rsidP="00C208ED">
      <w:pPr>
        <w:tabs>
          <w:tab w:val="clear" w:pos="907"/>
          <w:tab w:val="left" w:pos="900"/>
          <w:tab w:val="right" w:pos="8791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วงเงินกู้ยืมบางส่วนค้ำประกันโดย</w:t>
      </w:r>
      <w:r w:rsidR="001C04DC" w:rsidRPr="00461EC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อสังหาริมทรัพย์เพื่อการลงทุนซึ่งประกอบด้วย</w:t>
      </w:r>
      <w:r w:rsidR="00447B1C" w:rsidRPr="00461ECB">
        <w:rPr>
          <w:rFonts w:asciiTheme="majorBidi" w:hAnsiTheme="majorBidi" w:cstheme="majorBidi"/>
          <w:sz w:val="32"/>
          <w:szCs w:val="32"/>
          <w:cs/>
        </w:rPr>
        <w:t>ที่ดินและส่วนปรับปรุงที่ดินทั้งหมดของบริษัทรวมถึงสินทรัพย์ที่เกี่ยวข้อง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ตามที่กล่าวไว้ในหมายเหตุข้อ </w:t>
      </w:r>
      <w:r w:rsidR="003273DB" w:rsidRPr="003273DB">
        <w:rPr>
          <w:rFonts w:asciiTheme="majorBidi" w:hAnsiTheme="majorBidi" w:cstheme="majorBidi"/>
          <w:sz w:val="32"/>
          <w:szCs w:val="32"/>
        </w:rPr>
        <w:t>10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7B1C"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และค้ำประกันเพิ่มเติมโดยบริษัทย่อยอีกแห่งหนึ่ง</w:t>
      </w:r>
    </w:p>
    <w:p w14:paraId="54B9155D" w14:textId="79EB07FB" w:rsidR="009E606C" w:rsidRDefault="009E606C" w:rsidP="00C20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</w:t>
      </w:r>
      <w:r w:rsidR="00C24762" w:rsidRPr="00461ECB">
        <w:rPr>
          <w:rFonts w:asciiTheme="majorBidi" w:hAnsiTheme="majorBidi" w:cstheme="majorBidi"/>
          <w:sz w:val="32"/>
          <w:szCs w:val="32"/>
          <w:cs/>
        </w:rPr>
        <w:t>โดยให้</w:t>
      </w:r>
      <w:r w:rsidRPr="00461ECB">
        <w:rPr>
          <w:rFonts w:asciiTheme="majorBidi" w:hAnsiTheme="majorBidi" w:cstheme="majorBidi"/>
          <w:sz w:val="32"/>
          <w:szCs w:val="32"/>
          <w:cs/>
        </w:rPr>
        <w:t>ดำรงอัตราส่วนความสามารถในการชำระหนี้ให้เป็นไปตามอัตราที่กำหนดในสัญญา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สถาบันการเงินก่อนบริษัทและบริษัทย่อยให้เงินกู้ยืมแก่กรรมการ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ผู้ถือหุ้น 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</w:rPr>
        <w:t>และกิจการที่เกี่ยวข้องกัน ตลอดจนบริษัทจะต้องดำรงสัดส่วนการถือหุ้นในบริษัทย่อยตามที่กำหนดในสัญญา</w:t>
      </w:r>
    </w:p>
    <w:tbl>
      <w:tblPr>
        <w:tblStyle w:val="TableGrid"/>
        <w:tblW w:w="882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877"/>
        <w:gridCol w:w="1164"/>
        <w:gridCol w:w="119"/>
        <w:gridCol w:w="1133"/>
        <w:gridCol w:w="115"/>
        <w:gridCol w:w="1133"/>
        <w:gridCol w:w="115"/>
        <w:gridCol w:w="1201"/>
      </w:tblGrid>
      <w:tr w:rsidR="00D7039A" w:rsidRPr="009D6525" w14:paraId="13491340" w14:textId="77777777" w:rsidTr="00036207">
        <w:trPr>
          <w:tblHeader/>
        </w:trPr>
        <w:tc>
          <w:tcPr>
            <w:tcW w:w="2970" w:type="dxa"/>
            <w:vAlign w:val="bottom"/>
          </w:tcPr>
          <w:p w14:paraId="265C8B44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bottom"/>
          </w:tcPr>
          <w:p w14:paraId="47577E61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02981E71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" w:type="dxa"/>
            <w:vAlign w:val="bottom"/>
          </w:tcPr>
          <w:p w14:paraId="20D4884E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47DD51C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" w:type="dxa"/>
            <w:vAlign w:val="bottom"/>
          </w:tcPr>
          <w:p w14:paraId="3A654334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9" w:type="dxa"/>
            <w:gridSpan w:val="3"/>
            <w:vAlign w:val="bottom"/>
          </w:tcPr>
          <w:p w14:paraId="0474E385" w14:textId="019BA6CB" w:rsidR="00D7039A" w:rsidRPr="009D6525" w:rsidRDefault="00D7039A" w:rsidP="00D70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6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9D652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9D6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7039A" w:rsidRPr="009D6525" w14:paraId="3ED9D8D9" w14:textId="77777777" w:rsidTr="00686331">
        <w:trPr>
          <w:tblHeader/>
        </w:trPr>
        <w:tc>
          <w:tcPr>
            <w:tcW w:w="2970" w:type="dxa"/>
            <w:vAlign w:val="bottom"/>
          </w:tcPr>
          <w:p w14:paraId="2249B8CF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bottom"/>
          </w:tcPr>
          <w:p w14:paraId="0143A117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5265DEE3" w14:textId="0F7F4B52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6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dxa"/>
            <w:vAlign w:val="bottom"/>
          </w:tcPr>
          <w:p w14:paraId="292480EF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9" w:type="dxa"/>
            <w:gridSpan w:val="3"/>
            <w:vAlign w:val="bottom"/>
          </w:tcPr>
          <w:p w14:paraId="4B20A800" w14:textId="7DB8E27C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6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39A" w:rsidRPr="009D6525" w14:paraId="1857FAF8" w14:textId="77777777" w:rsidTr="00D7039A">
        <w:trPr>
          <w:tblHeader/>
        </w:trPr>
        <w:tc>
          <w:tcPr>
            <w:tcW w:w="2970" w:type="dxa"/>
            <w:vAlign w:val="bottom"/>
          </w:tcPr>
          <w:p w14:paraId="035FCC5C" w14:textId="630B51CE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7" w:type="dxa"/>
            <w:vAlign w:val="bottom"/>
          </w:tcPr>
          <w:p w14:paraId="0D2F8DF6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6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64" w:type="dxa"/>
            <w:vAlign w:val="bottom"/>
          </w:tcPr>
          <w:p w14:paraId="0187036D" w14:textId="5C025CE0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9" w:type="dxa"/>
            <w:vAlign w:val="bottom"/>
          </w:tcPr>
          <w:p w14:paraId="339B2A90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2BCB878" w14:textId="6A16C277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5" w:type="dxa"/>
            <w:vAlign w:val="bottom"/>
          </w:tcPr>
          <w:p w14:paraId="7CFDB6FC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C61CC8C" w14:textId="7F0765BC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5" w:type="dxa"/>
            <w:vAlign w:val="bottom"/>
          </w:tcPr>
          <w:p w14:paraId="3EF0D905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8C27D91" w14:textId="603AE4AB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7039A" w:rsidRPr="009D6525" w14:paraId="6361C2F5" w14:textId="77777777" w:rsidTr="00D7039A">
        <w:tc>
          <w:tcPr>
            <w:tcW w:w="2970" w:type="dxa"/>
          </w:tcPr>
          <w:p w14:paraId="0243C707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652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77" w:type="dxa"/>
          </w:tcPr>
          <w:p w14:paraId="7D36FD3A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84DDFFF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</w:tcPr>
          <w:p w14:paraId="3E970D8F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3EFEB35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661F3C4C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7592CF7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131ED527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20E3EF58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039A" w:rsidRPr="009D6525" w14:paraId="53B4D41E" w14:textId="77777777" w:rsidTr="00D7039A">
        <w:tc>
          <w:tcPr>
            <w:tcW w:w="2970" w:type="dxa"/>
          </w:tcPr>
          <w:p w14:paraId="38810F7D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652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D652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6525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877" w:type="dxa"/>
          </w:tcPr>
          <w:p w14:paraId="4A3C0A1F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1DAE9E65" w14:textId="7EED8ECB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326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004</w:t>
            </w:r>
          </w:p>
        </w:tc>
        <w:tc>
          <w:tcPr>
            <w:tcW w:w="119" w:type="dxa"/>
          </w:tcPr>
          <w:p w14:paraId="4EFF3A12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06392EA" w14:textId="71CAF7C2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319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15" w:type="dxa"/>
          </w:tcPr>
          <w:p w14:paraId="7707F4B2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7433AC4" w14:textId="77777777" w:rsidR="00D7039A" w:rsidRPr="009D6525" w:rsidRDefault="00D7039A" w:rsidP="002917B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 w:hanging="1"/>
              <w:rPr>
                <w:rFonts w:ascii="Angsana New" w:hAnsi="Angsana New"/>
                <w:sz w:val="28"/>
                <w:szCs w:val="28"/>
              </w:rPr>
            </w:pPr>
            <w:r w:rsidRPr="009D6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" w:type="dxa"/>
          </w:tcPr>
          <w:p w14:paraId="39322C79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6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54E0EB6F" w14:textId="77777777" w:rsidR="00D7039A" w:rsidRPr="009D6525" w:rsidRDefault="00D7039A" w:rsidP="002917B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 w:hanging="1"/>
              <w:rPr>
                <w:rFonts w:ascii="Angsana New" w:hAnsi="Angsana New"/>
                <w:sz w:val="28"/>
                <w:szCs w:val="28"/>
              </w:rPr>
            </w:pPr>
            <w:r w:rsidRPr="009D6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039A" w:rsidRPr="009D6525" w14:paraId="5327FC85" w14:textId="77777777" w:rsidTr="00D7039A">
        <w:tc>
          <w:tcPr>
            <w:tcW w:w="2970" w:type="dxa"/>
          </w:tcPr>
          <w:p w14:paraId="5B3A7816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652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D652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652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77" w:type="dxa"/>
          </w:tcPr>
          <w:p w14:paraId="6D1DC120" w14:textId="11859EF3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64" w:type="dxa"/>
          </w:tcPr>
          <w:p w14:paraId="365A0D74" w14:textId="77777777" w:rsidR="00D7039A" w:rsidRPr="009D6525" w:rsidRDefault="00D7039A" w:rsidP="002917B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79" w:hanging="1"/>
              <w:rPr>
                <w:rFonts w:ascii="Angsana New" w:hAnsi="Angsana New"/>
                <w:sz w:val="28"/>
                <w:szCs w:val="28"/>
              </w:rPr>
            </w:pPr>
            <w:r w:rsidRPr="009D6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" w:type="dxa"/>
          </w:tcPr>
          <w:p w14:paraId="37C2E16D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A4ED49C" w14:textId="77777777" w:rsidR="00D7039A" w:rsidRPr="009D6525" w:rsidRDefault="00D7039A" w:rsidP="002917B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79" w:hanging="1"/>
              <w:rPr>
                <w:rFonts w:ascii="Angsana New" w:hAnsi="Angsana New"/>
                <w:sz w:val="28"/>
                <w:szCs w:val="28"/>
              </w:rPr>
            </w:pPr>
            <w:r w:rsidRPr="009D65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" w:type="dxa"/>
          </w:tcPr>
          <w:p w14:paraId="4D3F3F7C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E735795" w14:textId="22724F75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12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15" w:type="dxa"/>
          </w:tcPr>
          <w:p w14:paraId="79F3B94E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1618DECC" w14:textId="3AEF1B21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7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D7039A" w:rsidRPr="009D6525" w14:paraId="09E8EBBD" w14:textId="77777777" w:rsidTr="00D7039A">
        <w:tc>
          <w:tcPr>
            <w:tcW w:w="2970" w:type="dxa"/>
          </w:tcPr>
          <w:p w14:paraId="400F4DF0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652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77" w:type="dxa"/>
          </w:tcPr>
          <w:p w14:paraId="262DBEF0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B731F8D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</w:tcPr>
          <w:p w14:paraId="4A8E47BA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F628CCD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12C07356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C155C11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5A79F05C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1306E0C0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039A" w:rsidRPr="009D6525" w14:paraId="52F9FDF9" w14:textId="77777777" w:rsidTr="00D7039A">
        <w:tc>
          <w:tcPr>
            <w:tcW w:w="2970" w:type="dxa"/>
          </w:tcPr>
          <w:p w14:paraId="203D1869" w14:textId="58883328" w:rsidR="00D7039A" w:rsidRPr="009D6525" w:rsidRDefault="00D7039A" w:rsidP="00D70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6525">
              <w:rPr>
                <w:rFonts w:ascii="Angsana New" w:hAnsi="Angsana New"/>
                <w:sz w:val="28"/>
                <w:szCs w:val="28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877" w:type="dxa"/>
          </w:tcPr>
          <w:p w14:paraId="62DE2BD1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438A3597" w14:textId="480B230D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210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19" w:type="dxa"/>
          </w:tcPr>
          <w:p w14:paraId="2836C510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832CB8E" w14:textId="301A91D2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244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115" w:type="dxa"/>
          </w:tcPr>
          <w:p w14:paraId="2FB7F123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EAA8A6E" w14:textId="384044B5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10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747</w:t>
            </w:r>
          </w:p>
        </w:tc>
        <w:tc>
          <w:tcPr>
            <w:tcW w:w="115" w:type="dxa"/>
          </w:tcPr>
          <w:p w14:paraId="2F8D7913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16AA2F2" w14:textId="07C5F523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22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553</w:t>
            </w:r>
          </w:p>
        </w:tc>
      </w:tr>
      <w:tr w:rsidR="00D7039A" w:rsidRPr="009D6525" w14:paraId="31CDCF93" w14:textId="77777777" w:rsidTr="00D7039A">
        <w:tc>
          <w:tcPr>
            <w:tcW w:w="2970" w:type="dxa"/>
          </w:tcPr>
          <w:p w14:paraId="66D4E555" w14:textId="6ECF0B96" w:rsidR="00D7039A" w:rsidRPr="009D6525" w:rsidRDefault="00D7039A" w:rsidP="00D70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D6525">
              <w:rPr>
                <w:rFonts w:ascii="Angsana New" w:hAnsi="Angsana New"/>
                <w:sz w:val="28"/>
                <w:szCs w:val="28"/>
                <w:cs/>
              </w:rPr>
              <w:t xml:space="preserve">   - ส่วนที่ถึงกำหนดชำระเกินหนึ่งปี</w:t>
            </w:r>
          </w:p>
        </w:tc>
        <w:tc>
          <w:tcPr>
            <w:tcW w:w="877" w:type="dxa"/>
          </w:tcPr>
          <w:p w14:paraId="106EDB34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00DBFEB" w14:textId="285473A2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532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119" w:type="dxa"/>
          </w:tcPr>
          <w:p w14:paraId="4A8856EA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B7B1FDA" w14:textId="1E0714C2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658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069</w:t>
            </w:r>
          </w:p>
        </w:tc>
        <w:tc>
          <w:tcPr>
            <w:tcW w:w="115" w:type="dxa"/>
          </w:tcPr>
          <w:p w14:paraId="6D81EE05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C953186" w14:textId="69F0D924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91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15" w:type="dxa"/>
          </w:tcPr>
          <w:p w14:paraId="7299B752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</w:tcPr>
          <w:p w14:paraId="0E1AB63C" w14:textId="5465505D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3DB">
              <w:rPr>
                <w:rFonts w:ascii="Angsana New" w:hAnsi="Angsana New"/>
                <w:sz w:val="28"/>
                <w:szCs w:val="28"/>
              </w:rPr>
              <w:t>58</w:t>
            </w:r>
            <w:r w:rsidR="00D7039A" w:rsidRPr="009D6525">
              <w:rPr>
                <w:rFonts w:ascii="Angsana New" w:hAnsi="Angsana New"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sz w:val="28"/>
                <w:szCs w:val="28"/>
              </w:rPr>
              <w:t>047</w:t>
            </w:r>
          </w:p>
        </w:tc>
      </w:tr>
      <w:tr w:rsidR="00D7039A" w:rsidRPr="009D6525" w14:paraId="001049A2" w14:textId="77777777" w:rsidTr="00D7039A">
        <w:tc>
          <w:tcPr>
            <w:tcW w:w="2970" w:type="dxa"/>
          </w:tcPr>
          <w:p w14:paraId="3FA10196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65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77" w:type="dxa"/>
          </w:tcPr>
          <w:p w14:paraId="1EC6A066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E030E52" w14:textId="0EFFE5C2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7039A" w:rsidRPr="009D6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068</w:t>
            </w:r>
            <w:r w:rsidR="00D7039A" w:rsidRPr="009D6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119" w:type="dxa"/>
          </w:tcPr>
          <w:p w14:paraId="66494C6F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50626B4" w14:textId="4FC1499E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7039A" w:rsidRPr="009D6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222</w:t>
            </w:r>
            <w:r w:rsidR="00D7039A" w:rsidRPr="009D6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115" w:type="dxa"/>
          </w:tcPr>
          <w:p w14:paraId="78077BD6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226C6A3" w14:textId="39CBA97F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114</w:t>
            </w:r>
            <w:r w:rsidR="00D7039A" w:rsidRPr="009D6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789</w:t>
            </w:r>
          </w:p>
        </w:tc>
        <w:tc>
          <w:tcPr>
            <w:tcW w:w="115" w:type="dxa"/>
          </w:tcPr>
          <w:p w14:paraId="349F4BD5" w14:textId="77777777" w:rsidR="00D7039A" w:rsidRPr="009D6525" w:rsidRDefault="00D7039A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E2D0471" w14:textId="1C622A8F" w:rsidR="00D7039A" w:rsidRPr="009D6525" w:rsidRDefault="003273DB" w:rsidP="0029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  <w:r w:rsidR="00D7039A" w:rsidRPr="009D65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="Angsana New" w:hAnsi="Angsana New"/>
                <w:b/>
                <w:bCs/>
                <w:sz w:val="28"/>
                <w:szCs w:val="28"/>
              </w:rPr>
              <w:t>001</w:t>
            </w:r>
          </w:p>
        </w:tc>
      </w:tr>
    </w:tbl>
    <w:p w14:paraId="53F9E305" w14:textId="7FB07C0C" w:rsidR="00641E35" w:rsidRPr="00461ECB" w:rsidRDefault="00641E35" w:rsidP="00C208ED">
      <w:pPr>
        <w:spacing w:before="12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เงินกู้ยืมระยะสั้น</w:t>
      </w:r>
    </w:p>
    <w:p w14:paraId="2AC50E11" w14:textId="02A36FF9" w:rsidR="00024DA5" w:rsidRPr="00461ECB" w:rsidRDefault="00BE2AF2" w:rsidP="00FA4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ณ</w:t>
      </w:r>
      <w:r w:rsidR="001E6F8C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1E6F8C" w:rsidRPr="00461EC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 w:rsidR="00024DA5" w:rsidRPr="00461ECB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หนี้สินที่มีภาระดอกเบี้ยเป็นเงินกู้ยืมจากสถาบันการเงินในประเทศหลายแห่งเป็นจำนวนเงินรวม</w:t>
      </w:r>
      <w:r w:rsidR="00300E99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326</w:t>
      </w:r>
      <w:r w:rsidR="000A5079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0</w:t>
      </w:r>
      <w:r w:rsidR="003E378D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024DA5" w:rsidRPr="00461EC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(</w:t>
      </w:r>
      <w:r w:rsidR="003273DB" w:rsidRPr="003273DB">
        <w:rPr>
          <w:rFonts w:asciiTheme="majorBidi" w:eastAsia="MS Mincho" w:hAnsiTheme="majorBidi" w:cstheme="majorBidi"/>
          <w:spacing w:val="-2"/>
          <w:sz w:val="32"/>
          <w:szCs w:val="32"/>
        </w:rPr>
        <w:t>2567</w:t>
      </w:r>
      <w:r w:rsidRPr="00461ECB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319</w:t>
      </w:r>
      <w:r w:rsidR="008632A0" w:rsidRPr="00461ECB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461E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461ECB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024DA5" w:rsidRPr="00461ECB">
        <w:rPr>
          <w:rFonts w:asciiTheme="majorBidi" w:hAnsiTheme="majorBidi" w:cstheme="majorBidi"/>
          <w:sz w:val="32"/>
          <w:szCs w:val="32"/>
          <w:cs/>
        </w:rPr>
        <w:t xml:space="preserve"> โดยมีอัตราดอกเบี้ยดังนี้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270"/>
        <w:gridCol w:w="3330"/>
      </w:tblGrid>
      <w:tr w:rsidR="00024DA5" w:rsidRPr="00461ECB" w14:paraId="217093A8" w14:textId="77777777" w:rsidTr="00D43717">
        <w:trPr>
          <w:trHeight w:hRule="exact" w:val="360"/>
        </w:trPr>
        <w:tc>
          <w:tcPr>
            <w:tcW w:w="5310" w:type="dxa"/>
          </w:tcPr>
          <w:p w14:paraId="3AF435D5" w14:textId="77777777" w:rsidR="00024DA5" w:rsidRPr="00461ECB" w:rsidRDefault="00024DA5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C202EC" w14:textId="77777777" w:rsidR="00024DA5" w:rsidRPr="00461ECB" w:rsidRDefault="0002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</w:tcPr>
          <w:p w14:paraId="3EF6E9B5" w14:textId="568E4C88" w:rsidR="00024DA5" w:rsidRPr="00461ECB" w:rsidRDefault="00327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</w:t>
            </w:r>
            <w:r w:rsidR="00024DA5"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ร้อยละต่อปี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)</w:t>
            </w:r>
          </w:p>
        </w:tc>
      </w:tr>
      <w:tr w:rsidR="00024DA5" w:rsidRPr="00461ECB" w14:paraId="545CFCCA" w14:textId="77777777" w:rsidTr="00D43717">
        <w:trPr>
          <w:trHeight w:hRule="exact" w:val="360"/>
        </w:trPr>
        <w:tc>
          <w:tcPr>
            <w:tcW w:w="5310" w:type="dxa"/>
          </w:tcPr>
          <w:p w14:paraId="76DD51C5" w14:textId="1CBCAB84" w:rsidR="00024DA5" w:rsidRPr="00461ECB" w:rsidRDefault="00024DA5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</w:t>
            </w:r>
            <w:r w:rsidR="002B321C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2396E62F" w14:textId="77777777" w:rsidR="00024DA5" w:rsidRPr="00461ECB" w:rsidRDefault="0002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</w:tcPr>
          <w:p w14:paraId="6F09570A" w14:textId="3479B528" w:rsidR="00024DA5" w:rsidRPr="00461ECB" w:rsidRDefault="0002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MRR-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F6658" w:rsidRPr="00461ECB">
              <w:rPr>
                <w:rFonts w:asciiTheme="majorBidi" w:hAnsiTheme="majorBidi" w:cstheme="majorBidi"/>
                <w:sz w:val="28"/>
                <w:szCs w:val="28"/>
              </w:rPr>
              <w:t>, MRR-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6658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MOR</w:t>
            </w:r>
            <w:r w:rsidR="00AF6658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6658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24DA5" w:rsidRPr="00461ECB" w14:paraId="708A96D8" w14:textId="77777777" w:rsidTr="00D43717">
        <w:trPr>
          <w:cantSplit/>
        </w:trPr>
        <w:tc>
          <w:tcPr>
            <w:tcW w:w="5310" w:type="dxa"/>
          </w:tcPr>
          <w:p w14:paraId="0E5AA96D" w14:textId="77777777" w:rsidR="00024DA5" w:rsidRPr="00461ECB" w:rsidRDefault="00024DA5">
            <w:pPr>
              <w:pStyle w:val="a"/>
              <w:tabs>
                <w:tab w:val="clear" w:pos="1080"/>
                <w:tab w:val="left" w:pos="522"/>
                <w:tab w:val="left" w:pos="720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สินเชื่อเลต</w:t>
            </w:r>
            <w:proofErr w:type="spellStart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ออฟ</w:t>
            </w:r>
            <w:proofErr w:type="spellEnd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เครดิตและ</w:t>
            </w:r>
            <w:proofErr w:type="spellStart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270" w:type="dxa"/>
          </w:tcPr>
          <w:p w14:paraId="47227E7C" w14:textId="77777777" w:rsidR="00024DA5" w:rsidRPr="00461ECB" w:rsidRDefault="0002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</w:tcPr>
          <w:p w14:paraId="115B2441" w14:textId="6B152BFC" w:rsidR="00024DA5" w:rsidRPr="00461ECB" w:rsidRDefault="00024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MRR+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MRR-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669751E3" w14:textId="77777777" w:rsidR="00C316EC" w:rsidRDefault="00C31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4F1173" w14:textId="24A5DE3E" w:rsidR="006E772A" w:rsidRPr="00461ECB" w:rsidRDefault="00127763" w:rsidP="0052438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ประมาณการหนี้สิน</w:t>
      </w:r>
      <w:r w:rsidR="00272F9F" w:rsidRPr="00461ECB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17A7E278" w14:textId="5A2DFA27" w:rsidR="00FD2DB6" w:rsidRPr="00461ECB" w:rsidRDefault="00FD2DB6" w:rsidP="00C50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61ECB">
        <w:rPr>
          <w:rFonts w:asciiTheme="majorBidi" w:hAnsiTheme="majorBidi" w:cstheme="majorBidi"/>
          <w:spacing w:val="-2"/>
          <w:sz w:val="32"/>
          <w:szCs w:val="32"/>
          <w:cs/>
        </w:rPr>
        <w:t>ประมาณการหนี้สินสำหรับ</w:t>
      </w:r>
      <w:r w:rsidR="00ED1E7D" w:rsidRPr="00461ECB">
        <w:rPr>
          <w:rFonts w:asciiTheme="majorBidi" w:hAnsiTheme="majorBidi" w:cstheme="majorBidi"/>
          <w:spacing w:val="-2"/>
          <w:sz w:val="32"/>
          <w:szCs w:val="32"/>
          <w:cs/>
        </w:rPr>
        <w:t>ผล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</w:rPr>
        <w:t>ประโยชน์พนักงาน</w:t>
      </w:r>
      <w:r w:rsidRPr="00461E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61E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461E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4784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0"/>
        <w:gridCol w:w="1041"/>
        <w:gridCol w:w="237"/>
        <w:gridCol w:w="1063"/>
        <w:gridCol w:w="242"/>
        <w:gridCol w:w="1008"/>
        <w:gridCol w:w="237"/>
        <w:gridCol w:w="1148"/>
      </w:tblGrid>
      <w:tr w:rsidR="00472E4D" w:rsidRPr="00461ECB" w14:paraId="5A8DA0F1" w14:textId="77777777" w:rsidTr="00D43717">
        <w:trPr>
          <w:trHeight w:val="20"/>
          <w:tblHeader/>
        </w:trPr>
        <w:tc>
          <w:tcPr>
            <w:tcW w:w="2187" w:type="pct"/>
          </w:tcPr>
          <w:p w14:paraId="25126478" w14:textId="77777777" w:rsidR="00472E4D" w:rsidRPr="00461ECB" w:rsidRDefault="00472E4D" w:rsidP="0016367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9" w:type="pct"/>
            <w:gridSpan w:val="4"/>
          </w:tcPr>
          <w:p w14:paraId="4DA51E0C" w14:textId="77777777" w:rsidR="00472E4D" w:rsidRPr="00461ECB" w:rsidRDefault="00472E4D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3" w:type="pct"/>
            <w:gridSpan w:val="3"/>
          </w:tcPr>
          <w:p w14:paraId="527E83A8" w14:textId="4A3B197B" w:rsidR="00472E4D" w:rsidRPr="00461ECB" w:rsidRDefault="00472E4D" w:rsidP="00472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1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DF5339" w:rsidRPr="00461ECB" w14:paraId="55838525" w14:textId="77777777" w:rsidTr="00D43717">
        <w:trPr>
          <w:trHeight w:val="20"/>
          <w:tblHeader/>
        </w:trPr>
        <w:tc>
          <w:tcPr>
            <w:tcW w:w="2187" w:type="pct"/>
            <w:vMerge w:val="restart"/>
          </w:tcPr>
          <w:p w14:paraId="63A62F80" w14:textId="26F743AD" w:rsidR="00515577" w:rsidRPr="00461ECB" w:rsidRDefault="00515577" w:rsidP="0016367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9" w:type="pct"/>
            <w:gridSpan w:val="4"/>
          </w:tcPr>
          <w:p w14:paraId="79791CD6" w14:textId="62D56B39" w:rsidR="00DF5339" w:rsidRPr="00461ECB" w:rsidRDefault="00515577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       </w:t>
            </w:r>
            <w:r w:rsidR="00DF5339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53" w:type="pct"/>
            <w:gridSpan w:val="3"/>
          </w:tcPr>
          <w:p w14:paraId="365427B1" w14:textId="77777777" w:rsidR="00DF5339" w:rsidRPr="00461ECB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889" w:rsidRPr="00461ECB" w14:paraId="2ED2BF39" w14:textId="77777777" w:rsidTr="00D43717">
        <w:trPr>
          <w:trHeight w:val="20"/>
          <w:tblHeader/>
        </w:trPr>
        <w:tc>
          <w:tcPr>
            <w:tcW w:w="2187" w:type="pct"/>
            <w:vMerge/>
          </w:tcPr>
          <w:p w14:paraId="3197C019" w14:textId="77777777" w:rsidR="00681889" w:rsidRPr="00461ECB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25B148E3" w14:textId="45F0B689" w:rsidR="00681889" w:rsidRPr="00461ECB" w:rsidRDefault="003273DB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" w:type="pct"/>
            <w:vAlign w:val="center"/>
          </w:tcPr>
          <w:p w14:paraId="1D460316" w14:textId="77777777" w:rsidR="00681889" w:rsidRPr="00461ECB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21F11592" w14:textId="24F25A57" w:rsidR="00681889" w:rsidRPr="00461ECB" w:rsidRDefault="003273DB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" w:type="pct"/>
          </w:tcPr>
          <w:p w14:paraId="38D54CD1" w14:textId="77777777" w:rsidR="00681889" w:rsidRPr="00461ECB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570" w:type="pct"/>
            <w:vAlign w:val="center"/>
          </w:tcPr>
          <w:p w14:paraId="69F0D267" w14:textId="5501959A" w:rsidR="00681889" w:rsidRPr="00461ECB" w:rsidRDefault="003273DB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" w:type="pct"/>
            <w:vAlign w:val="center"/>
          </w:tcPr>
          <w:p w14:paraId="56C4A982" w14:textId="77777777" w:rsidR="00681889" w:rsidRPr="00461ECB" w:rsidRDefault="00681889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649" w:type="pct"/>
            <w:vAlign w:val="center"/>
          </w:tcPr>
          <w:p w14:paraId="51A7D63D" w14:textId="5BB658D7" w:rsidR="00681889" w:rsidRPr="00461ECB" w:rsidRDefault="003273DB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</w:tr>
      <w:tr w:rsidR="00035EBB" w:rsidRPr="00461ECB" w14:paraId="1F0E4507" w14:textId="77777777" w:rsidTr="00D43717">
        <w:trPr>
          <w:trHeight w:val="20"/>
        </w:trPr>
        <w:tc>
          <w:tcPr>
            <w:tcW w:w="2187" w:type="pct"/>
            <w:tcBorders>
              <w:bottom w:val="nil"/>
            </w:tcBorders>
          </w:tcPr>
          <w:p w14:paraId="4107F7A4" w14:textId="661B67DB" w:rsidR="00035EBB" w:rsidRPr="00461ECB" w:rsidRDefault="00035EBB" w:rsidP="00035EBB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69B41DDA" w14:textId="61CFF93D" w:rsidR="00035EBB" w:rsidRPr="00461ECB" w:rsidRDefault="003273D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3DEA14C7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nil"/>
            </w:tcBorders>
            <w:vAlign w:val="bottom"/>
          </w:tcPr>
          <w:p w14:paraId="582BF54D" w14:textId="709F865B" w:rsidR="00035EBB" w:rsidRPr="00461ECB" w:rsidRDefault="003273D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14:paraId="296E711A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nil"/>
            </w:tcBorders>
            <w:vAlign w:val="bottom"/>
          </w:tcPr>
          <w:p w14:paraId="0CF5BC07" w14:textId="75F0368A" w:rsidR="00035EBB" w:rsidRPr="00461ECB" w:rsidRDefault="003273D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  <w:tc>
          <w:tcPr>
            <w:tcW w:w="134" w:type="pct"/>
            <w:tcBorders>
              <w:bottom w:val="nil"/>
            </w:tcBorders>
            <w:vAlign w:val="bottom"/>
          </w:tcPr>
          <w:p w14:paraId="4A3B1A41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nil"/>
            </w:tcBorders>
            <w:vAlign w:val="bottom"/>
          </w:tcPr>
          <w:p w14:paraId="586B14EA" w14:textId="1549A755" w:rsidR="00035EBB" w:rsidRPr="00461ECB" w:rsidRDefault="003273D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  <w:tr w:rsidR="00035EBB" w:rsidRPr="00461ECB" w14:paraId="797DC63D" w14:textId="77777777" w:rsidTr="00D43717">
        <w:trPr>
          <w:trHeight w:val="20"/>
        </w:trPr>
        <w:tc>
          <w:tcPr>
            <w:tcW w:w="2187" w:type="pct"/>
            <w:tcBorders>
              <w:bottom w:val="nil"/>
            </w:tcBorders>
            <w:noWrap/>
            <w:vAlign w:val="bottom"/>
          </w:tcPr>
          <w:p w14:paraId="017AE63A" w14:textId="77777777" w:rsidR="00035EBB" w:rsidRPr="00461ECB" w:rsidRDefault="00035EBB" w:rsidP="00035EBB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EF9E3" w14:textId="6D7E3C8B" w:rsidR="00035EBB" w:rsidRPr="00461ECB" w:rsidRDefault="003273D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035EB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1F2569DC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AED8B" w14:textId="7B304CE6" w:rsidR="00035EBB" w:rsidRPr="00461ECB" w:rsidRDefault="003273D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35EB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808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3057D86C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66281" w14:textId="2DB43E41" w:rsidR="00035EBB" w:rsidRPr="00461ECB" w:rsidRDefault="003273D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035EB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36CDBC57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F2868" w14:textId="1BFA2C93" w:rsidR="00035EBB" w:rsidRPr="00461ECB" w:rsidRDefault="003273D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035EB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</w:p>
        </w:tc>
      </w:tr>
    </w:tbl>
    <w:p w14:paraId="34EAC5D8" w14:textId="47FDE977" w:rsidR="0045104C" w:rsidRPr="00461ECB" w:rsidRDefault="0045104C" w:rsidP="003C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461EC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โครงการผลประโยชน์พนักงานที่กำหนดไว้</w:t>
      </w:r>
    </w:p>
    <w:p w14:paraId="0868723C" w14:textId="5E885032" w:rsidR="0045104C" w:rsidRDefault="0045104C" w:rsidP="0045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3273DB" w:rsidRPr="003273DB">
        <w:rPr>
          <w:rFonts w:asciiTheme="majorBidi" w:hAnsiTheme="majorBidi" w:cstheme="majorBidi"/>
          <w:sz w:val="32"/>
          <w:szCs w:val="32"/>
        </w:rPr>
        <w:t>2541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ความเสี่ยงของช่วงชีวิต 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593B4DBE" w14:textId="562D5B0A" w:rsidR="00FD2DB6" w:rsidRPr="00461ECB" w:rsidRDefault="00A478CF" w:rsidP="00C74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7"/>
        <w:gridCol w:w="1023"/>
        <w:gridCol w:w="270"/>
        <w:gridCol w:w="1080"/>
        <w:gridCol w:w="270"/>
        <w:gridCol w:w="1170"/>
      </w:tblGrid>
      <w:tr w:rsidR="00412A86" w:rsidRPr="00461ECB" w14:paraId="311F937F" w14:textId="77777777" w:rsidTr="00436CCD">
        <w:trPr>
          <w:trHeight w:val="144"/>
        </w:trPr>
        <w:tc>
          <w:tcPr>
            <w:tcW w:w="3690" w:type="dxa"/>
            <w:vMerge w:val="restart"/>
            <w:vAlign w:val="bottom"/>
          </w:tcPr>
          <w:p w14:paraId="063BAD09" w14:textId="59EB4AE5" w:rsidR="00412A86" w:rsidRPr="00461ECB" w:rsidRDefault="00412A86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gridSpan w:val="3"/>
            <w:vAlign w:val="bottom"/>
          </w:tcPr>
          <w:p w14:paraId="0A01B4AF" w14:textId="086F5E94" w:rsidR="00412A86" w:rsidRPr="00461ECB" w:rsidRDefault="00412A86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7D6294" w14:textId="77777777" w:rsidR="00412A86" w:rsidRPr="00461ECB" w:rsidRDefault="00412A86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B3BD322" w14:textId="469862B6" w:rsidR="00412A86" w:rsidRPr="00461ECB" w:rsidRDefault="00412A86" w:rsidP="00E2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1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12A86" w:rsidRPr="00461ECB" w14:paraId="59DC369E" w14:textId="77777777" w:rsidTr="00436CCD">
        <w:trPr>
          <w:trHeight w:val="144"/>
          <w:tblHeader/>
        </w:trPr>
        <w:tc>
          <w:tcPr>
            <w:tcW w:w="3690" w:type="dxa"/>
            <w:vMerge/>
          </w:tcPr>
          <w:p w14:paraId="236A484E" w14:textId="77777777" w:rsidR="00412A86" w:rsidRPr="00461ECB" w:rsidRDefault="00412A86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1E0EE67B" w14:textId="48A9B1DA" w:rsidR="00412A86" w:rsidRPr="00461ECB" w:rsidRDefault="00412A86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ACC24B" w14:textId="77777777" w:rsidR="00412A86" w:rsidRPr="00461ECB" w:rsidRDefault="00412A86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B1B8579" w14:textId="2EE4B490" w:rsidR="00412A86" w:rsidRPr="00461ECB" w:rsidRDefault="00412A86" w:rsidP="0068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2A86" w:rsidRPr="00461ECB" w14:paraId="5D833C6A" w14:textId="77777777" w:rsidTr="00436CCD">
        <w:trPr>
          <w:trHeight w:val="144"/>
        </w:trPr>
        <w:tc>
          <w:tcPr>
            <w:tcW w:w="3690" w:type="dxa"/>
          </w:tcPr>
          <w:p w14:paraId="759BA3BE" w14:textId="77777777" w:rsidR="00412A86" w:rsidRPr="00461ECB" w:rsidRDefault="00412A86" w:rsidP="00412A86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2AD84D" w14:textId="1D4ABC29" w:rsidR="00412A86" w:rsidRPr="00461ECB" w:rsidRDefault="003273DB" w:rsidP="00412A8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7" w:type="dxa"/>
          </w:tcPr>
          <w:p w14:paraId="12B8F331" w14:textId="77777777" w:rsidR="00412A86" w:rsidRPr="00461ECB" w:rsidRDefault="00412A86" w:rsidP="004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5C5663F5" w14:textId="770525D8" w:rsidR="00412A86" w:rsidRPr="00461ECB" w:rsidRDefault="003273DB" w:rsidP="00412A8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7945A0F1" w14:textId="77777777" w:rsidR="00412A86" w:rsidRPr="00461ECB" w:rsidRDefault="00412A86" w:rsidP="004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3C2FD0" w14:textId="312ED7A3" w:rsidR="00412A86" w:rsidRPr="00461ECB" w:rsidRDefault="003273DB" w:rsidP="00412A8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3033EEA" w14:textId="77777777" w:rsidR="00412A86" w:rsidRPr="00461ECB" w:rsidRDefault="00412A86" w:rsidP="004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176B0" w14:textId="111EC92A" w:rsidR="00412A86" w:rsidRPr="00461ECB" w:rsidRDefault="003273DB" w:rsidP="00412A8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035EBB" w:rsidRPr="00461ECB" w14:paraId="360F2ED5" w14:textId="77777777" w:rsidTr="00436CCD">
        <w:trPr>
          <w:trHeight w:val="144"/>
        </w:trPr>
        <w:tc>
          <w:tcPr>
            <w:tcW w:w="3690" w:type="dxa"/>
          </w:tcPr>
          <w:p w14:paraId="0D65EB74" w14:textId="668B7C8A" w:rsidR="00035EBB" w:rsidRPr="00461ECB" w:rsidRDefault="00035EBB" w:rsidP="00035EB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A95351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ยกมา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ต้นปี ณ วันที่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03365446" w14:textId="40C1410B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237" w:type="dxa"/>
          </w:tcPr>
          <w:p w14:paraId="564BBF78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32FD47B9" w14:textId="01B1AC35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795</w:t>
            </w:r>
          </w:p>
        </w:tc>
        <w:tc>
          <w:tcPr>
            <w:tcW w:w="270" w:type="dxa"/>
          </w:tcPr>
          <w:p w14:paraId="39B5489E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AFA904" w14:textId="1AD3061B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270" w:type="dxa"/>
          </w:tcPr>
          <w:p w14:paraId="3FF3F391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D3D7EC" w14:textId="431A8A61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</w:p>
        </w:tc>
      </w:tr>
      <w:tr w:rsidR="00035EBB" w:rsidRPr="00461ECB" w14:paraId="1C4A139B" w14:textId="77777777" w:rsidTr="00436CCD">
        <w:trPr>
          <w:trHeight w:val="144"/>
        </w:trPr>
        <w:tc>
          <w:tcPr>
            <w:tcW w:w="3690" w:type="dxa"/>
          </w:tcPr>
          <w:p w14:paraId="7E95903F" w14:textId="60DED409" w:rsidR="00035EBB" w:rsidRPr="00461ECB" w:rsidRDefault="00035EBB" w:rsidP="00035EB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ACBC2E3" w14:textId="77777777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06005E01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5722F02E" w14:textId="77777777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4E7CE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1DB489" w14:textId="77777777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2A3B86C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E6DA1A" w14:textId="77777777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35EBB" w:rsidRPr="00461ECB" w14:paraId="617AF551" w14:textId="77777777" w:rsidTr="00436CCD">
        <w:trPr>
          <w:trHeight w:val="144"/>
        </w:trPr>
        <w:tc>
          <w:tcPr>
            <w:tcW w:w="3690" w:type="dxa"/>
          </w:tcPr>
          <w:p w14:paraId="7B3531C2" w14:textId="77777777" w:rsidR="00035EBB" w:rsidRPr="00461ECB" w:rsidRDefault="00035EBB" w:rsidP="00035EBB">
            <w:pPr>
              <w:tabs>
                <w:tab w:val="clear" w:pos="227"/>
              </w:tabs>
              <w:ind w:lef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825F24E" w14:textId="428FA063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37" w:type="dxa"/>
          </w:tcPr>
          <w:p w14:paraId="72CD6B1B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4D92E3AB" w14:textId="3163D997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270" w:type="dxa"/>
          </w:tcPr>
          <w:p w14:paraId="1734F083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FB9FD0" w14:textId="552F069C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798</w:t>
            </w:r>
          </w:p>
        </w:tc>
        <w:tc>
          <w:tcPr>
            <w:tcW w:w="270" w:type="dxa"/>
          </w:tcPr>
          <w:p w14:paraId="242EE0AE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6E3F30" w14:textId="6B871807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797</w:t>
            </w:r>
          </w:p>
        </w:tc>
      </w:tr>
      <w:tr w:rsidR="00035EBB" w:rsidRPr="00461ECB" w14:paraId="17612349" w14:textId="77777777" w:rsidTr="00436CCD">
        <w:trPr>
          <w:trHeight w:val="144"/>
        </w:trPr>
        <w:tc>
          <w:tcPr>
            <w:tcW w:w="3690" w:type="dxa"/>
          </w:tcPr>
          <w:p w14:paraId="1E644BCF" w14:textId="77777777" w:rsidR="00035EBB" w:rsidRPr="00461ECB" w:rsidRDefault="00035EBB" w:rsidP="00035EBB">
            <w:pPr>
              <w:tabs>
                <w:tab w:val="clear" w:pos="227"/>
              </w:tabs>
              <w:ind w:lef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45C9AAF" w14:textId="4266531E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613</w:t>
            </w:r>
          </w:p>
        </w:tc>
        <w:tc>
          <w:tcPr>
            <w:tcW w:w="237" w:type="dxa"/>
          </w:tcPr>
          <w:p w14:paraId="7FA703B0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45456827" w14:textId="12D37361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791</w:t>
            </w:r>
          </w:p>
        </w:tc>
        <w:tc>
          <w:tcPr>
            <w:tcW w:w="270" w:type="dxa"/>
          </w:tcPr>
          <w:p w14:paraId="12B98BB1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30D1E0" w14:textId="4B441450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270" w:type="dxa"/>
          </w:tcPr>
          <w:p w14:paraId="32F070A4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1E1D91" w14:textId="392C9BCE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483</w:t>
            </w:r>
          </w:p>
        </w:tc>
      </w:tr>
      <w:tr w:rsidR="00035EBB" w:rsidRPr="00461ECB" w14:paraId="6F254F76" w14:textId="77777777" w:rsidTr="00436CCD">
        <w:trPr>
          <w:trHeight w:val="144"/>
        </w:trPr>
        <w:tc>
          <w:tcPr>
            <w:tcW w:w="3690" w:type="dxa"/>
          </w:tcPr>
          <w:p w14:paraId="43021C2B" w14:textId="33D78BB2" w:rsidR="00035EBB" w:rsidRPr="00461ECB" w:rsidRDefault="00035EBB" w:rsidP="00035EB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5DD318D2" w14:textId="77777777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066C263B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7E035529" w14:textId="77777777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E6FAC8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2FB249" w14:textId="77777777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D75602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0B9378" w14:textId="77777777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35EBB" w:rsidRPr="00461ECB" w14:paraId="694E862E" w14:textId="77777777" w:rsidTr="00436CCD">
        <w:trPr>
          <w:trHeight w:val="144"/>
        </w:trPr>
        <w:tc>
          <w:tcPr>
            <w:tcW w:w="3690" w:type="dxa"/>
          </w:tcPr>
          <w:p w14:paraId="028A73B8" w14:textId="148F44DE" w:rsidR="00035EBB" w:rsidRPr="00461ECB" w:rsidRDefault="008E10FE" w:rsidP="00D43717">
            <w:pPr>
              <w:tabs>
                <w:tab w:val="clear" w:pos="227"/>
              </w:tabs>
              <w:ind w:left="34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 (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035EBB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จากการประมาณการตามหลักคณิตศาสตร์ประกันภัย   </w:t>
            </w:r>
          </w:p>
        </w:tc>
        <w:tc>
          <w:tcPr>
            <w:tcW w:w="1080" w:type="dxa"/>
          </w:tcPr>
          <w:p w14:paraId="635F0D26" w14:textId="7BF24ABA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237" w:type="dxa"/>
          </w:tcPr>
          <w:p w14:paraId="508856C7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5A2B5CF7" w14:textId="6C6BE4EF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C9A4BE4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BDED1D" w14:textId="6D85D54C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70" w:type="dxa"/>
          </w:tcPr>
          <w:p w14:paraId="403E71BD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DA4323" w14:textId="30BA5A38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35EBB" w:rsidRPr="00461ECB" w14:paraId="6D7D90D6" w14:textId="77777777" w:rsidTr="00436CCD">
        <w:trPr>
          <w:trHeight w:val="144"/>
        </w:trPr>
        <w:tc>
          <w:tcPr>
            <w:tcW w:w="3690" w:type="dxa"/>
          </w:tcPr>
          <w:p w14:paraId="2191E0B6" w14:textId="77777777" w:rsidR="00035EBB" w:rsidRPr="00461ECB" w:rsidRDefault="00035EBB" w:rsidP="00BF720A">
            <w:pPr>
              <w:tabs>
                <w:tab w:val="clear" w:pos="227"/>
              </w:tabs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61D672B" w14:textId="20CA82D0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010B9FB0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35F9C5DB" w14:textId="45BC5797" w:rsidR="00035EBB" w:rsidRPr="00461ECB" w:rsidRDefault="00035EB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485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A282EC3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96C9BB" w14:textId="172CE8D8" w:rsidR="00035EBB" w:rsidRPr="00461ECB" w:rsidRDefault="00035EBB" w:rsidP="003D187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   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C5CB12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C5DF6" w14:textId="28D01CA7" w:rsidR="00035EBB" w:rsidRPr="00461ECB" w:rsidRDefault="00035EBB" w:rsidP="00035EB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35EBB" w:rsidRPr="00461ECB" w14:paraId="7FC87E5C" w14:textId="77777777" w:rsidTr="00436CCD">
        <w:trPr>
          <w:trHeight w:val="144"/>
        </w:trPr>
        <w:tc>
          <w:tcPr>
            <w:tcW w:w="3690" w:type="dxa"/>
          </w:tcPr>
          <w:p w14:paraId="161CFE73" w14:textId="16C97069" w:rsidR="00035EBB" w:rsidRPr="00461ECB" w:rsidRDefault="00035EBB" w:rsidP="00035EB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ยอดคงเหลือปลายปี 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669F8C" w14:textId="71114188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</w:t>
            </w:r>
            <w:r w:rsidR="00035EB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37" w:type="dxa"/>
          </w:tcPr>
          <w:p w14:paraId="1B038AD0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1F115F1" w14:textId="5C955188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035EB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270" w:type="dxa"/>
          </w:tcPr>
          <w:p w14:paraId="48E3AA39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06274B" w14:textId="33E946BA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035EB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70" w:type="dxa"/>
          </w:tcPr>
          <w:p w14:paraId="441E593D" w14:textId="77777777" w:rsidR="00035EBB" w:rsidRPr="00461ECB" w:rsidRDefault="00035EBB" w:rsidP="00035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524FB3" w14:textId="46161AF7" w:rsidR="00035EBB" w:rsidRPr="00461ECB" w:rsidRDefault="003273DB" w:rsidP="00035EB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035EB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</w:t>
            </w:r>
          </w:p>
        </w:tc>
      </w:tr>
    </w:tbl>
    <w:p w14:paraId="6C5E84E0" w14:textId="77777777" w:rsidR="0052438E" w:rsidRDefault="00524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48E8886" w14:textId="433AD6B5" w:rsidR="00405D2B" w:rsidRPr="00461ECB" w:rsidRDefault="00D25581" w:rsidP="001E6F8C">
      <w:pPr>
        <w:spacing w:before="240" w:line="240" w:lineRule="auto"/>
        <w:ind w:left="547"/>
        <w:jc w:val="thaiDistribute"/>
        <w:rPr>
          <w:rFonts w:asciiTheme="majorBidi" w:hAnsiTheme="majorBidi" w:cstheme="majorBidi"/>
          <w:i/>
          <w:iCs/>
          <w:color w:val="0000FF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ข้อสมมติหลักในการประมาณการตามหลักการคณิตศาสตร์ประกันภัย </w:t>
      </w:r>
      <w:r w:rsidR="00AD2685">
        <w:rPr>
          <w:rFonts w:asciiTheme="majorBidi" w:hAnsiTheme="majorBidi" w:cstheme="majorBidi" w:hint="cs"/>
          <w:color w:val="000000"/>
          <w:sz w:val="32"/>
          <w:szCs w:val="32"/>
          <w:cs/>
        </w:rPr>
        <w:t>ที่ใช้ใน</w:t>
      </w:r>
      <w:r w:rsidR="00F82E9B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การคำนวณประมาณ</w:t>
      </w:r>
      <w:r w:rsidR="00524E71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การหนี้สินสำหรับ</w:t>
      </w:r>
      <w:r w:rsidR="008121D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ผลประโยชน์พนักงาน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="008121D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273DB" w:rsidRPr="003273D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121D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121DF">
        <w:rPr>
          <w:rFonts w:asciiTheme="majorBidi" w:hAnsiTheme="majorBidi" w:cstheme="majorBidi" w:hint="cs"/>
          <w:color w:val="000000"/>
          <w:sz w:val="32"/>
          <w:szCs w:val="32"/>
          <w:cs/>
        </w:rPr>
        <w:t>ธัน</w:t>
      </w:r>
      <w:r w:rsidR="00D15892">
        <w:rPr>
          <w:rFonts w:asciiTheme="majorBidi" w:hAnsiTheme="majorBidi" w:cstheme="majorBidi" w:hint="cs"/>
          <w:color w:val="000000"/>
          <w:sz w:val="32"/>
          <w:szCs w:val="32"/>
          <w:cs/>
        </w:rPr>
        <w:t>วาคม มี</w:t>
      </w:r>
      <w:r w:rsidR="007511AB">
        <w:rPr>
          <w:rFonts w:asciiTheme="majorBidi" w:hAnsiTheme="majorBidi" w:cstheme="majorBidi" w:hint="cs"/>
          <w:color w:val="000000"/>
          <w:sz w:val="32"/>
          <w:szCs w:val="32"/>
          <w:cs/>
        </w:rPr>
        <w:t>ดังต่อไปนี้</w:t>
      </w:r>
      <w:r w:rsidRPr="00461ECB">
        <w:rPr>
          <w:rFonts w:asciiTheme="majorBidi" w:hAnsiTheme="majorBidi" w:cstheme="majorBidi"/>
          <w:i/>
          <w:iCs/>
          <w:color w:val="0000FF"/>
          <w:sz w:val="32"/>
          <w:szCs w:val="32"/>
        </w:rPr>
        <w:t xml:space="preserve"> </w:t>
      </w:r>
    </w:p>
    <w:p w14:paraId="022CE576" w14:textId="0F072F78" w:rsidR="008F49F9" w:rsidRPr="00461ECB" w:rsidRDefault="008F49F9">
      <w:pPr>
        <w:rPr>
          <w:rFonts w:asciiTheme="majorBidi" w:hAnsiTheme="majorBidi" w:cstheme="majorBidi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02"/>
        <w:gridCol w:w="236"/>
        <w:gridCol w:w="1183"/>
        <w:gridCol w:w="270"/>
        <w:gridCol w:w="1159"/>
        <w:gridCol w:w="270"/>
        <w:gridCol w:w="1170"/>
      </w:tblGrid>
      <w:tr w:rsidR="002E59ED" w:rsidRPr="00461ECB" w14:paraId="68AC9BD4" w14:textId="77777777" w:rsidTr="00436CCD">
        <w:trPr>
          <w:trHeight w:val="20"/>
          <w:tblHeader/>
        </w:trPr>
        <w:tc>
          <w:tcPr>
            <w:tcW w:w="3420" w:type="dxa"/>
            <w:vMerge w:val="restart"/>
          </w:tcPr>
          <w:p w14:paraId="1C5A81E7" w14:textId="6D76D095" w:rsidR="002E59ED" w:rsidRPr="00461ECB" w:rsidRDefault="002E59ED" w:rsidP="002E59ED">
            <w:pPr>
              <w:tabs>
                <w:tab w:val="clear" w:pos="227"/>
              </w:tabs>
              <w:ind w:left="-33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5736403A" w14:textId="77777777" w:rsidR="002E59ED" w:rsidRPr="00461ECB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74ACB95" w14:textId="77777777" w:rsidR="002E59ED" w:rsidRPr="00461ECB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vAlign w:val="bottom"/>
          </w:tcPr>
          <w:p w14:paraId="6B70FD26" w14:textId="77777777" w:rsidR="002E59ED" w:rsidRPr="00461ECB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61EC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E59ED" w:rsidRPr="00461ECB" w14:paraId="5E30C97A" w14:textId="77777777" w:rsidTr="00436CCD">
        <w:trPr>
          <w:trHeight w:val="20"/>
          <w:tblHeader/>
        </w:trPr>
        <w:tc>
          <w:tcPr>
            <w:tcW w:w="3420" w:type="dxa"/>
            <w:vMerge/>
          </w:tcPr>
          <w:p w14:paraId="40E30C20" w14:textId="77777777" w:rsidR="002E59ED" w:rsidRPr="00461ECB" w:rsidRDefault="002E59ED" w:rsidP="002E59ED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615507FB" w14:textId="243B0773" w:rsidR="002E59ED" w:rsidRPr="00461ECB" w:rsidRDefault="003273DB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162018A7" w14:textId="77777777" w:rsidR="002E59ED" w:rsidRPr="00461ECB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685E8ACB" w14:textId="1D6101EC" w:rsidR="002E59ED" w:rsidRPr="00461ECB" w:rsidRDefault="003273DB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DFF7C92" w14:textId="77777777" w:rsidR="002E59ED" w:rsidRPr="00461ECB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1D5A92F5" w14:textId="2AD928E7" w:rsidR="002E59ED" w:rsidRPr="00461ECB" w:rsidRDefault="003273DB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center"/>
          </w:tcPr>
          <w:p w14:paraId="36C47109" w14:textId="77777777" w:rsidR="002E59ED" w:rsidRPr="00461ECB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9312A4E" w14:textId="10840AEA" w:rsidR="002E59ED" w:rsidRPr="00461ECB" w:rsidRDefault="003273DB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9551B" w:rsidRPr="00461ECB" w14:paraId="5DF51137" w14:textId="77777777" w:rsidTr="00436CCD">
        <w:trPr>
          <w:trHeight w:val="20"/>
        </w:trPr>
        <w:tc>
          <w:tcPr>
            <w:tcW w:w="3420" w:type="dxa"/>
          </w:tcPr>
          <w:p w14:paraId="0DD2D128" w14:textId="7119AD8E" w:rsidR="0029551B" w:rsidRPr="00461ECB" w:rsidRDefault="0029551B" w:rsidP="0029551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2" w:type="dxa"/>
          </w:tcPr>
          <w:p w14:paraId="6BAE9E08" w14:textId="513AFF46" w:rsidR="0029551B" w:rsidRPr="00461ECB" w:rsidRDefault="003273D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36" w:type="dxa"/>
          </w:tcPr>
          <w:p w14:paraId="24F18315" w14:textId="77777777" w:rsidR="0029551B" w:rsidRPr="00461ECB" w:rsidRDefault="0029551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603E7EF0" w14:textId="7E6574C6" w:rsidR="0029551B" w:rsidRPr="00461ECB" w:rsidRDefault="003273DB" w:rsidP="00295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5898B3DF" w14:textId="77777777" w:rsidR="0029551B" w:rsidRPr="00461ECB" w:rsidRDefault="0029551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</w:tcPr>
          <w:p w14:paraId="7539676C" w14:textId="0391D265" w:rsidR="0029551B" w:rsidRPr="00461ECB" w:rsidRDefault="003273DB" w:rsidP="00295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36418C47" w14:textId="77777777" w:rsidR="0029551B" w:rsidRPr="00461ECB" w:rsidRDefault="0029551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AF44F5" w14:textId="7C447E1A" w:rsidR="0029551B" w:rsidRPr="00461ECB" w:rsidRDefault="003273DB" w:rsidP="00295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</w:tr>
      <w:tr w:rsidR="0029551B" w:rsidRPr="00461ECB" w14:paraId="2B76C1E6" w14:textId="77777777" w:rsidTr="00436CCD">
        <w:trPr>
          <w:trHeight w:val="20"/>
        </w:trPr>
        <w:tc>
          <w:tcPr>
            <w:tcW w:w="3420" w:type="dxa"/>
          </w:tcPr>
          <w:p w14:paraId="1DA25D40" w14:textId="43EEF0B6" w:rsidR="0029551B" w:rsidRPr="00461ECB" w:rsidRDefault="0029551B" w:rsidP="0029551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2" w:type="dxa"/>
          </w:tcPr>
          <w:p w14:paraId="78E013CC" w14:textId="214823EF" w:rsidR="0029551B" w:rsidRPr="00461ECB" w:rsidRDefault="003273D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4764781D" w14:textId="77777777" w:rsidR="0029551B" w:rsidRPr="00461ECB" w:rsidRDefault="0029551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7460C5E0" w14:textId="3026C682" w:rsidR="0029551B" w:rsidRPr="00461ECB" w:rsidRDefault="003273DB" w:rsidP="00295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F941E4F" w14:textId="77777777" w:rsidR="0029551B" w:rsidRPr="00461ECB" w:rsidRDefault="0029551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</w:tcPr>
          <w:p w14:paraId="305B80F6" w14:textId="68769297" w:rsidR="0029551B" w:rsidRPr="00461ECB" w:rsidRDefault="003273DB" w:rsidP="00295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16F230D" w14:textId="77777777" w:rsidR="0029551B" w:rsidRPr="00461ECB" w:rsidRDefault="0029551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A080B6" w14:textId="3C08C44C" w:rsidR="0029551B" w:rsidRPr="00461ECB" w:rsidRDefault="003273DB" w:rsidP="00295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  <w:tr w:rsidR="0029551B" w:rsidRPr="00461ECB" w14:paraId="6CACB719" w14:textId="77777777" w:rsidTr="00436CCD">
        <w:trPr>
          <w:trHeight w:val="20"/>
        </w:trPr>
        <w:tc>
          <w:tcPr>
            <w:tcW w:w="3420" w:type="dxa"/>
          </w:tcPr>
          <w:p w14:paraId="05F97118" w14:textId="41C3F609" w:rsidR="0029551B" w:rsidRPr="00461ECB" w:rsidRDefault="0029551B" w:rsidP="0029551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2" w:type="dxa"/>
          </w:tcPr>
          <w:p w14:paraId="4D7465B5" w14:textId="16D773D8" w:rsidR="0029551B" w:rsidRPr="00461ECB" w:rsidRDefault="003273D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924753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924753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056EAF3E" w14:textId="77777777" w:rsidR="0029551B" w:rsidRPr="00461ECB" w:rsidRDefault="0029551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024592E0" w14:textId="3673C636" w:rsidR="0029551B" w:rsidRPr="00461ECB" w:rsidRDefault="003273DB" w:rsidP="00295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2205B70" w14:textId="77777777" w:rsidR="0029551B" w:rsidRPr="00461ECB" w:rsidRDefault="0029551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</w:tcPr>
          <w:p w14:paraId="6E60BD24" w14:textId="7AA4855D" w:rsidR="0029551B" w:rsidRPr="00461ECB" w:rsidRDefault="003273DB" w:rsidP="00295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924753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924753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044FCAD" w14:textId="77777777" w:rsidR="0029551B" w:rsidRPr="00461ECB" w:rsidRDefault="0029551B" w:rsidP="0029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9E3038" w14:textId="0188DDB2" w:rsidR="0029551B" w:rsidRPr="00461ECB" w:rsidRDefault="003273DB" w:rsidP="0029551B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48CE3BD7" w14:textId="58A42CBB" w:rsidR="00163875" w:rsidRPr="00461ECB" w:rsidRDefault="00163875" w:rsidP="00CF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E600265" w14:textId="35E3BEF8" w:rsidR="0040647D" w:rsidRPr="00461ECB" w:rsidRDefault="0040647D" w:rsidP="00CF5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5026FE" w:rsidRPr="00461ECB">
        <w:rPr>
          <w:rFonts w:asciiTheme="majorBidi" w:hAnsiTheme="majorBidi" w:cstheme="majorBidi"/>
          <w:sz w:val="32"/>
          <w:szCs w:val="32"/>
        </w:rPr>
        <w:t xml:space="preserve">  </w:t>
      </w:r>
      <w:r w:rsidR="005026FE" w:rsidRPr="00461ECB">
        <w:rPr>
          <w:rFonts w:asciiTheme="majorBidi" w:hAnsiTheme="majorBidi" w:cstheme="majorBidi"/>
          <w:sz w:val="32"/>
          <w:szCs w:val="32"/>
        </w:rPr>
        <w:br/>
      </w:r>
      <w:r w:rsidR="003273DB" w:rsidRPr="003273DB">
        <w:rPr>
          <w:rFonts w:asciiTheme="majorBidi" w:hAnsiTheme="majorBidi" w:cstheme="majorBidi"/>
          <w:sz w:val="32"/>
          <w:szCs w:val="32"/>
        </w:rPr>
        <w:t>5</w:t>
      </w:r>
      <w:r w:rsidR="005026FE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64</w:t>
      </w:r>
      <w:r w:rsidR="005026FE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ปี (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</w:rPr>
        <w:t xml:space="preserve">: </w:t>
      </w:r>
      <w:r w:rsidR="003273DB" w:rsidRPr="003273DB">
        <w:rPr>
          <w:rFonts w:asciiTheme="majorBidi" w:hAnsiTheme="majorBidi" w:cstheme="majorBidi"/>
          <w:sz w:val="32"/>
          <w:szCs w:val="32"/>
        </w:rPr>
        <w:t>4</w:t>
      </w:r>
      <w:r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96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51AA2568" w14:textId="36BBDB27" w:rsidR="006C07A6" w:rsidRDefault="006C07A6" w:rsidP="006C07A6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อัตราการเพิ่มขึ้นของเงินเดือน</w:t>
      </w:r>
      <w:r w:rsidR="006C70E7" w:rsidRPr="00461E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และอัตรา</w:t>
      </w:r>
      <w:r w:rsidR="006C70E7" w:rsidRPr="00461ECB">
        <w:rPr>
          <w:rFonts w:asciiTheme="majorBidi" w:hAnsiTheme="majorBidi" w:cstheme="majorBidi"/>
          <w:sz w:val="32"/>
          <w:szCs w:val="32"/>
          <w:cs/>
        </w:rPr>
        <w:t>การหมุนเวียนของพนักงาน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409CD">
        <w:rPr>
          <w:rFonts w:asciiTheme="majorBidi" w:hAnsiTheme="majorBidi" w:cstheme="majorBidi"/>
          <w:color w:val="000000"/>
          <w:sz w:val="32"/>
          <w:szCs w:val="32"/>
        </w:rPr>
        <w:t xml:space="preserve">           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การวิเคราะห์ความอ่อนไหวได้พิจารณาจาก</w:t>
      </w:r>
      <w:r w:rsidRPr="00461EC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การเปลี่ยนแปลงในแต่ละข้อสมมติในการประมาณการตามหลักคณิตศาสตร์</w:t>
      </w:r>
      <w:r w:rsidRPr="00461EC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3E366F92" w14:textId="2C1FB11C" w:rsidR="00D66EA4" w:rsidRPr="00461ECB" w:rsidRDefault="006C07A6" w:rsidP="00D66EA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ผลกระทบต่อภาระผูกพันผลประโยชน์ของพนักงาน</w:t>
      </w:r>
      <w:r w:rsidRPr="00461EC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เพิ่มขึ้น </w:t>
      </w:r>
      <w:r w:rsidRPr="00461ECB">
        <w:rPr>
          <w:rFonts w:asciiTheme="majorBidi" w:hAnsiTheme="majorBidi" w:cstheme="majorBidi"/>
          <w:color w:val="000000"/>
          <w:sz w:val="32"/>
          <w:szCs w:val="32"/>
        </w:rPr>
        <w:t xml:space="preserve">/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(ลดลง) ณ วันที่ </w:t>
      </w:r>
      <w:r w:rsidR="003273DB" w:rsidRPr="003273D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61EC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มีดังนี้</w:t>
      </w:r>
      <w:r w:rsidRPr="00461EC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17"/>
        <w:gridCol w:w="180"/>
        <w:gridCol w:w="1053"/>
        <w:gridCol w:w="153"/>
        <w:gridCol w:w="1062"/>
        <w:gridCol w:w="189"/>
        <w:gridCol w:w="1026"/>
      </w:tblGrid>
      <w:tr w:rsidR="00554C35" w:rsidRPr="00461ECB" w14:paraId="0444F8DB" w14:textId="77777777" w:rsidTr="00394D66">
        <w:tc>
          <w:tcPr>
            <w:tcW w:w="4140" w:type="dxa"/>
          </w:tcPr>
          <w:p w14:paraId="4DD9602C" w14:textId="77777777" w:rsidR="00E244A7" w:rsidRPr="00461ECB" w:rsidRDefault="00E244A7">
            <w:pPr>
              <w:tabs>
                <w:tab w:val="left" w:pos="54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74B4A7B" w14:textId="77777777" w:rsidR="00E244A7" w:rsidRPr="00461ECB" w:rsidRDefault="00E244A7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E752A00" w14:textId="77777777" w:rsidR="00E244A7" w:rsidRPr="00461ECB" w:rsidRDefault="00E244A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14:paraId="3FD90942" w14:textId="6EF43F52" w:rsidR="00E244A7" w:rsidRPr="00461ECB" w:rsidRDefault="00E244A7" w:rsidP="00E244A7">
            <w:pPr>
              <w:tabs>
                <w:tab w:val="left" w:pos="540"/>
              </w:tabs>
              <w:spacing w:line="320" w:lineRule="exact"/>
              <w:ind w:left="-108" w:firstLine="108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54C35" w:rsidRPr="00461ECB" w14:paraId="241F74F8" w14:textId="77777777" w:rsidTr="00394D66">
        <w:tc>
          <w:tcPr>
            <w:tcW w:w="4140" w:type="dxa"/>
          </w:tcPr>
          <w:p w14:paraId="49631AD7" w14:textId="77777777" w:rsidR="00D66EA4" w:rsidRPr="00461ECB" w:rsidRDefault="00D66EA4">
            <w:pPr>
              <w:tabs>
                <w:tab w:val="left" w:pos="54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A098C09" w14:textId="77777777" w:rsidR="00D66EA4" w:rsidRPr="00461ECB" w:rsidRDefault="00D66EA4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B4E1E9E" w14:textId="77777777" w:rsidR="00D66EA4" w:rsidRPr="00461ECB" w:rsidRDefault="00D66EA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14:paraId="5EF97C39" w14:textId="77777777" w:rsidR="00D66EA4" w:rsidRPr="00461ECB" w:rsidRDefault="00D66EA4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C35" w:rsidRPr="00461ECB" w14:paraId="2AF78917" w14:textId="77777777" w:rsidTr="00394D66">
        <w:tc>
          <w:tcPr>
            <w:tcW w:w="4140" w:type="dxa"/>
          </w:tcPr>
          <w:p w14:paraId="65D714E6" w14:textId="77777777" w:rsidR="00D66EA4" w:rsidRPr="00461ECB" w:rsidRDefault="00D66EA4" w:rsidP="00D66EA4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</w:tcPr>
          <w:p w14:paraId="0749AE59" w14:textId="43E760DB" w:rsidR="00D66EA4" w:rsidRPr="00461ECB" w:rsidRDefault="003273DB" w:rsidP="00D66EA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30B24A4D" w14:textId="77777777" w:rsidR="00D66EA4" w:rsidRPr="00461ECB" w:rsidRDefault="00D66EA4" w:rsidP="00D66EA4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2D927C4" w14:textId="3F74CD19" w:rsidR="00D66EA4" w:rsidRPr="00461ECB" w:rsidRDefault="003273DB" w:rsidP="00D66EA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" w:type="dxa"/>
          </w:tcPr>
          <w:p w14:paraId="1FD76219" w14:textId="77777777" w:rsidR="00D66EA4" w:rsidRPr="00461ECB" w:rsidRDefault="00D66EA4" w:rsidP="00D66EA4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4DB0F08" w14:textId="027D724D" w:rsidR="00D66EA4" w:rsidRPr="00461ECB" w:rsidRDefault="003273DB" w:rsidP="00D66EA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9" w:type="dxa"/>
          </w:tcPr>
          <w:p w14:paraId="02DC775B" w14:textId="77777777" w:rsidR="00D66EA4" w:rsidRPr="00461ECB" w:rsidRDefault="00D66EA4" w:rsidP="00D66EA4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EDBA28B" w14:textId="664E6DFE" w:rsidR="00D66EA4" w:rsidRPr="00461ECB" w:rsidRDefault="003273DB" w:rsidP="00D66EA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</w:tr>
      <w:tr w:rsidR="00554C35" w:rsidRPr="00461ECB" w14:paraId="75AD71EC" w14:textId="77777777" w:rsidTr="00394D66">
        <w:tc>
          <w:tcPr>
            <w:tcW w:w="4140" w:type="dxa"/>
          </w:tcPr>
          <w:p w14:paraId="0012AE30" w14:textId="4066860F" w:rsidR="0029551B" w:rsidRPr="00461ECB" w:rsidRDefault="0029551B" w:rsidP="0029551B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3273DB" w:rsidRPr="003273DB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7" w:type="dxa"/>
          </w:tcPr>
          <w:p w14:paraId="67B108C7" w14:textId="1BCE1961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760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DAAB3FB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68C764B2" w14:textId="4D2BB441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446EE990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6E031E8A" w14:textId="1C099CD6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08B77D30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center"/>
          </w:tcPr>
          <w:p w14:paraId="024A4108" w14:textId="236A53AF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693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54C35" w:rsidRPr="00461ECB" w14:paraId="799839FC" w14:textId="77777777" w:rsidTr="00394D66">
        <w:tc>
          <w:tcPr>
            <w:tcW w:w="4140" w:type="dxa"/>
          </w:tcPr>
          <w:p w14:paraId="19F85669" w14:textId="3CBC6DC6" w:rsidR="0029551B" w:rsidRPr="00461ECB" w:rsidRDefault="0029551B" w:rsidP="0029551B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3273DB" w:rsidRPr="003273DB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7" w:type="dxa"/>
          </w:tcPr>
          <w:p w14:paraId="6717C54C" w14:textId="44978DAE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180" w:type="dxa"/>
          </w:tcPr>
          <w:p w14:paraId="15F8D592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625F72B" w14:textId="5E632209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53" w:type="dxa"/>
          </w:tcPr>
          <w:p w14:paraId="7987D7C7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6B6DDF1B" w14:textId="2DED1E12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</w:p>
        </w:tc>
        <w:tc>
          <w:tcPr>
            <w:tcW w:w="189" w:type="dxa"/>
          </w:tcPr>
          <w:p w14:paraId="71150BB6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4F6F3D87" w14:textId="31D362BF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769</w:t>
            </w:r>
          </w:p>
        </w:tc>
      </w:tr>
      <w:tr w:rsidR="00554C35" w:rsidRPr="00461ECB" w14:paraId="260A1850" w14:textId="77777777" w:rsidTr="00394D66">
        <w:tc>
          <w:tcPr>
            <w:tcW w:w="4140" w:type="dxa"/>
          </w:tcPr>
          <w:p w14:paraId="5FF55F7F" w14:textId="30016C7A" w:rsidR="0029551B" w:rsidRPr="00461ECB" w:rsidRDefault="0029551B" w:rsidP="0029551B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="003273DB" w:rsidRPr="003273DB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7" w:type="dxa"/>
          </w:tcPr>
          <w:p w14:paraId="635D7B27" w14:textId="51035AB8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180" w:type="dxa"/>
          </w:tcPr>
          <w:p w14:paraId="144A7637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7A5D6CE" w14:textId="63AB4DE8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153" w:type="dxa"/>
          </w:tcPr>
          <w:p w14:paraId="002E4082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096D5A07" w14:textId="34790B2B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069</w:t>
            </w:r>
          </w:p>
        </w:tc>
        <w:tc>
          <w:tcPr>
            <w:tcW w:w="189" w:type="dxa"/>
          </w:tcPr>
          <w:p w14:paraId="432364C2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3FDD40C2" w14:textId="3CFBBA82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824</w:t>
            </w:r>
          </w:p>
        </w:tc>
      </w:tr>
      <w:tr w:rsidR="00554C35" w:rsidRPr="00461ECB" w14:paraId="088C4D9B" w14:textId="77777777" w:rsidTr="00394D66">
        <w:tc>
          <w:tcPr>
            <w:tcW w:w="4140" w:type="dxa"/>
          </w:tcPr>
          <w:p w14:paraId="6C5373A0" w14:textId="4590F7EB" w:rsidR="0029551B" w:rsidRPr="00461ECB" w:rsidRDefault="0029551B" w:rsidP="0029551B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3273DB" w:rsidRPr="003273DB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7" w:type="dxa"/>
          </w:tcPr>
          <w:p w14:paraId="5887B4AA" w14:textId="41FBCD81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92ABB31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bottom"/>
          </w:tcPr>
          <w:p w14:paraId="275C340C" w14:textId="3D51E215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174583C2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60DC6352" w14:textId="1312468D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01DB2353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4EE6D528" w14:textId="2EC5299F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759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54C35" w:rsidRPr="00461ECB" w14:paraId="5379BB0D" w14:textId="77777777" w:rsidTr="00394D66">
        <w:tc>
          <w:tcPr>
            <w:tcW w:w="4140" w:type="dxa"/>
          </w:tcPr>
          <w:p w14:paraId="23FBC98C" w14:textId="7BDE6E04" w:rsidR="0029551B" w:rsidRPr="00461ECB" w:rsidRDefault="0029551B" w:rsidP="0029551B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- เพิ่มขึ้นร้อยละ </w:t>
            </w:r>
            <w:r w:rsidR="003273DB" w:rsidRPr="003273DB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7" w:type="dxa"/>
          </w:tcPr>
          <w:p w14:paraId="0D6FC911" w14:textId="39261196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036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481566A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0DCCDB1" w14:textId="467F117F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</w:tcPr>
          <w:p w14:paraId="71CBC714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31A14AEB" w14:textId="3DE365F0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072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13C3EE91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5EA3F84E" w14:textId="45377226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54C35" w:rsidRPr="00461ECB" w14:paraId="72837821" w14:textId="77777777" w:rsidTr="00394D66">
        <w:tc>
          <w:tcPr>
            <w:tcW w:w="4140" w:type="dxa"/>
          </w:tcPr>
          <w:p w14:paraId="0009BF16" w14:textId="0911F2E8" w:rsidR="0029551B" w:rsidRPr="00461ECB" w:rsidRDefault="0029551B" w:rsidP="0029551B">
            <w:pPr>
              <w:pStyle w:val="BodyTextIndent2"/>
              <w:spacing w:line="32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- ลดลงร้อยละ </w:t>
            </w:r>
            <w:r w:rsidR="003273DB" w:rsidRPr="003273DB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17" w:type="dxa"/>
          </w:tcPr>
          <w:p w14:paraId="10F46EE9" w14:textId="4AA4F31C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9551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180" w:type="dxa"/>
          </w:tcPr>
          <w:p w14:paraId="0C4F91CD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3992C99" w14:textId="0550C279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915</w:t>
            </w:r>
          </w:p>
        </w:tc>
        <w:tc>
          <w:tcPr>
            <w:tcW w:w="153" w:type="dxa"/>
          </w:tcPr>
          <w:p w14:paraId="0650CA0A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</w:tcPr>
          <w:p w14:paraId="64638479" w14:textId="0D69E98C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89" w:type="dxa"/>
          </w:tcPr>
          <w:p w14:paraId="58DE018E" w14:textId="77777777" w:rsidR="0029551B" w:rsidRPr="00461ECB" w:rsidRDefault="0029551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57EE7821" w14:textId="1365DD6E" w:rsidR="0029551B" w:rsidRPr="00461ECB" w:rsidRDefault="003273DB" w:rsidP="0029551B">
            <w:pPr>
              <w:pStyle w:val="acctfourfigures"/>
              <w:tabs>
                <w:tab w:val="clear" w:pos="765"/>
                <w:tab w:val="decimal" w:pos="872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</w:t>
            </w:r>
          </w:p>
        </w:tc>
      </w:tr>
    </w:tbl>
    <w:p w14:paraId="127349B8" w14:textId="77777777" w:rsidR="00A45C9C" w:rsidRPr="00461ECB" w:rsidRDefault="00A45C9C" w:rsidP="00A45C9C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61EC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461ECB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Pr="00461EC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จากข้อสมมติอื่นซึ่งอาจมีความสัมพันธ์กัน</w:t>
      </w:r>
    </w:p>
    <w:p w14:paraId="2DF42080" w14:textId="77777777" w:rsidR="0052438E" w:rsidRDefault="00524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 w:type="page"/>
      </w:r>
    </w:p>
    <w:p w14:paraId="3EB50880" w14:textId="302C48DD" w:rsidR="008F49F9" w:rsidRPr="00461ECB" w:rsidRDefault="00A45C9C" w:rsidP="008F49F9">
      <w:pPr>
        <w:spacing w:before="120" w:after="240" w:line="240" w:lineRule="auto"/>
        <w:ind w:left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1EC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lastRenderedPageBreak/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</w:t>
      </w:r>
      <w:r w:rsidRPr="00461ECB">
        <w:rPr>
          <w:rFonts w:asciiTheme="majorBidi" w:hAnsiTheme="majorBidi" w:cstheme="majorBidi"/>
          <w:color w:val="000000"/>
          <w:sz w:val="32"/>
          <w:szCs w:val="32"/>
        </w:rPr>
        <w:t xml:space="preserve">Projected Unit Credit Method)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223899CF" w14:textId="78E00C02" w:rsidR="00CA6B42" w:rsidRPr="00461ECB" w:rsidRDefault="00CA6B42" w:rsidP="003C0884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ประมาณการหนี้สินไม่หมุนเวียนการรื้อถอน</w:t>
      </w:r>
    </w:p>
    <w:p w14:paraId="70714E6C" w14:textId="0C41B0E2" w:rsidR="00CA6B42" w:rsidRPr="00461ECB" w:rsidRDefault="00CA6B42" w:rsidP="003C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รายการเคลื่อนไหวของประมาณการหนี้สินไม่หมุนเวียนการรื้อถอน</w:t>
      </w:r>
      <w:r w:rsidR="003C0884" w:rsidRPr="00461EC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</w:t>
      </w:r>
      <w:r w:rsidR="003C0884" w:rsidRPr="00461E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C0884" w:rsidRPr="00461E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C0884" w:rsidRPr="00461ECB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3C0884" w:rsidRPr="00461EC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C0884" w:rsidRPr="00461ECB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7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2"/>
        <w:gridCol w:w="1079"/>
        <w:gridCol w:w="269"/>
        <w:gridCol w:w="1081"/>
        <w:gridCol w:w="269"/>
        <w:gridCol w:w="1081"/>
        <w:gridCol w:w="269"/>
        <w:gridCol w:w="1186"/>
      </w:tblGrid>
      <w:tr w:rsidR="001329D8" w:rsidRPr="00461ECB" w14:paraId="18FD8D16" w14:textId="77777777" w:rsidTr="00AE735F">
        <w:trPr>
          <w:tblHeader/>
        </w:trPr>
        <w:tc>
          <w:tcPr>
            <w:tcW w:w="2007" w:type="pct"/>
          </w:tcPr>
          <w:p w14:paraId="2E94EEDD" w14:textId="77777777" w:rsidR="001329D8" w:rsidRPr="00461ECB" w:rsidRDefault="00132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9" w:type="pct"/>
            <w:gridSpan w:val="3"/>
          </w:tcPr>
          <w:p w14:paraId="229C5493" w14:textId="77777777" w:rsidR="001329D8" w:rsidRPr="00461ECB" w:rsidRDefault="00132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" w:type="pct"/>
            <w:vAlign w:val="bottom"/>
          </w:tcPr>
          <w:p w14:paraId="62655F65" w14:textId="77777777" w:rsidR="001329D8" w:rsidRPr="00461ECB" w:rsidRDefault="0013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451" w:type="pct"/>
            <w:gridSpan w:val="3"/>
            <w:vAlign w:val="bottom"/>
          </w:tcPr>
          <w:p w14:paraId="66099748" w14:textId="521A35FF" w:rsidR="001329D8" w:rsidRPr="00461ECB" w:rsidRDefault="001329D8" w:rsidP="003C0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A6B42" w:rsidRPr="00461ECB" w14:paraId="37E0873B" w14:textId="77777777" w:rsidTr="00AE735F">
        <w:trPr>
          <w:tblHeader/>
        </w:trPr>
        <w:tc>
          <w:tcPr>
            <w:tcW w:w="2007" w:type="pct"/>
          </w:tcPr>
          <w:p w14:paraId="45DA763A" w14:textId="77777777" w:rsidR="00CA6B42" w:rsidRPr="00461ECB" w:rsidRDefault="00CA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9" w:type="pct"/>
            <w:gridSpan w:val="3"/>
          </w:tcPr>
          <w:p w14:paraId="68F6659C" w14:textId="77777777" w:rsidR="00CA6B42" w:rsidRPr="00461ECB" w:rsidRDefault="00CA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pct"/>
            <w:vAlign w:val="bottom"/>
          </w:tcPr>
          <w:p w14:paraId="4FA50A02" w14:textId="77777777" w:rsidR="00CA6B42" w:rsidRPr="00461ECB" w:rsidRDefault="00CA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451" w:type="pct"/>
            <w:gridSpan w:val="3"/>
            <w:vAlign w:val="bottom"/>
          </w:tcPr>
          <w:p w14:paraId="097DBDA1" w14:textId="77777777" w:rsidR="00CA6B42" w:rsidRPr="00461ECB" w:rsidRDefault="00CA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6B42" w:rsidRPr="00461ECB" w14:paraId="086B6E6B" w14:textId="77777777" w:rsidTr="00AE735F">
        <w:trPr>
          <w:tblHeader/>
        </w:trPr>
        <w:tc>
          <w:tcPr>
            <w:tcW w:w="2007" w:type="pct"/>
          </w:tcPr>
          <w:p w14:paraId="3BB0AFAF" w14:textId="61A473F1" w:rsidR="00CA6B42" w:rsidRPr="00461ECB" w:rsidRDefault="00CA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7" w:type="pct"/>
          </w:tcPr>
          <w:p w14:paraId="0450B0D5" w14:textId="2A630F92" w:rsidR="00CA6B42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4" w:type="pct"/>
          </w:tcPr>
          <w:p w14:paraId="269C9035" w14:textId="77777777" w:rsidR="00CA6B42" w:rsidRPr="00461ECB" w:rsidRDefault="00CA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</w:tcPr>
          <w:p w14:paraId="5F54F6E7" w14:textId="088A4292" w:rsidR="00CA6B42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4" w:type="pct"/>
          </w:tcPr>
          <w:p w14:paraId="5990D7DB" w14:textId="77777777" w:rsidR="00CA6B42" w:rsidRPr="00461ECB" w:rsidRDefault="00CA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8" w:type="pct"/>
          </w:tcPr>
          <w:p w14:paraId="24B5C187" w14:textId="36C97EDD" w:rsidR="00CA6B42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4" w:type="pct"/>
          </w:tcPr>
          <w:p w14:paraId="6BCE3121" w14:textId="77777777" w:rsidR="00CA6B42" w:rsidRPr="00461ECB" w:rsidRDefault="00CA6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9" w:type="pct"/>
          </w:tcPr>
          <w:p w14:paraId="603FBE11" w14:textId="1D8E7406" w:rsidR="00CA6B42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B0D6B" w:rsidRPr="00461ECB" w14:paraId="21BE7639" w14:textId="77777777" w:rsidTr="00AE735F">
        <w:tc>
          <w:tcPr>
            <w:tcW w:w="2007" w:type="pct"/>
          </w:tcPr>
          <w:p w14:paraId="6F1805C5" w14:textId="74E134C4" w:rsidR="00EB0D6B" w:rsidRPr="00461ECB" w:rsidRDefault="00EB0D6B" w:rsidP="00EB0D6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34233D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ยกมา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ต้นปี ณ วันที่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17" w:type="pct"/>
          </w:tcPr>
          <w:p w14:paraId="07A241B8" w14:textId="1C0EAFC6" w:rsidR="00EB0D6B" w:rsidRPr="00461ECB" w:rsidRDefault="003273D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B0D6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54" w:type="pct"/>
          </w:tcPr>
          <w:p w14:paraId="76BFD9BA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3910A304" w14:textId="2CC24341" w:rsidR="00EB0D6B" w:rsidRPr="00461ECB" w:rsidRDefault="003273D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B0D6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154" w:type="pct"/>
          </w:tcPr>
          <w:p w14:paraId="4E4AA067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1FF861FE" w14:textId="382959D8" w:rsidR="00EB0D6B" w:rsidRPr="00461ECB" w:rsidRDefault="003273D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0D6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  <w:tc>
          <w:tcPr>
            <w:tcW w:w="154" w:type="pct"/>
          </w:tcPr>
          <w:p w14:paraId="16D40732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</w:tcPr>
          <w:p w14:paraId="5F24CC4C" w14:textId="35D6EED2" w:rsidR="00EB0D6B" w:rsidRPr="00461ECB" w:rsidRDefault="003273D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0D6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</w:tr>
      <w:tr w:rsidR="00EB0D6B" w:rsidRPr="00461ECB" w14:paraId="6E566A46" w14:textId="77777777" w:rsidTr="00AE735F">
        <w:tc>
          <w:tcPr>
            <w:tcW w:w="2007" w:type="pct"/>
          </w:tcPr>
          <w:p w14:paraId="22CA30CA" w14:textId="77777777" w:rsidR="00EB0D6B" w:rsidRPr="00461ECB" w:rsidRDefault="00EB0D6B" w:rsidP="00EB0D6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ประมาณการหนี้สินเพิ่มขึ้น</w:t>
            </w:r>
          </w:p>
        </w:tc>
        <w:tc>
          <w:tcPr>
            <w:tcW w:w="617" w:type="pct"/>
          </w:tcPr>
          <w:p w14:paraId="41BE852F" w14:textId="13A0FC64" w:rsidR="00EB0D6B" w:rsidRPr="00461ECB" w:rsidRDefault="003273D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931A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3931AE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0D6B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4" w:type="pct"/>
          </w:tcPr>
          <w:p w14:paraId="450820B5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63DBA847" w14:textId="56A92AE3" w:rsidR="00EB0D6B" w:rsidRPr="00461ECB" w:rsidRDefault="003273D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0D6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54" w:type="pct"/>
          </w:tcPr>
          <w:p w14:paraId="7CD3948A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5BF66FC9" w14:textId="408C6DD3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</w:tcPr>
          <w:p w14:paraId="182B6364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</w:tcPr>
          <w:p w14:paraId="53909FFC" w14:textId="77777777" w:rsidR="00EB0D6B" w:rsidRPr="00461ECB" w:rsidRDefault="00EB0D6B" w:rsidP="00EB0D6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7"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EB0D6B" w:rsidRPr="00461ECB" w14:paraId="6391C530" w14:textId="77777777" w:rsidTr="00AE735F">
        <w:tc>
          <w:tcPr>
            <w:tcW w:w="2007" w:type="pct"/>
          </w:tcPr>
          <w:p w14:paraId="0437F692" w14:textId="77777777" w:rsidR="00EB0D6B" w:rsidRPr="00461ECB" w:rsidRDefault="00EB0D6B" w:rsidP="00EB0D6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กลับรายการประมาณการหนี้สิน</w:t>
            </w:r>
          </w:p>
        </w:tc>
        <w:tc>
          <w:tcPr>
            <w:tcW w:w="617" w:type="pct"/>
          </w:tcPr>
          <w:p w14:paraId="71FAEB52" w14:textId="3770C4C8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4" w:type="pct"/>
          </w:tcPr>
          <w:p w14:paraId="4222900A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42FCB529" w14:textId="576E9AF3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</w:tcPr>
          <w:p w14:paraId="73BEC474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788378D1" w14:textId="665E1EE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</w:tcPr>
          <w:p w14:paraId="66BEF2AB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</w:tcPr>
          <w:p w14:paraId="467076FE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0D6B" w:rsidRPr="00461ECB" w14:paraId="652DF013" w14:textId="77777777" w:rsidTr="00AE735F">
        <w:tc>
          <w:tcPr>
            <w:tcW w:w="2007" w:type="pct"/>
          </w:tcPr>
          <w:p w14:paraId="6A46B740" w14:textId="77777777" w:rsidR="00EB0D6B" w:rsidRPr="00461ECB" w:rsidRDefault="00EB0D6B" w:rsidP="00EB0D6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ประมาณการหนี้สินใช้ไป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35F0F2E9" w14:textId="0C76DDDF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4" w:type="pct"/>
          </w:tcPr>
          <w:p w14:paraId="77A39441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97B89FB" w14:textId="7EF6F5CF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pct"/>
          </w:tcPr>
          <w:p w14:paraId="73695280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A8EDD0E" w14:textId="43D4694C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</w:tcPr>
          <w:p w14:paraId="45C332EF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6C85D449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0D6B" w:rsidRPr="00461ECB" w14:paraId="0AFD5B89" w14:textId="77777777" w:rsidTr="00AE735F">
        <w:tc>
          <w:tcPr>
            <w:tcW w:w="2007" w:type="pct"/>
          </w:tcPr>
          <w:p w14:paraId="2E5FF6F9" w14:textId="31EB3753" w:rsidR="00EB0D6B" w:rsidRPr="00461ECB" w:rsidRDefault="00EB0D6B" w:rsidP="00EB0D6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ยอดคงเหลือปลายปี ณ วันที่ </w:t>
            </w:r>
            <w:r w:rsidR="003273DB" w:rsidRPr="003273D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29281C7" w14:textId="2336DDE9" w:rsidR="00EB0D6B" w:rsidRPr="00461ECB" w:rsidRDefault="003273D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 w:rsidR="003931A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154" w:type="pct"/>
          </w:tcPr>
          <w:p w14:paraId="39898889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C47B00E" w14:textId="14BA210F" w:rsidR="00EB0D6B" w:rsidRPr="00461ECB" w:rsidRDefault="003273D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EB0D6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</w:p>
        </w:tc>
        <w:tc>
          <w:tcPr>
            <w:tcW w:w="154" w:type="pct"/>
          </w:tcPr>
          <w:p w14:paraId="153A0372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DA2F7B7" w14:textId="78139CDE" w:rsidR="00EB0D6B" w:rsidRPr="00461ECB" w:rsidRDefault="003273D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B0D6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091</w:t>
            </w:r>
          </w:p>
        </w:tc>
        <w:tc>
          <w:tcPr>
            <w:tcW w:w="154" w:type="pct"/>
          </w:tcPr>
          <w:p w14:paraId="20061660" w14:textId="77777777" w:rsidR="00EB0D6B" w:rsidRPr="00461ECB" w:rsidRDefault="00EB0D6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2495341F" w14:textId="7F40E5F4" w:rsidR="00EB0D6B" w:rsidRPr="00461ECB" w:rsidRDefault="003273DB" w:rsidP="00EB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B0D6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091</w:t>
            </w:r>
          </w:p>
        </w:tc>
      </w:tr>
    </w:tbl>
    <w:p w14:paraId="2F3AD681" w14:textId="0415F137" w:rsidR="00461ECB" w:rsidRDefault="00CA6B42" w:rsidP="00461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36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ประมาณการหนี้สินดังกล่าวได้รวมไว้ในต้นทุนของส่วนปรับปรุงสิทธิการเช่าสำหรับร้านอาหารของกลุ่มบริษัทที่ตั้งอยู่บนพื้นที่เช่าตามสัญญาเช่า</w:t>
      </w:r>
    </w:p>
    <w:p w14:paraId="527FE61C" w14:textId="37E6B80B" w:rsidR="003D55D5" w:rsidRPr="00461ECB" w:rsidRDefault="003D55D5" w:rsidP="00CE12F2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ส่วนเกินมูลค่าหุ้นสามัญ</w:t>
      </w:r>
    </w:p>
    <w:p w14:paraId="1D5EE8A3" w14:textId="3E04B32E" w:rsidR="003D55D5" w:rsidRPr="00461ECB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3273DB" w:rsidRPr="003273DB">
        <w:rPr>
          <w:rFonts w:asciiTheme="majorBidi" w:hAnsiTheme="majorBidi" w:cstheme="majorBidi"/>
          <w:sz w:val="32"/>
          <w:szCs w:val="32"/>
        </w:rPr>
        <w:t>2535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="003273DB" w:rsidRPr="003273DB">
        <w:rPr>
          <w:rFonts w:asciiTheme="majorBidi" w:hAnsiTheme="majorBidi" w:cstheme="majorBidi"/>
          <w:sz w:val="32"/>
          <w:szCs w:val="32"/>
        </w:rPr>
        <w:t>51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ในกรณีที่บริษัทเสนอขาย</w:t>
      </w:r>
      <w:r w:rsidRPr="00E07A9A">
        <w:rPr>
          <w:rFonts w:asciiTheme="majorBidi" w:hAnsiTheme="majorBidi" w:cstheme="majorBidi"/>
          <w:spacing w:val="-4"/>
          <w:sz w:val="32"/>
          <w:szCs w:val="32"/>
          <w:cs/>
        </w:rPr>
        <w:t>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ส่วนเกินมูลค่าหุ้นนี้จะนำไปจ่ายเป็นเงินปันผลไม่ได้</w:t>
      </w:r>
    </w:p>
    <w:p w14:paraId="792A8130" w14:textId="60264550" w:rsidR="0042041A" w:rsidRPr="00461ECB" w:rsidRDefault="00BE2DF7" w:rsidP="00CE12F2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42041A" w:rsidRPr="00461ECB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058ADE6" w14:textId="55DD6E51" w:rsidR="00EE5275" w:rsidRPr="00461ECB" w:rsidRDefault="009A1C40" w:rsidP="00CA6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ตามบทบัญญัติแห่งพระราชบัญญัติบริษัทมหาชนจำกัด พ.ศ.</w:t>
      </w:r>
      <w:r w:rsidR="008D12E9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2535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="003273DB" w:rsidRPr="003273DB">
        <w:rPr>
          <w:rFonts w:asciiTheme="majorBidi" w:hAnsiTheme="majorBidi" w:cstheme="majorBidi"/>
          <w:sz w:val="32"/>
          <w:szCs w:val="32"/>
        </w:rPr>
        <w:t>116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ED0276" w:rsidRPr="00461EC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จะต้องจัดสรรทุนสำรอง (“สำรองตามกฎหมาย”) อย่างน้อยร้อยละ </w:t>
      </w:r>
      <w:r w:rsidR="003273DB" w:rsidRPr="003273DB">
        <w:rPr>
          <w:rFonts w:asciiTheme="majorBidi" w:hAnsiTheme="majorBidi" w:cstheme="majorBidi"/>
          <w:sz w:val="32"/>
          <w:szCs w:val="32"/>
        </w:rPr>
        <w:t>5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273DB" w:rsidRPr="003273DB">
        <w:rPr>
          <w:rFonts w:asciiTheme="majorBidi" w:hAnsiTheme="majorBidi" w:cstheme="majorBidi"/>
          <w:sz w:val="32"/>
          <w:szCs w:val="32"/>
        </w:rPr>
        <w:t>10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3481EF7" w14:textId="19B4C36A" w:rsidR="00462B97" w:rsidRDefault="00EE5275" w:rsidP="00EE5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ทุนสำรองตามกฎหมายของบริษัทมีจำนวนเงินเท่ากับหนึ่งในสิบของทุนจดทะเบียนแล้ว</w:t>
      </w:r>
    </w:p>
    <w:p w14:paraId="0B6A9524" w14:textId="77777777" w:rsidR="0052438E" w:rsidRDefault="00524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9E30FA" w14:textId="331D7051" w:rsidR="00196410" w:rsidRPr="00461ECB" w:rsidRDefault="00196410" w:rsidP="00196410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หุ้นทุนซื้อคืน</w:t>
      </w:r>
    </w:p>
    <w:p w14:paraId="3DC9BDF6" w14:textId="07B294B4" w:rsidR="00196410" w:rsidRPr="00461ECB" w:rsidRDefault="00196410" w:rsidP="00196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ในการประชุมคณะกรรมการของบริษัท เมื่อวันที่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19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คณะกรรมการมีมติอนุมัติให้บริษัทซื้อหุ้นคืน เพื่อการบริหารทางการเงิน (</w:t>
      </w:r>
      <w:r w:rsidRPr="00461ECB">
        <w:rPr>
          <w:rFonts w:asciiTheme="majorBidi" w:hAnsiTheme="majorBidi" w:cstheme="majorBidi"/>
          <w:sz w:val="32"/>
          <w:szCs w:val="32"/>
        </w:rPr>
        <w:t xml:space="preserve">Treasury Shares)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ภายในวงเงินสูงสุดไม่เกิน </w:t>
      </w:r>
      <w:r w:rsidR="003273DB" w:rsidRPr="003273DB">
        <w:rPr>
          <w:rFonts w:asciiTheme="majorBidi" w:hAnsiTheme="majorBidi" w:cstheme="majorBidi"/>
          <w:sz w:val="32"/>
          <w:szCs w:val="32"/>
        </w:rPr>
        <w:t>30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ล้านบาท และจำนวนหุ้นที่จะซื้อคืนไม่เกิน </w:t>
      </w:r>
      <w:r w:rsidR="003273DB" w:rsidRPr="003273DB">
        <w:rPr>
          <w:rFonts w:asciiTheme="majorBidi" w:hAnsiTheme="majorBidi" w:cstheme="majorBidi"/>
          <w:sz w:val="32"/>
          <w:szCs w:val="32"/>
        </w:rPr>
        <w:t>3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ล้านหุ้น หรือคิดเป็นไม่เกินร้อยละ </w:t>
      </w:r>
      <w:r w:rsidR="003273DB" w:rsidRPr="003273DB">
        <w:rPr>
          <w:rFonts w:asciiTheme="majorBidi" w:hAnsiTheme="majorBidi" w:cstheme="majorBidi"/>
          <w:sz w:val="32"/>
          <w:szCs w:val="32"/>
        </w:rPr>
        <w:t>1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 โดยจะเป็นการเข้าซื้อในตลาดหลักทรัพย์แห่งประเทศไทย และมีกำหนดระยะเวลาที่จะซื้อหุ้นคืนภายใน </w:t>
      </w:r>
      <w:r w:rsidR="003273DB" w:rsidRPr="003273DB">
        <w:rPr>
          <w:rFonts w:asciiTheme="majorBidi" w:hAnsiTheme="majorBidi" w:cstheme="majorBidi"/>
          <w:sz w:val="32"/>
          <w:szCs w:val="32"/>
        </w:rPr>
        <w:t>6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เดือน นับตั้งแต่วันที่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24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23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</w:p>
    <w:p w14:paraId="7F8969B8" w14:textId="28CDDB04" w:rsidR="00196410" w:rsidRPr="00461ECB" w:rsidRDefault="00196410" w:rsidP="00196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บริษัทได้เข้าซื้อหุ้นคืนจำนวน </w:t>
      </w:r>
      <w:r w:rsidR="003273DB" w:rsidRPr="003273DB">
        <w:rPr>
          <w:rFonts w:asciiTheme="majorBidi" w:hAnsiTheme="majorBidi" w:cstheme="majorBidi"/>
          <w:sz w:val="32"/>
          <w:szCs w:val="32"/>
        </w:rPr>
        <w:t>1</w:t>
      </w:r>
      <w:r w:rsidRPr="00461ECB">
        <w:rPr>
          <w:rFonts w:asciiTheme="majorBidi" w:hAnsiTheme="majorBidi" w:cstheme="majorBidi"/>
          <w:sz w:val="32"/>
          <w:szCs w:val="32"/>
        </w:rPr>
        <w:t>,</w:t>
      </w:r>
      <w:r w:rsidR="003273DB" w:rsidRPr="003273DB">
        <w:rPr>
          <w:rFonts w:asciiTheme="majorBidi" w:hAnsiTheme="majorBidi" w:cstheme="majorBidi"/>
          <w:sz w:val="32"/>
          <w:szCs w:val="32"/>
        </w:rPr>
        <w:t>815</w:t>
      </w:r>
      <w:r w:rsidRPr="00461ECB">
        <w:rPr>
          <w:rFonts w:asciiTheme="majorBidi" w:hAnsiTheme="majorBidi" w:cstheme="majorBidi"/>
          <w:sz w:val="32"/>
          <w:szCs w:val="32"/>
        </w:rPr>
        <w:t>,</w:t>
      </w:r>
      <w:r w:rsidR="003273DB" w:rsidRPr="003273DB">
        <w:rPr>
          <w:rFonts w:asciiTheme="majorBidi" w:hAnsiTheme="majorBidi" w:cstheme="majorBidi"/>
          <w:sz w:val="32"/>
          <w:szCs w:val="32"/>
        </w:rPr>
        <w:t>500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หุ้น (คิดเป็นร้อยละ </w:t>
      </w:r>
      <w:r w:rsidR="003273DB" w:rsidRPr="003273DB">
        <w:rPr>
          <w:rFonts w:asciiTheme="majorBidi" w:hAnsiTheme="majorBidi" w:cstheme="majorBidi"/>
          <w:sz w:val="32"/>
          <w:szCs w:val="32"/>
        </w:rPr>
        <w:t>0</w:t>
      </w:r>
      <w:r w:rsidRPr="00461ECB">
        <w:rPr>
          <w:rFonts w:asciiTheme="majorBidi" w:hAnsiTheme="majorBidi" w:cstheme="majorBidi"/>
          <w:sz w:val="32"/>
          <w:szCs w:val="32"/>
          <w:cs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61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ของหุ้นสามัญทั้งหมด) รวมเป็นจำนวนเงิน </w:t>
      </w:r>
      <w:r w:rsidR="003273DB" w:rsidRPr="003273DB">
        <w:rPr>
          <w:rFonts w:asciiTheme="majorBidi" w:hAnsiTheme="majorBidi" w:cstheme="majorBidi"/>
          <w:sz w:val="32"/>
          <w:szCs w:val="32"/>
        </w:rPr>
        <w:t>14</w:t>
      </w:r>
      <w:r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09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461ECB">
        <w:rPr>
          <w:rFonts w:asciiTheme="majorBidi" w:hAnsiTheme="majorBidi" w:cstheme="majorBidi"/>
          <w:sz w:val="32"/>
          <w:szCs w:val="32"/>
        </w:rPr>
        <w:t xml:space="preserve"> (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461ECB">
        <w:rPr>
          <w:rFonts w:asciiTheme="majorBidi" w:hAnsiTheme="majorBidi" w:cstheme="majorBidi"/>
          <w:sz w:val="32"/>
          <w:szCs w:val="32"/>
        </w:rPr>
        <w:t xml:space="preserve">: </w:t>
      </w:r>
      <w:r w:rsidRPr="00461ECB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2C463F55" w14:textId="77777777" w:rsidR="00F77590" w:rsidRPr="00461ECB" w:rsidRDefault="00F77590" w:rsidP="008F49F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48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ส่วนงานดำเนินงานและการจำแนกรายได้</w:t>
      </w:r>
    </w:p>
    <w:p w14:paraId="6F15A9DD" w14:textId="16F28729" w:rsidR="008F49F9" w:rsidRPr="00461ECB" w:rsidRDefault="005906C4" w:rsidP="00A57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ผลการดำเนินงานของส่วนงานที่รายงานต่อ</w:t>
      </w:r>
      <w:r w:rsidR="00DE7B47" w:rsidRPr="00461ECB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ผู้มีอำนาจตัดสินใจสูงสุดด้านการดำเนินงานของกลุ่มบริษัท</w:t>
      </w:r>
      <w:r w:rsidRPr="00461ECB">
        <w:rPr>
          <w:rFonts w:asciiTheme="majorBidi" w:hAnsiTheme="majorBidi" w:cstheme="majorBidi"/>
          <w:sz w:val="32"/>
          <w:szCs w:val="32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E852EFB" w14:textId="0815F1BD" w:rsidR="00022865" w:rsidRPr="00461ECB" w:rsidRDefault="00022865" w:rsidP="00CE1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ส่วนงานธุรกิจ</w:t>
      </w:r>
    </w:p>
    <w:p w14:paraId="5A4B5A89" w14:textId="657AECF3" w:rsidR="00022865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6004F7" w:rsidRPr="00461ECB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Pr="00461ECB">
        <w:rPr>
          <w:rFonts w:asciiTheme="majorBidi" w:hAnsiTheme="majorBidi" w:cstheme="majorBidi"/>
          <w:sz w:val="32"/>
          <w:szCs w:val="32"/>
          <w:cs/>
        </w:rPr>
        <w:t>ว่ากลุ่มบริษัทดำเนินกิจการในส่วนงานธุรกิจเดียวคือธุรกิจอาหาร ดังนั้น</w:t>
      </w:r>
      <w:r w:rsidR="00B571AF" w:rsidRPr="00461ECB">
        <w:rPr>
          <w:rFonts w:asciiTheme="majorBidi" w:hAnsiTheme="majorBidi" w:cstheme="majorBidi"/>
          <w:sz w:val="32"/>
          <w:szCs w:val="32"/>
          <w:cs/>
        </w:rPr>
        <w:t>จึงมีส่วนงานที่รายงานเพียงส่วนเดียว</w:t>
      </w:r>
    </w:p>
    <w:p w14:paraId="168861E2" w14:textId="19170535" w:rsidR="00022865" w:rsidRPr="00461ECB" w:rsidRDefault="00022865" w:rsidP="00CE1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ส่วนงานภูมิศาสตร์</w:t>
      </w:r>
    </w:p>
    <w:p w14:paraId="41A1B959" w14:textId="74506E16" w:rsidR="00A2425A" w:rsidRPr="00461ECB" w:rsidRDefault="00022865" w:rsidP="00A24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15186C9B" w14:textId="6EF38AA1" w:rsidR="00EC3EAC" w:rsidRPr="00461ECB" w:rsidRDefault="00EC3EAC" w:rsidP="00CE1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3"/>
        <w:gridCol w:w="271"/>
        <w:gridCol w:w="1079"/>
        <w:gridCol w:w="269"/>
        <w:gridCol w:w="1079"/>
        <w:gridCol w:w="271"/>
        <w:gridCol w:w="1079"/>
      </w:tblGrid>
      <w:tr w:rsidR="00B62CDE" w:rsidRPr="00461ECB" w14:paraId="61E7CC2B" w14:textId="77777777">
        <w:trPr>
          <w:tblHeader/>
        </w:trPr>
        <w:tc>
          <w:tcPr>
            <w:tcW w:w="2233" w:type="pct"/>
            <w:vAlign w:val="center"/>
          </w:tcPr>
          <w:p w14:paraId="3F887D11" w14:textId="77777777" w:rsidR="00B62CDE" w:rsidRPr="00461ECB" w:rsidRDefault="00B62CDE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12" w:type="pct"/>
            <w:gridSpan w:val="3"/>
            <w:vAlign w:val="center"/>
          </w:tcPr>
          <w:p w14:paraId="7232BF5A" w14:textId="77777777" w:rsidR="00B62CDE" w:rsidRPr="00461ECB" w:rsidRDefault="00B6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center"/>
          </w:tcPr>
          <w:p w14:paraId="1FE3D928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10" w:type="pct"/>
            <w:gridSpan w:val="3"/>
            <w:vAlign w:val="center"/>
          </w:tcPr>
          <w:p w14:paraId="030E97F2" w14:textId="77777777" w:rsidR="00B62CDE" w:rsidRPr="00461ECB" w:rsidRDefault="00B6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62CDE" w:rsidRPr="00461ECB" w14:paraId="1ECFA89A" w14:textId="77777777">
        <w:trPr>
          <w:tblHeader/>
        </w:trPr>
        <w:tc>
          <w:tcPr>
            <w:tcW w:w="2233" w:type="pct"/>
            <w:vAlign w:val="center"/>
          </w:tcPr>
          <w:p w14:paraId="149082BD" w14:textId="77777777" w:rsidR="00B62CDE" w:rsidRPr="00461ECB" w:rsidRDefault="00B62CDE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12" w:type="pct"/>
            <w:gridSpan w:val="3"/>
            <w:vAlign w:val="center"/>
          </w:tcPr>
          <w:p w14:paraId="06F45379" w14:textId="77777777" w:rsidR="00B62CDE" w:rsidRPr="00461ECB" w:rsidRDefault="00B6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vAlign w:val="center"/>
          </w:tcPr>
          <w:p w14:paraId="6632EF05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10" w:type="pct"/>
            <w:gridSpan w:val="3"/>
            <w:vAlign w:val="center"/>
          </w:tcPr>
          <w:p w14:paraId="4B087725" w14:textId="77777777" w:rsidR="00B62CDE" w:rsidRPr="00461ECB" w:rsidRDefault="00B6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2CDE" w:rsidRPr="00461ECB" w14:paraId="2E10009B" w14:textId="77777777">
        <w:trPr>
          <w:tblHeader/>
        </w:trPr>
        <w:tc>
          <w:tcPr>
            <w:tcW w:w="2233" w:type="pct"/>
            <w:vAlign w:val="center"/>
          </w:tcPr>
          <w:p w14:paraId="1F83CD7A" w14:textId="77777777" w:rsidR="00B62CDE" w:rsidRPr="00461ECB" w:rsidRDefault="00B62CDE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1E6E7745" w14:textId="4495DD9E" w:rsidR="00B62CDE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6" w:type="pct"/>
            <w:vAlign w:val="center"/>
          </w:tcPr>
          <w:p w14:paraId="0EE26384" w14:textId="77777777" w:rsidR="00B62CDE" w:rsidRPr="00461ECB" w:rsidRDefault="00B6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1E108371" w14:textId="254D70E3" w:rsidR="00B62CDE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" w:type="pct"/>
            <w:vAlign w:val="center"/>
          </w:tcPr>
          <w:p w14:paraId="7A8F3A46" w14:textId="77777777" w:rsidR="00B62CDE" w:rsidRPr="00461ECB" w:rsidRDefault="00B6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vAlign w:val="center"/>
          </w:tcPr>
          <w:p w14:paraId="63BB806B" w14:textId="449D214E" w:rsidR="00B62CDE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6" w:type="pct"/>
            <w:vAlign w:val="center"/>
          </w:tcPr>
          <w:p w14:paraId="2B3A85C7" w14:textId="77777777" w:rsidR="00B62CDE" w:rsidRPr="00461ECB" w:rsidRDefault="00B6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7F2AF543" w14:textId="7370D073" w:rsidR="00B62CDE" w:rsidRPr="00461ECB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62CDE" w:rsidRPr="00461ECB" w14:paraId="7209C7EF" w14:textId="77777777">
        <w:tc>
          <w:tcPr>
            <w:tcW w:w="2233" w:type="pct"/>
            <w:vAlign w:val="center"/>
          </w:tcPr>
          <w:p w14:paraId="36F3F820" w14:textId="77777777" w:rsidR="00B62CDE" w:rsidRPr="00461ECB" w:rsidRDefault="00B62CD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84" w:type="pct"/>
            <w:vAlign w:val="center"/>
          </w:tcPr>
          <w:p w14:paraId="4882B7D8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14:paraId="59D3B99A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2A842482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2A7967B8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0E8CC52E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14:paraId="49752630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2E46ED49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CDE" w:rsidRPr="00461ECB" w14:paraId="07BA4611" w14:textId="77777777">
        <w:tc>
          <w:tcPr>
            <w:tcW w:w="2233" w:type="pct"/>
            <w:vAlign w:val="center"/>
          </w:tcPr>
          <w:p w14:paraId="7C48016C" w14:textId="77777777" w:rsidR="00B62CDE" w:rsidRPr="00461ECB" w:rsidRDefault="00B62CD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รายได้จากการขายอาหารและเครื่องดื่ม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B981F" w14:textId="1885EBE4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146" w:type="pct"/>
            <w:vAlign w:val="center"/>
          </w:tcPr>
          <w:p w14:paraId="47B7E242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746FE7B3" w14:textId="0AFFBCCE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45" w:type="pct"/>
            <w:vAlign w:val="center"/>
          </w:tcPr>
          <w:p w14:paraId="0418A32F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4038FDF1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center"/>
          </w:tcPr>
          <w:p w14:paraId="6572E568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03D7C557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2CDE" w:rsidRPr="00461ECB" w14:paraId="030470C7" w14:textId="77777777">
        <w:tc>
          <w:tcPr>
            <w:tcW w:w="2233" w:type="pct"/>
            <w:vAlign w:val="center"/>
          </w:tcPr>
          <w:p w14:paraId="101EBB24" w14:textId="77777777" w:rsidR="00B62CDE" w:rsidRPr="00461ECB" w:rsidRDefault="00B62CD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E1A11" w14:textId="6721AF33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46" w:type="pct"/>
            <w:vAlign w:val="center"/>
          </w:tcPr>
          <w:p w14:paraId="003AA452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64BE7C5C" w14:textId="72EB2F19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45" w:type="pct"/>
            <w:vAlign w:val="center"/>
          </w:tcPr>
          <w:p w14:paraId="7AB5B375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27B27628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center"/>
          </w:tcPr>
          <w:p w14:paraId="046BB0AE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3265B603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2CDE" w:rsidRPr="00461ECB" w14:paraId="5EBEDA4B" w14:textId="77777777">
        <w:tc>
          <w:tcPr>
            <w:tcW w:w="2233" w:type="pct"/>
            <w:vAlign w:val="center"/>
          </w:tcPr>
          <w:p w14:paraId="5C67340B" w14:textId="77777777" w:rsidR="00B62CDE" w:rsidRPr="00461ECB" w:rsidRDefault="00B62CD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รายได้จากการให้สิทธิ</w:t>
            </w:r>
            <w:proofErr w:type="spellStart"/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แฟ</w:t>
            </w:r>
            <w:proofErr w:type="spellEnd"/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รนไช</w:t>
            </w:r>
            <w:proofErr w:type="spellStart"/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ส์</w:t>
            </w:r>
            <w:proofErr w:type="spellEnd"/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47B36" w14:textId="580D8145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46" w:type="pct"/>
            <w:vAlign w:val="center"/>
          </w:tcPr>
          <w:p w14:paraId="2437C912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0B297429" w14:textId="42A62AE9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45" w:type="pct"/>
            <w:vAlign w:val="center"/>
          </w:tcPr>
          <w:p w14:paraId="5059FA59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26E5FDAD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center"/>
          </w:tcPr>
          <w:p w14:paraId="6041AB6A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5259EBFB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2CDE" w:rsidRPr="00461ECB" w14:paraId="11792F9D" w14:textId="77777777">
        <w:tc>
          <w:tcPr>
            <w:tcW w:w="2233" w:type="pct"/>
            <w:vAlign w:val="center"/>
          </w:tcPr>
          <w:p w14:paraId="5AC94E7B" w14:textId="77777777" w:rsidR="00B62CDE" w:rsidRPr="00461ECB" w:rsidRDefault="00B62CD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รายได้ค่าบริหารจัดการและอื่น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584" w:type="pct"/>
            <w:vAlign w:val="center"/>
          </w:tcPr>
          <w:p w14:paraId="77D49959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center"/>
          </w:tcPr>
          <w:p w14:paraId="320BF547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0FCD67B5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center"/>
          </w:tcPr>
          <w:p w14:paraId="56104619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495E0187" w14:textId="529FBF7E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46" w:type="pct"/>
            <w:vAlign w:val="center"/>
          </w:tcPr>
          <w:p w14:paraId="366D66B8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1E0A700C" w14:textId="40704DFA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B62CDE" w:rsidRPr="00461ECB" w14:paraId="49F9DB0D" w14:textId="77777777">
        <w:tc>
          <w:tcPr>
            <w:tcW w:w="2233" w:type="pct"/>
            <w:vAlign w:val="center"/>
          </w:tcPr>
          <w:p w14:paraId="712456CD" w14:textId="77777777" w:rsidR="00B62CDE" w:rsidRPr="00461ECB" w:rsidRDefault="00B62CD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22DC3A" w14:textId="7DB4A97E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146" w:type="pct"/>
            <w:vAlign w:val="center"/>
          </w:tcPr>
          <w:p w14:paraId="46676A52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66B00C" w14:textId="7C77B447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066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034</w:t>
            </w:r>
          </w:p>
        </w:tc>
        <w:tc>
          <w:tcPr>
            <w:tcW w:w="145" w:type="pct"/>
            <w:vAlign w:val="center"/>
          </w:tcPr>
          <w:p w14:paraId="667C712F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0EF416" w14:textId="5DECDDFE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146" w:type="pct"/>
            <w:vAlign w:val="center"/>
          </w:tcPr>
          <w:p w14:paraId="0BB6CBEF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A3E6D" w14:textId="39E228D4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</w:p>
        </w:tc>
      </w:tr>
      <w:tr w:rsidR="00B62CDE" w:rsidRPr="00461ECB" w14:paraId="49F928B0" w14:textId="77777777">
        <w:tc>
          <w:tcPr>
            <w:tcW w:w="2233" w:type="pct"/>
            <w:vAlign w:val="center"/>
          </w:tcPr>
          <w:p w14:paraId="11555A84" w14:textId="77777777" w:rsidR="00B62CDE" w:rsidRPr="00461ECB" w:rsidRDefault="00B62CD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584" w:type="pct"/>
            <w:vAlign w:val="center"/>
          </w:tcPr>
          <w:p w14:paraId="127E36CC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14:paraId="0F08F678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65E42292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7C0F3817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6EE7D0A0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vAlign w:val="center"/>
          </w:tcPr>
          <w:p w14:paraId="4E3B7725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5A56AB5E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CDE" w:rsidRPr="00461ECB" w14:paraId="7E008403" w14:textId="77777777">
        <w:tc>
          <w:tcPr>
            <w:tcW w:w="2233" w:type="pct"/>
            <w:vAlign w:val="center"/>
          </w:tcPr>
          <w:p w14:paraId="769AC538" w14:textId="77777777" w:rsidR="00B62CDE" w:rsidRPr="00461ECB" w:rsidRDefault="00B62CD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ณ เวลาใดเวลาหนึ่ง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CFB04" w14:textId="5C636C0E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876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46" w:type="pct"/>
            <w:vAlign w:val="center"/>
          </w:tcPr>
          <w:p w14:paraId="7D86A416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3151E5D1" w14:textId="153AC20C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45" w:type="pct"/>
            <w:vAlign w:val="center"/>
          </w:tcPr>
          <w:p w14:paraId="2DEA464A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0F9743AD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vAlign w:val="center"/>
          </w:tcPr>
          <w:p w14:paraId="390BFF91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1C582E9A" w14:textId="77777777" w:rsidR="00B62CDE" w:rsidRPr="00461ECB" w:rsidRDefault="00B6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2CDE" w:rsidRPr="00461ECB" w14:paraId="643CF61E" w14:textId="77777777">
        <w:tc>
          <w:tcPr>
            <w:tcW w:w="2233" w:type="pct"/>
            <w:vAlign w:val="center"/>
          </w:tcPr>
          <w:p w14:paraId="74D55E86" w14:textId="77777777" w:rsidR="00B62CDE" w:rsidRPr="00461ECB" w:rsidRDefault="00B62CD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ตลอดช่วงเวลาหนึ่ง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82933" w14:textId="5DBE3602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46" w:type="pct"/>
            <w:vAlign w:val="center"/>
          </w:tcPr>
          <w:p w14:paraId="4071605F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588AE3FE" w14:textId="3375C9C2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45" w:type="pct"/>
            <w:vAlign w:val="center"/>
          </w:tcPr>
          <w:p w14:paraId="63596C0D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78931453" w14:textId="60373D75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46" w:type="pct"/>
            <w:vAlign w:val="center"/>
          </w:tcPr>
          <w:p w14:paraId="3D7F99AE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633786D8" w14:textId="3592B70A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B62CD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B62CDE" w:rsidRPr="00461ECB" w14:paraId="0E6B1970" w14:textId="77777777">
        <w:tc>
          <w:tcPr>
            <w:tcW w:w="2233" w:type="pct"/>
            <w:vAlign w:val="center"/>
          </w:tcPr>
          <w:p w14:paraId="11BABB16" w14:textId="77777777" w:rsidR="00B62CDE" w:rsidRPr="00461ECB" w:rsidRDefault="00B62CDE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A7FAD5" w14:textId="4F1D14DF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146" w:type="pct"/>
            <w:vAlign w:val="center"/>
          </w:tcPr>
          <w:p w14:paraId="1E4E8DEE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A7A10D" w14:textId="60BDEA9B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066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034</w:t>
            </w:r>
          </w:p>
        </w:tc>
        <w:tc>
          <w:tcPr>
            <w:tcW w:w="145" w:type="pct"/>
            <w:vAlign w:val="center"/>
          </w:tcPr>
          <w:p w14:paraId="27DA5567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0B168C" w14:textId="5BE636C5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146" w:type="pct"/>
            <w:vAlign w:val="center"/>
          </w:tcPr>
          <w:p w14:paraId="0A6CF9AA" w14:textId="77777777" w:rsidR="00B62CDE" w:rsidRPr="00461ECB" w:rsidRDefault="00B62CD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2AB87" w14:textId="654A18A7" w:rsidR="00B62CDE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  <w:r w:rsidR="00B62CD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</w:p>
        </w:tc>
      </w:tr>
    </w:tbl>
    <w:p w14:paraId="52CA010E" w14:textId="7EA1F43E" w:rsidR="00682E13" w:rsidRPr="00461ECB" w:rsidRDefault="00682E13" w:rsidP="00D7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61ECB">
        <w:rPr>
          <w:rFonts w:asciiTheme="majorBidi" w:hAnsiTheme="majorBidi" w:cstheme="majorBidi"/>
          <w:i/>
          <w:iCs/>
          <w:sz w:val="32"/>
          <w:szCs w:val="32"/>
          <w:cs/>
        </w:rPr>
        <w:t>ยอดคงเหลือของสัญญา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6"/>
        <w:gridCol w:w="1081"/>
        <w:gridCol w:w="265"/>
        <w:gridCol w:w="1099"/>
        <w:gridCol w:w="263"/>
        <w:gridCol w:w="1070"/>
        <w:gridCol w:w="261"/>
        <w:gridCol w:w="1085"/>
      </w:tblGrid>
      <w:tr w:rsidR="00FC606B" w:rsidRPr="00D73056" w14:paraId="25E0F39A" w14:textId="77777777" w:rsidTr="003666BA">
        <w:trPr>
          <w:tblHeader/>
        </w:trPr>
        <w:tc>
          <w:tcPr>
            <w:tcW w:w="2236" w:type="pct"/>
          </w:tcPr>
          <w:p w14:paraId="53EC0ABA" w14:textId="77777777" w:rsidR="00FC606B" w:rsidRPr="00D73056" w:rsidRDefault="00FC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9" w:type="pct"/>
            <w:gridSpan w:val="3"/>
          </w:tcPr>
          <w:p w14:paraId="21646FB8" w14:textId="77777777" w:rsidR="00FC606B" w:rsidRPr="00D73056" w:rsidRDefault="00FC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pct"/>
            <w:vAlign w:val="bottom"/>
          </w:tcPr>
          <w:p w14:paraId="251E99C5" w14:textId="77777777" w:rsidR="00FC606B" w:rsidRPr="00D73056" w:rsidRDefault="00F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303" w:type="pct"/>
            <w:gridSpan w:val="3"/>
            <w:vAlign w:val="bottom"/>
          </w:tcPr>
          <w:p w14:paraId="21FDEFB0" w14:textId="6D69AF5B" w:rsidR="00FC606B" w:rsidRPr="00D73056" w:rsidRDefault="00FC606B" w:rsidP="00FC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730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730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D730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C606B" w:rsidRPr="00D73056" w14:paraId="16977C79" w14:textId="77777777" w:rsidTr="003666BA">
        <w:trPr>
          <w:trHeight w:val="64"/>
          <w:tblHeader/>
        </w:trPr>
        <w:tc>
          <w:tcPr>
            <w:tcW w:w="2236" w:type="pct"/>
          </w:tcPr>
          <w:p w14:paraId="2D02F427" w14:textId="7E1606D2" w:rsidR="00FC606B" w:rsidRPr="00D73056" w:rsidRDefault="00FC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730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19" w:type="pct"/>
            <w:gridSpan w:val="3"/>
          </w:tcPr>
          <w:p w14:paraId="474C4CD3" w14:textId="77777777" w:rsidR="00FC606B" w:rsidRPr="00D73056" w:rsidRDefault="00FC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730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552C0654" w14:textId="77777777" w:rsidR="00FC606B" w:rsidRPr="00D73056" w:rsidRDefault="00FC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303" w:type="pct"/>
            <w:gridSpan w:val="3"/>
            <w:vAlign w:val="bottom"/>
          </w:tcPr>
          <w:p w14:paraId="14FBAFE4" w14:textId="77777777" w:rsidR="00FC606B" w:rsidRPr="00D73056" w:rsidRDefault="00FC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730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606B" w:rsidRPr="00D73056" w14:paraId="446DC351" w14:textId="77777777" w:rsidTr="003666BA">
        <w:trPr>
          <w:tblHeader/>
        </w:trPr>
        <w:tc>
          <w:tcPr>
            <w:tcW w:w="2236" w:type="pct"/>
          </w:tcPr>
          <w:p w14:paraId="4C8EDBBD" w14:textId="77777777" w:rsidR="00FC606B" w:rsidRPr="00D73056" w:rsidRDefault="00FC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83" w:type="pct"/>
            <w:vAlign w:val="center"/>
          </w:tcPr>
          <w:p w14:paraId="0E5C1057" w14:textId="3D23C113" w:rsidR="00FC606B" w:rsidRPr="00D73056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" w:type="pct"/>
            <w:vAlign w:val="center"/>
          </w:tcPr>
          <w:p w14:paraId="7CEB8B5B" w14:textId="77777777" w:rsidR="00FC606B" w:rsidRPr="00D73056" w:rsidRDefault="00FC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3" w:type="pct"/>
            <w:vAlign w:val="center"/>
          </w:tcPr>
          <w:p w14:paraId="734E1346" w14:textId="2B99C3DF" w:rsidR="00FC606B" w:rsidRPr="00D73056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pct"/>
          </w:tcPr>
          <w:p w14:paraId="15464FF4" w14:textId="77777777" w:rsidR="00FC606B" w:rsidRPr="00D73056" w:rsidRDefault="00FC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7" w:type="pct"/>
            <w:vAlign w:val="center"/>
          </w:tcPr>
          <w:p w14:paraId="4576104B" w14:textId="2B2E8E4F" w:rsidR="00FC606B" w:rsidRPr="00D73056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pct"/>
            <w:vAlign w:val="center"/>
          </w:tcPr>
          <w:p w14:paraId="5D5BE01E" w14:textId="77777777" w:rsidR="00FC606B" w:rsidRPr="00D73056" w:rsidRDefault="00FC6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  <w:vAlign w:val="center"/>
          </w:tcPr>
          <w:p w14:paraId="28B1B4B1" w14:textId="16EAAA30" w:rsidR="00FC606B" w:rsidRPr="00D73056" w:rsidRDefault="00327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FC606B" w:rsidRPr="00D73056" w14:paraId="4B28CAA4" w14:textId="77777777" w:rsidTr="003666BA">
        <w:tc>
          <w:tcPr>
            <w:tcW w:w="2236" w:type="pct"/>
          </w:tcPr>
          <w:p w14:paraId="2B181A5D" w14:textId="25259E8C" w:rsidR="00FC606B" w:rsidRPr="00D73056" w:rsidRDefault="00FC606B" w:rsidP="009506C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730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รายได้รับล่วงหน้ารอตัดบัญชี</w:t>
            </w:r>
          </w:p>
        </w:tc>
        <w:tc>
          <w:tcPr>
            <w:tcW w:w="583" w:type="pct"/>
          </w:tcPr>
          <w:p w14:paraId="72CBF234" w14:textId="086CB36F" w:rsidR="00FC606B" w:rsidRPr="00D73056" w:rsidRDefault="00FC606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15179F4B" w14:textId="77777777" w:rsidR="00FC606B" w:rsidRPr="00D73056" w:rsidRDefault="00FC606B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93" w:type="pct"/>
          </w:tcPr>
          <w:p w14:paraId="4646B106" w14:textId="57AFA57E" w:rsidR="00FC606B" w:rsidRPr="00D73056" w:rsidRDefault="00FC606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pct"/>
          </w:tcPr>
          <w:p w14:paraId="21021689" w14:textId="77777777" w:rsidR="00FC606B" w:rsidRPr="00D73056" w:rsidRDefault="00FC606B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7" w:type="pct"/>
          </w:tcPr>
          <w:p w14:paraId="68275A10" w14:textId="2D274C87" w:rsidR="00FC606B" w:rsidRPr="00D73056" w:rsidRDefault="00FC606B" w:rsidP="0019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</w:tcPr>
          <w:p w14:paraId="48B6FEEA" w14:textId="77777777" w:rsidR="00FC606B" w:rsidRPr="00D73056" w:rsidRDefault="00FC606B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</w:tcPr>
          <w:p w14:paraId="2F5E2E73" w14:textId="79CC495C" w:rsidR="00FC606B" w:rsidRPr="00D73056" w:rsidRDefault="00FC606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6217" w:rsidRPr="00D73056" w14:paraId="18788AF4" w14:textId="77777777" w:rsidTr="003666BA">
        <w:tc>
          <w:tcPr>
            <w:tcW w:w="2236" w:type="pct"/>
          </w:tcPr>
          <w:p w14:paraId="546AC0D4" w14:textId="2B7619B9" w:rsidR="007F6217" w:rsidRPr="00D73056" w:rsidRDefault="001876EC" w:rsidP="0084304C">
            <w:pPr>
              <w:pStyle w:val="a"/>
              <w:tabs>
                <w:tab w:val="clear" w:pos="1080"/>
              </w:tabs>
              <w:ind w:left="524" w:right="-43" w:hanging="36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730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="00206B1E" w:rsidRPr="00D730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รายได้รับล่วงหน้ารอตัดบัญชีที่ถึงกำหนดรับรู้ภายในหนึ่งปี</w:t>
            </w:r>
          </w:p>
        </w:tc>
        <w:tc>
          <w:tcPr>
            <w:tcW w:w="583" w:type="pct"/>
          </w:tcPr>
          <w:p w14:paraId="107A31E1" w14:textId="77777777" w:rsidR="0084304C" w:rsidRDefault="0084304C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74563E" w14:textId="2CD45DF6" w:rsidR="007F6217" w:rsidRPr="00D73056" w:rsidRDefault="003273D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7F50BA" w:rsidRPr="00D730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143" w:type="pct"/>
          </w:tcPr>
          <w:p w14:paraId="701D381A" w14:textId="77777777" w:rsidR="007F6217" w:rsidRPr="00D73056" w:rsidRDefault="007F6217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93" w:type="pct"/>
          </w:tcPr>
          <w:p w14:paraId="168C49A7" w14:textId="77777777" w:rsidR="0084304C" w:rsidRDefault="0084304C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FE2466" w14:textId="7C6A297E" w:rsidR="007F6217" w:rsidRPr="00D73056" w:rsidRDefault="003273D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F50BA" w:rsidRPr="00D730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</w:rPr>
              <w:t>567</w:t>
            </w:r>
          </w:p>
        </w:tc>
        <w:tc>
          <w:tcPr>
            <w:tcW w:w="142" w:type="pct"/>
          </w:tcPr>
          <w:p w14:paraId="4FC726B5" w14:textId="77777777" w:rsidR="007F6217" w:rsidRPr="00D73056" w:rsidRDefault="007F6217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7" w:type="pct"/>
          </w:tcPr>
          <w:p w14:paraId="4ECEFBB7" w14:textId="77777777" w:rsidR="0084304C" w:rsidRDefault="0084304C" w:rsidP="0019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24DCCD" w14:textId="332BE589" w:rsidR="007F6217" w:rsidRPr="00D73056" w:rsidRDefault="003273DB" w:rsidP="0019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41" w:type="pct"/>
          </w:tcPr>
          <w:p w14:paraId="6F375F4A" w14:textId="77777777" w:rsidR="007F6217" w:rsidRPr="00D73056" w:rsidRDefault="007F6217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</w:tcPr>
          <w:p w14:paraId="69DF0637" w14:textId="77777777" w:rsidR="0084304C" w:rsidRDefault="0084304C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4F8A47" w14:textId="32CDEC06" w:rsidR="007F6217" w:rsidRPr="00D73056" w:rsidRDefault="001876EC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D73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6217" w:rsidRPr="00D73056" w14:paraId="690D3111" w14:textId="77777777" w:rsidTr="003666BA">
        <w:tc>
          <w:tcPr>
            <w:tcW w:w="2236" w:type="pct"/>
          </w:tcPr>
          <w:p w14:paraId="44E2A40B" w14:textId="4DE8C1BC" w:rsidR="007F6217" w:rsidRPr="00D73056" w:rsidRDefault="003666BA" w:rsidP="0084304C">
            <w:pPr>
              <w:pStyle w:val="a"/>
              <w:tabs>
                <w:tab w:val="clear" w:pos="1080"/>
              </w:tabs>
              <w:ind w:left="524" w:right="-43" w:hanging="36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730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="00206B1E" w:rsidRPr="00D730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รายได้รับล่วงหน้ารอตัดบัญชี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5BC2332" w14:textId="54933B9C" w:rsidR="007F6217" w:rsidRPr="00D73056" w:rsidRDefault="003273D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1876EC" w:rsidRPr="00D730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143" w:type="pct"/>
          </w:tcPr>
          <w:p w14:paraId="5D9F0FE7" w14:textId="77777777" w:rsidR="007F6217" w:rsidRPr="00D73056" w:rsidRDefault="007F6217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A31E97C" w14:textId="19827633" w:rsidR="007F6217" w:rsidRPr="00D73056" w:rsidRDefault="003273D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1876EC" w:rsidRPr="00D730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42" w:type="pct"/>
          </w:tcPr>
          <w:p w14:paraId="27D70859" w14:textId="77777777" w:rsidR="007F6217" w:rsidRPr="00D73056" w:rsidRDefault="007F6217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F68110D" w14:textId="1FC5785B" w:rsidR="007F6217" w:rsidRPr="00D73056" w:rsidRDefault="003273DB" w:rsidP="0019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" w:type="pct"/>
          </w:tcPr>
          <w:p w14:paraId="56630DF1" w14:textId="77777777" w:rsidR="007F6217" w:rsidRPr="00D73056" w:rsidRDefault="007F6217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11AB7E2" w14:textId="63838EF5" w:rsidR="007F6217" w:rsidRPr="00D73056" w:rsidRDefault="001876EC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D73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66BA" w:rsidRPr="00D73056" w14:paraId="65CF2EDC" w14:textId="77777777" w:rsidTr="003666BA">
        <w:tc>
          <w:tcPr>
            <w:tcW w:w="2236" w:type="pct"/>
          </w:tcPr>
          <w:p w14:paraId="244E550F" w14:textId="77777777" w:rsidR="003666BA" w:rsidRPr="00D73056" w:rsidRDefault="003666BA" w:rsidP="003666BA">
            <w:pPr>
              <w:pStyle w:val="a"/>
              <w:tabs>
                <w:tab w:val="clear" w:pos="1080"/>
              </w:tabs>
              <w:ind w:left="610" w:right="-43" w:hanging="36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C21DB6A" w14:textId="398F3BA1" w:rsidR="003666BA" w:rsidRPr="00D73056" w:rsidRDefault="003273DB" w:rsidP="003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3666BA" w:rsidRPr="00D730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  <w:tc>
          <w:tcPr>
            <w:tcW w:w="143" w:type="pct"/>
          </w:tcPr>
          <w:p w14:paraId="69EB6FD6" w14:textId="77777777" w:rsidR="003666BA" w:rsidRPr="00D73056" w:rsidRDefault="003666BA" w:rsidP="00366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82E482D" w14:textId="76028449" w:rsidR="003666BA" w:rsidRPr="00D73056" w:rsidRDefault="003273DB" w:rsidP="003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3666BA" w:rsidRPr="00D730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142" w:type="pct"/>
          </w:tcPr>
          <w:p w14:paraId="72939B3F" w14:textId="77777777" w:rsidR="003666BA" w:rsidRPr="00D73056" w:rsidRDefault="003666BA" w:rsidP="00366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3B7A2DE" w14:textId="3825BE72" w:rsidR="003666BA" w:rsidRPr="00D73056" w:rsidRDefault="003273DB" w:rsidP="003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41" w:type="pct"/>
          </w:tcPr>
          <w:p w14:paraId="56EFF68A" w14:textId="77777777" w:rsidR="003666BA" w:rsidRPr="00D73056" w:rsidRDefault="003666BA" w:rsidP="00366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4ED1E872" w14:textId="18E87B1A" w:rsidR="003666BA" w:rsidRPr="00D73056" w:rsidRDefault="003666BA" w:rsidP="003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D730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606B" w:rsidRPr="00D73056" w14:paraId="43DA4390" w14:textId="77777777" w:rsidTr="003666BA">
        <w:tc>
          <w:tcPr>
            <w:tcW w:w="2236" w:type="pct"/>
          </w:tcPr>
          <w:p w14:paraId="31D87F90" w14:textId="21473D23" w:rsidR="00FC606B" w:rsidRPr="00D73056" w:rsidRDefault="00FC606B" w:rsidP="009506C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730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รายได้รับล่วงหน้ารอการรับรู้จากโปรแกรมสิทธิ</w:t>
            </w:r>
          </w:p>
          <w:p w14:paraId="76F2DFC0" w14:textId="04E00026" w:rsidR="00FC606B" w:rsidRPr="00D73056" w:rsidRDefault="00FC606B" w:rsidP="009506C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730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พิเศษแก่ลูกค้า</w:t>
            </w:r>
          </w:p>
        </w:tc>
        <w:tc>
          <w:tcPr>
            <w:tcW w:w="583" w:type="pct"/>
          </w:tcPr>
          <w:p w14:paraId="3D66930D" w14:textId="1F22E9C6" w:rsidR="00FC606B" w:rsidRPr="00D73056" w:rsidRDefault="00BF1764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D7305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D730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43" w:type="pct"/>
          </w:tcPr>
          <w:p w14:paraId="23242CE5" w14:textId="77777777" w:rsidR="00FC606B" w:rsidRPr="00D73056" w:rsidRDefault="00FC606B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93" w:type="pct"/>
          </w:tcPr>
          <w:p w14:paraId="2E2CA8A5" w14:textId="77777777" w:rsidR="00FC606B" w:rsidRPr="00D73056" w:rsidRDefault="00FC606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DB187F" w14:textId="40F4A6F1" w:rsidR="00FC606B" w:rsidRPr="00D73056" w:rsidRDefault="003273D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FC606B" w:rsidRPr="00D730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142" w:type="pct"/>
          </w:tcPr>
          <w:p w14:paraId="194788AC" w14:textId="77777777" w:rsidR="00FC606B" w:rsidRPr="00D73056" w:rsidRDefault="00FC606B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7" w:type="pct"/>
          </w:tcPr>
          <w:p w14:paraId="6852DB5D" w14:textId="53003BD7" w:rsidR="00FC606B" w:rsidRPr="00D73056" w:rsidRDefault="00BF1764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D7305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D730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41" w:type="pct"/>
          </w:tcPr>
          <w:p w14:paraId="4DB6776B" w14:textId="77777777" w:rsidR="00FC606B" w:rsidRPr="00D73056" w:rsidRDefault="00FC606B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5" w:type="pct"/>
          </w:tcPr>
          <w:p w14:paraId="1775C0E6" w14:textId="77777777" w:rsidR="00FC606B" w:rsidRPr="00D73056" w:rsidRDefault="00FC606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102EA4" w14:textId="7C96D7BF" w:rsidR="00FC606B" w:rsidRPr="00D73056" w:rsidRDefault="003273D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FC606B" w:rsidRPr="00D7305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</w:tr>
      <w:tr w:rsidR="00FC606B" w:rsidRPr="00D73056" w14:paraId="697AF223" w14:textId="77777777" w:rsidTr="003666BA">
        <w:tc>
          <w:tcPr>
            <w:tcW w:w="2236" w:type="pct"/>
          </w:tcPr>
          <w:p w14:paraId="66BEE6A5" w14:textId="21771F66" w:rsidR="00FC606B" w:rsidRPr="00D73056" w:rsidRDefault="00FC606B" w:rsidP="009506C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730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55AC7AC" w14:textId="089CA107" w:rsidR="00FC606B" w:rsidRPr="00D73056" w:rsidRDefault="003273D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  <w:r w:rsidR="00F80E5D" w:rsidRPr="00D730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680</w:t>
            </w:r>
          </w:p>
        </w:tc>
        <w:tc>
          <w:tcPr>
            <w:tcW w:w="143" w:type="pct"/>
          </w:tcPr>
          <w:p w14:paraId="66AB0D0A" w14:textId="77777777" w:rsidR="00FC606B" w:rsidRPr="00D73056" w:rsidRDefault="00FC606B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B76BAD7" w14:textId="584D3F01" w:rsidR="00FC606B" w:rsidRPr="00D73056" w:rsidRDefault="003273D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  <w:r w:rsidR="00FC606B" w:rsidRPr="00D730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696</w:t>
            </w:r>
          </w:p>
        </w:tc>
        <w:tc>
          <w:tcPr>
            <w:tcW w:w="142" w:type="pct"/>
          </w:tcPr>
          <w:p w14:paraId="04EAA778" w14:textId="77777777" w:rsidR="00FC606B" w:rsidRPr="00D73056" w:rsidRDefault="00FC606B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79460BE" w14:textId="0812BAA0" w:rsidR="00FC606B" w:rsidRPr="00D73056" w:rsidRDefault="003273D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  <w:r w:rsidR="00BF1764" w:rsidRPr="00D730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141" w:type="pct"/>
          </w:tcPr>
          <w:p w14:paraId="525038DB" w14:textId="77777777" w:rsidR="00FC606B" w:rsidRPr="00D73056" w:rsidRDefault="00FC606B" w:rsidP="00950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63DBCA5" w14:textId="600116F3" w:rsidR="00FC606B" w:rsidRPr="00D73056" w:rsidRDefault="003273DB" w:rsidP="00950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  <w:r w:rsidR="00FC606B" w:rsidRPr="00D730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994</w:t>
            </w:r>
          </w:p>
        </w:tc>
      </w:tr>
    </w:tbl>
    <w:p w14:paraId="5DA46D64" w14:textId="73AC9A78" w:rsidR="00C316EC" w:rsidRDefault="00682E13" w:rsidP="00C31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รายได้รับล่วงหน้าส่วนใหญ่เกิดจากการให้สิทธิ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 w:rsidRPr="00461ECB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461ECB">
        <w:rPr>
          <w:rFonts w:asciiTheme="majorBidi" w:hAnsiTheme="majorBidi" w:cstheme="majorBidi"/>
          <w:sz w:val="32"/>
          <w:szCs w:val="32"/>
          <w:cs/>
        </w:rPr>
        <w:t>และโปรแกรมสิทธิพิเศษแก่ลูกค้า ซึ่งกลุ่มบริษัทจะรับรู้เป็นรายได้จากการขายและบริการ</w:t>
      </w:r>
      <w:r w:rsidR="000715A5" w:rsidRPr="00461ECB">
        <w:rPr>
          <w:rFonts w:asciiTheme="majorBidi" w:hAnsiTheme="majorBidi" w:cstheme="majorBidi"/>
          <w:sz w:val="32"/>
          <w:szCs w:val="32"/>
          <w:cs/>
        </w:rPr>
        <w:t>ตลอดอายุสัญญา</w:t>
      </w:r>
      <w:proofErr w:type="spellStart"/>
      <w:r w:rsidR="000715A5" w:rsidRPr="00461ECB">
        <w:rPr>
          <w:rFonts w:asciiTheme="majorBidi" w:hAnsiTheme="majorBidi" w:cstheme="majorBidi"/>
          <w:sz w:val="32"/>
          <w:szCs w:val="32"/>
          <w:cs/>
        </w:rPr>
        <w:t>แฟ</w:t>
      </w:r>
      <w:proofErr w:type="spellEnd"/>
      <w:r w:rsidR="000715A5" w:rsidRPr="00461ECB">
        <w:rPr>
          <w:rFonts w:asciiTheme="majorBidi" w:hAnsiTheme="majorBidi" w:cstheme="majorBidi"/>
          <w:sz w:val="32"/>
          <w:szCs w:val="32"/>
          <w:cs/>
        </w:rPr>
        <w:t>รนไช</w:t>
      </w:r>
      <w:proofErr w:type="spellStart"/>
      <w:r w:rsidR="000715A5" w:rsidRPr="00461ECB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="000715A5" w:rsidRPr="00461ECB">
        <w:rPr>
          <w:rFonts w:asciiTheme="majorBidi" w:hAnsiTheme="majorBidi" w:cstheme="majorBidi"/>
          <w:sz w:val="32"/>
          <w:szCs w:val="32"/>
          <w:cs/>
        </w:rPr>
        <w:t>และ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ณ วันที่ลูกค้ามาใช้สิทธิ</w:t>
      </w:r>
      <w:r w:rsidR="000715A5" w:rsidRPr="00461ECB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2EA7FE68" w14:textId="710EBE38" w:rsidR="000715A5" w:rsidRPr="00461ECB" w:rsidRDefault="000715A5" w:rsidP="00CC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 w:right="-43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 w:rsidRPr="00461ECB">
        <w:rPr>
          <w:rFonts w:asciiTheme="majorBidi" w:hAnsiTheme="majorBidi" w:cstheme="majorBidi"/>
          <w:b/>
          <w:sz w:val="32"/>
          <w:szCs w:val="32"/>
          <w:cs/>
        </w:rPr>
        <w:t>สัญญา</w:t>
      </w:r>
      <w:r w:rsidR="00746860" w:rsidRPr="00461ECB">
        <w:rPr>
          <w:rFonts w:asciiTheme="majorBidi" w:hAnsiTheme="majorBidi" w:cstheme="majorBidi"/>
          <w:b/>
          <w:sz w:val="32"/>
          <w:szCs w:val="32"/>
          <w:cs/>
        </w:rPr>
        <w:t>ที่</w:t>
      </w:r>
      <w:r w:rsidR="00FC052E" w:rsidRPr="00461ECB">
        <w:rPr>
          <w:rFonts w:asciiTheme="majorBidi" w:hAnsiTheme="majorBidi" w:cstheme="majorBidi"/>
          <w:b/>
          <w:sz w:val="32"/>
          <w:szCs w:val="32"/>
          <w:cs/>
        </w:rPr>
        <w:t>สำคัญ</w:t>
      </w:r>
    </w:p>
    <w:p w14:paraId="4D77761A" w14:textId="7DDCA090" w:rsidR="000715A5" w:rsidRDefault="000715A5" w:rsidP="00FC606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after="2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กลุ่มบริษัทมีสัญญาการสน</w:t>
      </w:r>
      <w:proofErr w:type="spellStart"/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ัน</w:t>
      </w:r>
      <w:proofErr w:type="spellEnd"/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สนุนทางการตลาดกับบริษัทในประเทศ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แห่ง เพื่อส่งเสริมและจัดจำหน่ายผลิตภัณฑ์บางประเภทของบริษัทดังกล่าวภายในสถานประกอบการของกลุ่มบริษัทและ</w:t>
      </w:r>
      <w:r w:rsidR="003614BB">
        <w:rPr>
          <w:rFonts w:asciiTheme="majorBidi" w:hAnsiTheme="majorBidi" w:cstheme="majorBidi" w:hint="cs"/>
          <w:spacing w:val="-4"/>
          <w:sz w:val="32"/>
          <w:szCs w:val="32"/>
          <w:cs/>
        </w:rPr>
        <w:t>ผู้รับ</w:t>
      </w:r>
      <w:proofErr w:type="spellStart"/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แฟ</w:t>
      </w:r>
      <w:proofErr w:type="spellEnd"/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รนไช</w:t>
      </w:r>
      <w:proofErr w:type="spellStart"/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ส์</w:t>
      </w:r>
      <w:proofErr w:type="spellEnd"/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โดยมีระยะเวลาตั้งแต่วันที่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ถึงวันที่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2573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ในการนี้ กลุ่มบริษัทผูกพันที่จะต้องจัดทำกิจกรรมส่งเสริมทางการตลาดและปฏิบัติตามเงื่อนไขต่าง ๆ ที่กำหนดไว้ในสัญญา</w:t>
      </w:r>
    </w:p>
    <w:p w14:paraId="32533A8C" w14:textId="77777777" w:rsidR="0052438E" w:rsidRDefault="00524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DB9611A" w14:textId="3FAEDCA3" w:rsidR="00A70F9D" w:rsidRPr="00461ECB" w:rsidRDefault="00A70F9D" w:rsidP="00C316E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left="547" w:right="-43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ค่าใช้จ่ายตาม</w:t>
      </w:r>
      <w:r w:rsidR="004D24B1" w:rsidRPr="00461ECB">
        <w:rPr>
          <w:rFonts w:asciiTheme="majorBidi" w:hAnsiTheme="majorBidi" w:cstheme="majorBidi"/>
          <w:b/>
          <w:bCs/>
          <w:sz w:val="32"/>
          <w:szCs w:val="32"/>
          <w:cs/>
        </w:rPr>
        <w:t>ธรรมชาติ</w:t>
      </w:r>
    </w:p>
    <w:p w14:paraId="5BCF02BA" w14:textId="02969E6F" w:rsidR="00A70F9D" w:rsidRPr="00461ECB" w:rsidRDefault="003D521B" w:rsidP="003D521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งบการเงินได้รวมการวิเคราะห์ค่าใช้จ่ายตามธรรมชาติ สำหรับปีสิ้นสุดวันที่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ธันวาคม ดังนี้</w:t>
      </w: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57"/>
        <w:gridCol w:w="269"/>
        <w:gridCol w:w="1260"/>
        <w:gridCol w:w="267"/>
        <w:gridCol w:w="1173"/>
        <w:gridCol w:w="267"/>
        <w:gridCol w:w="1264"/>
      </w:tblGrid>
      <w:tr w:rsidR="007F7A75" w:rsidRPr="00461ECB" w14:paraId="66328BEF" w14:textId="77777777" w:rsidTr="00461ECB">
        <w:trPr>
          <w:trHeight w:val="144"/>
          <w:tblHeader/>
        </w:trPr>
        <w:tc>
          <w:tcPr>
            <w:tcW w:w="1894" w:type="pct"/>
            <w:vAlign w:val="center"/>
          </w:tcPr>
          <w:p w14:paraId="1871C39E" w14:textId="77777777" w:rsidR="007F7A75" w:rsidRPr="00461ECB" w:rsidRDefault="007F7A75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03" w:type="pct"/>
            <w:gridSpan w:val="3"/>
            <w:vAlign w:val="center"/>
          </w:tcPr>
          <w:p w14:paraId="0CEDB003" w14:textId="77777777" w:rsidR="007F7A75" w:rsidRPr="00461ECB" w:rsidRDefault="007F7A75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pct"/>
            <w:vAlign w:val="center"/>
          </w:tcPr>
          <w:p w14:paraId="15860CD4" w14:textId="77777777" w:rsidR="007F7A75" w:rsidRPr="00461ECB" w:rsidRDefault="007F7A75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59" w:type="pct"/>
            <w:gridSpan w:val="3"/>
            <w:vAlign w:val="center"/>
          </w:tcPr>
          <w:p w14:paraId="52A6DB29" w14:textId="7AD3B41B" w:rsidR="007F7A75" w:rsidRPr="00461ECB" w:rsidRDefault="007F7A75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7F7A75" w:rsidRPr="00461ECB" w14:paraId="43775C70" w14:textId="77777777" w:rsidTr="00461ECB">
        <w:trPr>
          <w:trHeight w:val="144"/>
          <w:tblHeader/>
        </w:trPr>
        <w:tc>
          <w:tcPr>
            <w:tcW w:w="1894" w:type="pct"/>
            <w:vAlign w:val="center"/>
          </w:tcPr>
          <w:p w14:paraId="2FA88312" w14:textId="77777777" w:rsidR="007F7A75" w:rsidRPr="00461ECB" w:rsidRDefault="007F7A75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03" w:type="pct"/>
            <w:gridSpan w:val="3"/>
            <w:vAlign w:val="center"/>
          </w:tcPr>
          <w:p w14:paraId="4E1F2277" w14:textId="77777777" w:rsidR="007F7A75" w:rsidRPr="00461ECB" w:rsidRDefault="007F7A75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pct"/>
            <w:vAlign w:val="center"/>
          </w:tcPr>
          <w:p w14:paraId="1B79FF2E" w14:textId="77777777" w:rsidR="007F7A75" w:rsidRPr="00461ECB" w:rsidRDefault="007F7A75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1459" w:type="pct"/>
            <w:gridSpan w:val="3"/>
            <w:vAlign w:val="center"/>
          </w:tcPr>
          <w:p w14:paraId="323F5A48" w14:textId="77777777" w:rsidR="007F7A75" w:rsidRPr="00461ECB" w:rsidRDefault="007F7A75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F7A75" w:rsidRPr="00461ECB" w14:paraId="44713E0D" w14:textId="77777777" w:rsidTr="00461ECB">
        <w:trPr>
          <w:trHeight w:val="144"/>
          <w:tblHeader/>
        </w:trPr>
        <w:tc>
          <w:tcPr>
            <w:tcW w:w="1894" w:type="pct"/>
            <w:vAlign w:val="center"/>
          </w:tcPr>
          <w:p w14:paraId="55221E30" w14:textId="77777777" w:rsidR="007F7A75" w:rsidRPr="00461ECB" w:rsidRDefault="007F7A75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53811305" w14:textId="2D3B7B1D" w:rsidR="007F7A75" w:rsidRPr="00461ECB" w:rsidRDefault="003273DB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5" w:type="pct"/>
            <w:vAlign w:val="center"/>
          </w:tcPr>
          <w:p w14:paraId="19C3769E" w14:textId="77777777" w:rsidR="007F7A75" w:rsidRPr="00461ECB" w:rsidRDefault="007F7A75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7AAA5008" w14:textId="03B28417" w:rsidR="007F7A75" w:rsidRPr="00461ECB" w:rsidRDefault="003273DB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pct"/>
            <w:vAlign w:val="center"/>
          </w:tcPr>
          <w:p w14:paraId="72CD2B6E" w14:textId="77777777" w:rsidR="007F7A75" w:rsidRPr="00461ECB" w:rsidRDefault="007F7A75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3" w:type="pct"/>
            <w:vAlign w:val="center"/>
          </w:tcPr>
          <w:p w14:paraId="440803C9" w14:textId="30689020" w:rsidR="007F7A75" w:rsidRPr="00461ECB" w:rsidRDefault="003273DB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pct"/>
            <w:vAlign w:val="center"/>
          </w:tcPr>
          <w:p w14:paraId="0286145C" w14:textId="77777777" w:rsidR="007F7A75" w:rsidRPr="00461ECB" w:rsidRDefault="007F7A75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6CC7B4D5" w14:textId="023A482B" w:rsidR="007F7A75" w:rsidRPr="00461ECB" w:rsidRDefault="003273DB" w:rsidP="0046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7F7A75" w:rsidRPr="00461ECB" w14:paraId="661459C5" w14:textId="77777777" w:rsidTr="00461ECB">
        <w:trPr>
          <w:trHeight w:val="144"/>
        </w:trPr>
        <w:tc>
          <w:tcPr>
            <w:tcW w:w="1894" w:type="pct"/>
            <w:vAlign w:val="center"/>
          </w:tcPr>
          <w:p w14:paraId="22632C20" w14:textId="77777777" w:rsidR="007F7A75" w:rsidRPr="00461ECB" w:rsidRDefault="007F7A75" w:rsidP="00461EC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ต้นทุนวัตถุดิบ</w:t>
            </w:r>
          </w:p>
        </w:tc>
        <w:tc>
          <w:tcPr>
            <w:tcW w:w="678" w:type="pct"/>
            <w:vAlign w:val="center"/>
          </w:tcPr>
          <w:p w14:paraId="15924B31" w14:textId="325214B5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4AAA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785</w:t>
            </w:r>
            <w:r w:rsidR="00E31DF6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145" w:type="pct"/>
            <w:vAlign w:val="center"/>
          </w:tcPr>
          <w:p w14:paraId="285B5A17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539BDC2D" w14:textId="6871592A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777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144" w:type="pct"/>
            <w:vAlign w:val="center"/>
          </w:tcPr>
          <w:p w14:paraId="1D5A908D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366841C5" w14:textId="431FB4A7" w:rsidR="007F7A75" w:rsidRPr="00461ECB" w:rsidRDefault="007E4AAA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pct"/>
            <w:vAlign w:val="center"/>
          </w:tcPr>
          <w:p w14:paraId="58B00685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73F701FE" w14:textId="4276BDAF" w:rsidR="007F7A75" w:rsidRPr="00461ECB" w:rsidRDefault="007F7A75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7A75" w:rsidRPr="00461ECB" w14:paraId="0F9E8F43" w14:textId="77777777" w:rsidTr="00461ECB">
        <w:trPr>
          <w:trHeight w:val="144"/>
        </w:trPr>
        <w:tc>
          <w:tcPr>
            <w:tcW w:w="1894" w:type="pct"/>
            <w:vAlign w:val="center"/>
          </w:tcPr>
          <w:p w14:paraId="35C4B501" w14:textId="77777777" w:rsidR="007F7A75" w:rsidRPr="00461ECB" w:rsidRDefault="007F7A75" w:rsidP="00461EC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678" w:type="pct"/>
            <w:vAlign w:val="center"/>
          </w:tcPr>
          <w:p w14:paraId="5A4249A7" w14:textId="64B1A3A4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B10689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145" w:type="pct"/>
            <w:vAlign w:val="center"/>
          </w:tcPr>
          <w:p w14:paraId="3C108341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60882A8E" w14:textId="5AF5090A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622</w:t>
            </w:r>
          </w:p>
        </w:tc>
        <w:tc>
          <w:tcPr>
            <w:tcW w:w="144" w:type="pct"/>
            <w:vAlign w:val="center"/>
          </w:tcPr>
          <w:p w14:paraId="62D57089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314B27A4" w14:textId="6A29804E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="007E4AAA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  <w:tc>
          <w:tcPr>
            <w:tcW w:w="144" w:type="pct"/>
            <w:vAlign w:val="center"/>
          </w:tcPr>
          <w:p w14:paraId="2B3C7953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4A072836" w14:textId="18A2E47F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264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</w:tr>
      <w:tr w:rsidR="007F7A75" w:rsidRPr="00461ECB" w14:paraId="033419EF" w14:textId="77777777" w:rsidTr="00461ECB">
        <w:trPr>
          <w:trHeight w:val="144"/>
        </w:trPr>
        <w:tc>
          <w:tcPr>
            <w:tcW w:w="1894" w:type="pct"/>
            <w:vAlign w:val="center"/>
          </w:tcPr>
          <w:p w14:paraId="40AEFC94" w14:textId="77777777" w:rsidR="007F7A75" w:rsidRPr="00461ECB" w:rsidRDefault="007F7A75" w:rsidP="00461EC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678" w:type="pct"/>
            <w:vAlign w:val="center"/>
          </w:tcPr>
          <w:p w14:paraId="24609520" w14:textId="51EAC4B8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="007E4AAA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145" w:type="pct"/>
            <w:vAlign w:val="center"/>
          </w:tcPr>
          <w:p w14:paraId="2845AD71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141B801A" w14:textId="57C0F870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44" w:type="pct"/>
            <w:vAlign w:val="center"/>
          </w:tcPr>
          <w:p w14:paraId="7E0E13D3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7D1B7032" w14:textId="7A857657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7E4AAA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144" w:type="pct"/>
            <w:vAlign w:val="center"/>
          </w:tcPr>
          <w:p w14:paraId="20AC39C2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0A308A3E" w14:textId="403B2256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</w:tr>
      <w:tr w:rsidR="007F7A75" w:rsidRPr="00461ECB" w14:paraId="01C3579E" w14:textId="77777777" w:rsidTr="00461ECB">
        <w:trPr>
          <w:trHeight w:val="144"/>
        </w:trPr>
        <w:tc>
          <w:tcPr>
            <w:tcW w:w="1894" w:type="pct"/>
            <w:vAlign w:val="center"/>
          </w:tcPr>
          <w:p w14:paraId="50EAC98B" w14:textId="77777777" w:rsidR="007F7A75" w:rsidRPr="00461ECB" w:rsidRDefault="007F7A75" w:rsidP="00461EC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ค่าบริการ และค่าสาธารณูปโภค</w:t>
            </w:r>
          </w:p>
        </w:tc>
        <w:tc>
          <w:tcPr>
            <w:tcW w:w="678" w:type="pct"/>
            <w:vAlign w:val="center"/>
          </w:tcPr>
          <w:p w14:paraId="4A572DE4" w14:textId="39F9928F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B56579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145" w:type="pct"/>
            <w:vAlign w:val="center"/>
          </w:tcPr>
          <w:p w14:paraId="0D885A99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43086018" w14:textId="1EEB39A3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144" w:type="pct"/>
            <w:vAlign w:val="center"/>
          </w:tcPr>
          <w:p w14:paraId="335B619F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3BCCFA0" w14:textId="71A73348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E4AAA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  <w:tc>
          <w:tcPr>
            <w:tcW w:w="144" w:type="pct"/>
            <w:vAlign w:val="center"/>
          </w:tcPr>
          <w:p w14:paraId="0D76162E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063D8927" w14:textId="1DF63EBE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7F7A75" w:rsidRPr="00461ECB" w14:paraId="1C2B1C40" w14:textId="77777777" w:rsidTr="00461ECB">
        <w:trPr>
          <w:trHeight w:val="144"/>
        </w:trPr>
        <w:tc>
          <w:tcPr>
            <w:tcW w:w="1894" w:type="pct"/>
            <w:vAlign w:val="center"/>
          </w:tcPr>
          <w:p w14:paraId="21EE3B76" w14:textId="77777777" w:rsidR="007F7A75" w:rsidRPr="00461ECB" w:rsidRDefault="007F7A75" w:rsidP="00461EC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ค่าโฆษณา</w:t>
            </w:r>
          </w:p>
        </w:tc>
        <w:tc>
          <w:tcPr>
            <w:tcW w:w="678" w:type="pct"/>
            <w:vAlign w:val="center"/>
          </w:tcPr>
          <w:p w14:paraId="04FCCF9B" w14:textId="614792E2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7E4AAA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145" w:type="pct"/>
            <w:vAlign w:val="center"/>
          </w:tcPr>
          <w:p w14:paraId="71B528B9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4DE842FB" w14:textId="6EE37730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144" w:type="pct"/>
            <w:vAlign w:val="center"/>
          </w:tcPr>
          <w:p w14:paraId="625E8819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F981D04" w14:textId="461A7589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144" w:type="pct"/>
            <w:vAlign w:val="center"/>
          </w:tcPr>
          <w:p w14:paraId="699E1EE8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72149F2B" w14:textId="34CDD406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</w:tr>
      <w:tr w:rsidR="007F7A75" w:rsidRPr="00461ECB" w14:paraId="423D8E13" w14:textId="77777777" w:rsidTr="00461ECB">
        <w:trPr>
          <w:trHeight w:val="144"/>
        </w:trPr>
        <w:tc>
          <w:tcPr>
            <w:tcW w:w="1894" w:type="pct"/>
            <w:vAlign w:val="center"/>
          </w:tcPr>
          <w:p w14:paraId="35895452" w14:textId="77777777" w:rsidR="007F7A75" w:rsidRPr="00461ECB" w:rsidRDefault="007F7A75" w:rsidP="00461EC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ค่านายหน้า</w:t>
            </w:r>
          </w:p>
        </w:tc>
        <w:tc>
          <w:tcPr>
            <w:tcW w:w="678" w:type="pct"/>
            <w:vAlign w:val="center"/>
          </w:tcPr>
          <w:p w14:paraId="43FF8ECE" w14:textId="0C2DAFA5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E4AAA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145" w:type="pct"/>
            <w:vAlign w:val="center"/>
          </w:tcPr>
          <w:p w14:paraId="3E164A2E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78289C47" w14:textId="313446D0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144" w:type="pct"/>
            <w:vAlign w:val="center"/>
          </w:tcPr>
          <w:p w14:paraId="49003A44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28C820E4" w14:textId="528F0728" w:rsidR="007F7A75" w:rsidRPr="00461ECB" w:rsidRDefault="007E4AAA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pct"/>
            <w:vAlign w:val="center"/>
          </w:tcPr>
          <w:p w14:paraId="20A28AAB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16AE92AC" w14:textId="62517655" w:rsidR="007F7A75" w:rsidRPr="00461ECB" w:rsidRDefault="007F7A75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7A75" w:rsidRPr="00461ECB" w14:paraId="18450D54" w14:textId="77777777" w:rsidTr="00461ECB">
        <w:trPr>
          <w:trHeight w:val="144"/>
        </w:trPr>
        <w:tc>
          <w:tcPr>
            <w:tcW w:w="1894" w:type="pct"/>
            <w:vAlign w:val="center"/>
          </w:tcPr>
          <w:p w14:paraId="60134E73" w14:textId="2C44AB9B" w:rsidR="007F7A75" w:rsidRPr="00461ECB" w:rsidRDefault="007F7A75" w:rsidP="00461EC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ค่าใช้จ่ายเกี่ยวกับสัญญาเช่า</w:t>
            </w:r>
          </w:p>
        </w:tc>
        <w:tc>
          <w:tcPr>
            <w:tcW w:w="678" w:type="pct"/>
            <w:vAlign w:val="center"/>
          </w:tcPr>
          <w:p w14:paraId="4FEE070D" w14:textId="0C871537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B56579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145" w:type="pct"/>
            <w:vAlign w:val="center"/>
          </w:tcPr>
          <w:p w14:paraId="79915277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  <w:tab w:val="decimal" w:pos="972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571589C7" w14:textId="46EB5CE0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144" w:type="pct"/>
            <w:vAlign w:val="center"/>
          </w:tcPr>
          <w:p w14:paraId="70537C85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4DDCE35E" w14:textId="4AA2F765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4AAA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144" w:type="pct"/>
            <w:vAlign w:val="center"/>
          </w:tcPr>
          <w:p w14:paraId="2E0B5A1A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048C5FD4" w14:textId="1F701DA7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</w:tr>
      <w:tr w:rsidR="007F7A75" w:rsidRPr="00461ECB" w14:paraId="1B0715DB" w14:textId="77777777" w:rsidTr="00461ECB">
        <w:trPr>
          <w:trHeight w:val="144"/>
        </w:trPr>
        <w:tc>
          <w:tcPr>
            <w:tcW w:w="1894" w:type="pct"/>
            <w:vAlign w:val="center"/>
          </w:tcPr>
          <w:p w14:paraId="0C77E8E0" w14:textId="00F4D19C" w:rsidR="007F7A75" w:rsidRPr="00461ECB" w:rsidRDefault="007F7A75" w:rsidP="00B4672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ผลขาดทุนจากการด้อยค่า</w:t>
            </w:r>
            <w:r w:rsidR="000764F6" w:rsidRPr="00461EC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ที่ดิน</w:t>
            </w:r>
            <w:r w:rsidR="000764F6" w:rsidRPr="00461ECB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="000764F6" w:rsidRPr="00461EC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อาคาร</w:t>
            </w:r>
            <w:r w:rsidR="00D52353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D52353" w:rsidRPr="00461EC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และอุปกรณ์</w:t>
            </w:r>
          </w:p>
        </w:tc>
        <w:tc>
          <w:tcPr>
            <w:tcW w:w="678" w:type="pct"/>
            <w:vAlign w:val="center"/>
          </w:tcPr>
          <w:p w14:paraId="4BCFE918" w14:textId="7773A927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F0516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  <w:tc>
          <w:tcPr>
            <w:tcW w:w="145" w:type="pct"/>
            <w:vAlign w:val="center"/>
          </w:tcPr>
          <w:p w14:paraId="022E141D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6AA21711" w14:textId="2A2BA499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  <w:tc>
          <w:tcPr>
            <w:tcW w:w="144" w:type="pct"/>
            <w:vAlign w:val="center"/>
          </w:tcPr>
          <w:p w14:paraId="675BD8C4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658E70F4" w14:textId="1F6C5292" w:rsidR="007F7A75" w:rsidRPr="00461ECB" w:rsidRDefault="007E4AAA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pct"/>
            <w:vAlign w:val="center"/>
          </w:tcPr>
          <w:p w14:paraId="24902EF0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3D705F5C" w14:textId="58326DF1" w:rsidR="007F7A75" w:rsidRPr="00461ECB" w:rsidRDefault="007F7A75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7A75" w:rsidRPr="00461ECB" w14:paraId="65E38A8F" w14:textId="77777777" w:rsidTr="00461ECB">
        <w:trPr>
          <w:trHeight w:val="144"/>
        </w:trPr>
        <w:tc>
          <w:tcPr>
            <w:tcW w:w="1894" w:type="pct"/>
            <w:vAlign w:val="center"/>
          </w:tcPr>
          <w:p w14:paraId="79DE2655" w14:textId="2CBC79D7" w:rsidR="007F7A75" w:rsidRPr="00461ECB" w:rsidRDefault="007F7A75" w:rsidP="00461EC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center"/>
          </w:tcPr>
          <w:p w14:paraId="4E25B6A7" w14:textId="6F4D35E7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7E4AAA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45" w:type="pct"/>
            <w:vAlign w:val="center"/>
          </w:tcPr>
          <w:p w14:paraId="17DD0255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14AF2C4E" w14:textId="4CA157E2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44" w:type="pct"/>
            <w:vAlign w:val="center"/>
          </w:tcPr>
          <w:p w14:paraId="1F43735F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center"/>
          </w:tcPr>
          <w:p w14:paraId="79ADBE7A" w14:textId="297BE1C5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7E4AAA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144" w:type="pct"/>
            <w:vAlign w:val="center"/>
          </w:tcPr>
          <w:p w14:paraId="19714CA7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2A965FBC" w14:textId="4894A71B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7F7A75" w:rsidRPr="00461EC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</w:tr>
      <w:tr w:rsidR="007F7A75" w:rsidRPr="00461ECB" w14:paraId="4C68E1D2" w14:textId="77777777" w:rsidTr="00461ECB">
        <w:trPr>
          <w:trHeight w:val="144"/>
        </w:trPr>
        <w:tc>
          <w:tcPr>
            <w:tcW w:w="1894" w:type="pct"/>
            <w:vAlign w:val="center"/>
          </w:tcPr>
          <w:p w14:paraId="0110EC48" w14:textId="70EF4E74" w:rsidR="007F7A75" w:rsidRPr="00461ECB" w:rsidRDefault="007F7A75" w:rsidP="00461EC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18A121" w14:textId="4893931B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E4AAA" w:rsidRPr="00461E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827</w:t>
            </w:r>
            <w:r w:rsidR="00E31DF6" w:rsidRPr="00461E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145" w:type="pct"/>
            <w:vAlign w:val="center"/>
          </w:tcPr>
          <w:p w14:paraId="45EA44C8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DDE93B" w14:textId="028C8C32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F7A75" w:rsidRPr="00461E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943</w:t>
            </w:r>
            <w:r w:rsidR="007F7A75" w:rsidRPr="00461E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756</w:t>
            </w:r>
          </w:p>
        </w:tc>
        <w:tc>
          <w:tcPr>
            <w:tcW w:w="144" w:type="pct"/>
            <w:vAlign w:val="center"/>
          </w:tcPr>
          <w:p w14:paraId="01495CCC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42F453" w14:textId="0C92C62A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</w:t>
            </w:r>
            <w:r w:rsidR="007E4AAA" w:rsidRPr="00461E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</w:t>
            </w:r>
          </w:p>
        </w:tc>
        <w:tc>
          <w:tcPr>
            <w:tcW w:w="144" w:type="pct"/>
            <w:vAlign w:val="center"/>
          </w:tcPr>
          <w:p w14:paraId="2AA3E826" w14:textId="77777777" w:rsidR="007F7A75" w:rsidRPr="00461ECB" w:rsidRDefault="007F7A75" w:rsidP="00461EC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CABD5" w14:textId="389ED4ED" w:rsidR="007F7A75" w:rsidRPr="00461ECB" w:rsidRDefault="003273DB" w:rsidP="0046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341</w:t>
            </w:r>
            <w:r w:rsidR="007F7A75" w:rsidRPr="00461E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768</w:t>
            </w:r>
          </w:p>
        </w:tc>
      </w:tr>
    </w:tbl>
    <w:p w14:paraId="17236A48" w14:textId="4A659E99" w:rsidR="006C5C4E" w:rsidRPr="00D73056" w:rsidRDefault="006C5C4E" w:rsidP="0052438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D73056">
        <w:rPr>
          <w:rFonts w:asciiTheme="majorBidi" w:hAnsiTheme="majorBidi" w:cstheme="majorBidi"/>
          <w:bCs/>
          <w:sz w:val="32"/>
          <w:szCs w:val="32"/>
          <w:cs/>
        </w:rPr>
        <w:t>ภาษีเงินได้</w:t>
      </w:r>
    </w:p>
    <w:p w14:paraId="3194CC3D" w14:textId="6488C542" w:rsidR="00AD21F3" w:rsidRPr="00461ECB" w:rsidRDefault="00AD21F3" w:rsidP="00AD21F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ค่าใช้จ่ายภาษีเงินได้ที่รับรู้ในงบกำไรขาดทุนเบ็ดเสร็จ สำหรับปีสิ้นสุดวันที่ </w:t>
      </w:r>
      <w:r w:rsidR="003273DB" w:rsidRPr="003273D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ธันวาคม มีดังนี้</w:t>
      </w:r>
    </w:p>
    <w:tbl>
      <w:tblPr>
        <w:tblW w:w="9146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1"/>
        <w:gridCol w:w="1080"/>
        <w:gridCol w:w="261"/>
        <w:gridCol w:w="1134"/>
        <w:gridCol w:w="180"/>
        <w:gridCol w:w="1125"/>
        <w:gridCol w:w="162"/>
        <w:gridCol w:w="1143"/>
      </w:tblGrid>
      <w:tr w:rsidR="00B95F8E" w:rsidRPr="00461ECB" w14:paraId="1E000EF5" w14:textId="77777777" w:rsidTr="00B95F8E">
        <w:trPr>
          <w:cantSplit/>
          <w:tblHeader/>
        </w:trPr>
        <w:tc>
          <w:tcPr>
            <w:tcW w:w="4061" w:type="dxa"/>
            <w:vAlign w:val="center"/>
          </w:tcPr>
          <w:p w14:paraId="24638F49" w14:textId="77777777" w:rsidR="00B95F8E" w:rsidRPr="00461ECB" w:rsidRDefault="00B95F8E" w:rsidP="00D73056">
            <w:pPr>
              <w:pStyle w:val="Heading1"/>
              <w:tabs>
                <w:tab w:val="clear" w:pos="283"/>
                <w:tab w:val="left" w:pos="272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3D42D210" w14:textId="77777777" w:rsidR="00B95F8E" w:rsidRPr="00461ECB" w:rsidRDefault="00B95F8E" w:rsidP="00D73056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80" w:type="dxa"/>
            <w:vAlign w:val="center"/>
          </w:tcPr>
          <w:p w14:paraId="478179EB" w14:textId="77777777" w:rsidR="00B95F8E" w:rsidRPr="00461ECB" w:rsidRDefault="00B95F8E" w:rsidP="00D73056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D2EF87F" w14:textId="55ACF4CB" w:rsidR="00B95F8E" w:rsidRPr="00461ECB" w:rsidRDefault="00B95F8E" w:rsidP="00D73056">
            <w:pPr>
              <w:pStyle w:val="Heading1"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หน่วย : พันบาท</w:t>
            </w:r>
          </w:p>
        </w:tc>
      </w:tr>
      <w:tr w:rsidR="00B95F8E" w:rsidRPr="00461ECB" w14:paraId="5645A20A" w14:textId="77777777" w:rsidTr="00B95F8E">
        <w:trPr>
          <w:cantSplit/>
          <w:tblHeader/>
        </w:trPr>
        <w:tc>
          <w:tcPr>
            <w:tcW w:w="4061" w:type="dxa"/>
            <w:vAlign w:val="center"/>
          </w:tcPr>
          <w:p w14:paraId="427B1429" w14:textId="77777777" w:rsidR="00B95F8E" w:rsidRPr="00461ECB" w:rsidRDefault="00B95F8E" w:rsidP="00D73056">
            <w:pPr>
              <w:pStyle w:val="Heading1"/>
              <w:tabs>
                <w:tab w:val="clear" w:pos="283"/>
                <w:tab w:val="left" w:pos="272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3C63F7EA" w14:textId="77777777" w:rsidR="00B95F8E" w:rsidRPr="00461ECB" w:rsidRDefault="00B95F8E" w:rsidP="00D73056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622A937D" w14:textId="77777777" w:rsidR="00B95F8E" w:rsidRPr="00461ECB" w:rsidRDefault="00B95F8E" w:rsidP="00D73056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6690731" w14:textId="77777777" w:rsidR="00B95F8E" w:rsidRPr="00461ECB" w:rsidRDefault="00B95F8E" w:rsidP="00D73056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u w:val="none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B95F8E" w:rsidRPr="00461ECB" w14:paraId="5278E8EC" w14:textId="77777777" w:rsidTr="008462D6">
        <w:trPr>
          <w:cantSplit/>
          <w:tblHeader/>
        </w:trPr>
        <w:tc>
          <w:tcPr>
            <w:tcW w:w="4061" w:type="dxa"/>
            <w:vAlign w:val="center"/>
          </w:tcPr>
          <w:p w14:paraId="48663F29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942D2D3" w14:textId="0BA3D30E" w:rsidR="00B95F8E" w:rsidRPr="00461ECB" w:rsidRDefault="003273DB" w:rsidP="00D730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61" w:type="dxa"/>
            <w:vAlign w:val="center"/>
          </w:tcPr>
          <w:p w14:paraId="339EA499" w14:textId="77777777" w:rsidR="00B95F8E" w:rsidRPr="00461ECB" w:rsidRDefault="00B95F8E" w:rsidP="00D730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81D410B" w14:textId="663F0E2B" w:rsidR="00B95F8E" w:rsidRPr="00461ECB" w:rsidRDefault="003273DB" w:rsidP="00D730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center"/>
          </w:tcPr>
          <w:p w14:paraId="45553D6E" w14:textId="77777777" w:rsidR="00B95F8E" w:rsidRPr="00461ECB" w:rsidRDefault="00B95F8E" w:rsidP="00D73056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14:paraId="72227728" w14:textId="24E1B09C" w:rsidR="00B95F8E" w:rsidRPr="00461ECB" w:rsidRDefault="003273DB" w:rsidP="00D730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62" w:type="dxa"/>
            <w:vAlign w:val="center"/>
          </w:tcPr>
          <w:p w14:paraId="2F421D56" w14:textId="77777777" w:rsidR="00B95F8E" w:rsidRPr="00461ECB" w:rsidRDefault="00B95F8E" w:rsidP="00D730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166C43FC" w14:textId="19424DB1" w:rsidR="00B95F8E" w:rsidRPr="00461ECB" w:rsidRDefault="003273DB" w:rsidP="00D730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</w:tr>
      <w:tr w:rsidR="00B95F8E" w:rsidRPr="00461ECB" w14:paraId="0079DFE6" w14:textId="77777777" w:rsidTr="008462D6">
        <w:trPr>
          <w:cantSplit/>
        </w:trPr>
        <w:tc>
          <w:tcPr>
            <w:tcW w:w="4061" w:type="dxa"/>
            <w:vAlign w:val="center"/>
          </w:tcPr>
          <w:p w14:paraId="343D751E" w14:textId="77777777" w:rsidR="00B95F8E" w:rsidRPr="00461ECB" w:rsidRDefault="00B95F8E" w:rsidP="00D7305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080" w:type="dxa"/>
            <w:vAlign w:val="center"/>
          </w:tcPr>
          <w:p w14:paraId="323378D1" w14:textId="77777777" w:rsidR="00B95F8E" w:rsidRPr="00461ECB" w:rsidRDefault="00B95F8E" w:rsidP="00D730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vAlign w:val="center"/>
          </w:tcPr>
          <w:p w14:paraId="7BAEB2D4" w14:textId="77777777" w:rsidR="00B95F8E" w:rsidRPr="00461ECB" w:rsidRDefault="00B95F8E" w:rsidP="00D730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80F6519" w14:textId="77777777" w:rsidR="00B95F8E" w:rsidRPr="00461ECB" w:rsidRDefault="00B95F8E" w:rsidP="00D730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1A67A7B" w14:textId="77777777" w:rsidR="00B95F8E" w:rsidRPr="00461ECB" w:rsidRDefault="00B95F8E" w:rsidP="00D730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14:paraId="6AB560AD" w14:textId="77777777" w:rsidR="00B95F8E" w:rsidRPr="00461ECB" w:rsidRDefault="00B95F8E" w:rsidP="00D730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center"/>
          </w:tcPr>
          <w:p w14:paraId="4B4ABC31" w14:textId="77777777" w:rsidR="00B95F8E" w:rsidRPr="00461ECB" w:rsidRDefault="00B95F8E" w:rsidP="00D730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0D2285F6" w14:textId="77777777" w:rsidR="00B95F8E" w:rsidRPr="00461ECB" w:rsidRDefault="00B95F8E" w:rsidP="00D73056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95F8E" w:rsidRPr="00461ECB" w14:paraId="1A09CA5B" w14:textId="77777777" w:rsidTr="008F49F9">
        <w:trPr>
          <w:cantSplit/>
        </w:trPr>
        <w:tc>
          <w:tcPr>
            <w:tcW w:w="4061" w:type="dxa"/>
            <w:vAlign w:val="center"/>
          </w:tcPr>
          <w:p w14:paraId="5E8F3080" w14:textId="77777777" w:rsidR="00B95F8E" w:rsidRPr="00461ECB" w:rsidRDefault="00B95F8E" w:rsidP="00D7305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080" w:type="dxa"/>
            <w:vAlign w:val="center"/>
          </w:tcPr>
          <w:p w14:paraId="00474B04" w14:textId="364337BC" w:rsidR="00B95F8E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C5989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61" w:type="dxa"/>
            <w:vAlign w:val="center"/>
          </w:tcPr>
          <w:p w14:paraId="4A1584A9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368F27AE" w14:textId="633EB80F" w:rsidR="00B95F8E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95F8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180" w:type="dxa"/>
            <w:vAlign w:val="center"/>
          </w:tcPr>
          <w:p w14:paraId="2CF20FBC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5" w:type="dxa"/>
            <w:vAlign w:val="center"/>
          </w:tcPr>
          <w:p w14:paraId="5D526AC0" w14:textId="36815766" w:rsidR="00B95F8E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62D6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62" w:type="dxa"/>
            <w:vAlign w:val="center"/>
          </w:tcPr>
          <w:p w14:paraId="3DD61E38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vAlign w:val="center"/>
          </w:tcPr>
          <w:p w14:paraId="5A521558" w14:textId="54696B66" w:rsidR="00B95F8E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95F8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B95F8E" w:rsidRPr="00461ECB" w14:paraId="13163667" w14:textId="77777777" w:rsidTr="008F49F9">
        <w:trPr>
          <w:cantSplit/>
        </w:trPr>
        <w:tc>
          <w:tcPr>
            <w:tcW w:w="4061" w:type="dxa"/>
            <w:vAlign w:val="center"/>
          </w:tcPr>
          <w:p w14:paraId="04A4C26E" w14:textId="4ADC070D" w:rsidR="00B95F8E" w:rsidRPr="00461ECB" w:rsidRDefault="00B95F8E" w:rsidP="00D7305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ภาษีปีก่อน ๆ ที่บันทึก</w:t>
            </w:r>
            <w:r w:rsidR="0030653F"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ต่ำไป</w:t>
            </w:r>
            <w:r w:rsidR="005C7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440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4409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สูงไป</w:t>
            </w:r>
            <w:r w:rsidR="000440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EEC2F02" w14:textId="2F2C6F5F" w:rsidR="00B95F8E" w:rsidRPr="00461ECB" w:rsidRDefault="008462D6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55D4390A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99D2241" w14:textId="5D3CB515" w:rsidR="00B95F8E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80" w:type="dxa"/>
            <w:vAlign w:val="center"/>
          </w:tcPr>
          <w:p w14:paraId="2C37E77D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77B87202" w14:textId="14B577A5" w:rsidR="00B95F8E" w:rsidRPr="00461ECB" w:rsidRDefault="008462D6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2" w:type="dxa"/>
            <w:vAlign w:val="center"/>
          </w:tcPr>
          <w:p w14:paraId="79FAC17E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23DDE7E6" w14:textId="1D329CAE" w:rsidR="00B95F8E" w:rsidRPr="00461ECB" w:rsidRDefault="00B95F8E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5F8E" w:rsidRPr="00461ECB" w14:paraId="20599770" w14:textId="77777777" w:rsidTr="008F49F9">
        <w:trPr>
          <w:cantSplit/>
        </w:trPr>
        <w:tc>
          <w:tcPr>
            <w:tcW w:w="4061" w:type="dxa"/>
            <w:vAlign w:val="center"/>
          </w:tcPr>
          <w:p w14:paraId="5631CAB5" w14:textId="77777777" w:rsidR="00B95F8E" w:rsidRPr="00461ECB" w:rsidRDefault="00B95F8E" w:rsidP="00D73056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415B" w14:textId="0D917C02" w:rsidR="00B95F8E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8462D6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</w:t>
            </w:r>
          </w:p>
        </w:tc>
        <w:tc>
          <w:tcPr>
            <w:tcW w:w="261" w:type="dxa"/>
            <w:vAlign w:val="center"/>
          </w:tcPr>
          <w:p w14:paraId="4CA4F2A2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EE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21FE" w14:textId="072C3DEF" w:rsidR="00B95F8E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B95F8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734</w:t>
            </w:r>
          </w:p>
        </w:tc>
        <w:tc>
          <w:tcPr>
            <w:tcW w:w="180" w:type="dxa"/>
            <w:vAlign w:val="center"/>
          </w:tcPr>
          <w:p w14:paraId="000DF1C2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042EB" w14:textId="51514D6C" w:rsidR="00B95F8E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62D6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162" w:type="dxa"/>
            <w:vAlign w:val="center"/>
          </w:tcPr>
          <w:p w14:paraId="4F1407FD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5B7D" w14:textId="7B2C8AA0" w:rsidR="00B95F8E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95F8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</w:p>
        </w:tc>
      </w:tr>
      <w:tr w:rsidR="00B95F8E" w:rsidRPr="00461ECB" w14:paraId="4F03F51C" w14:textId="77777777" w:rsidTr="0033326A">
        <w:trPr>
          <w:cantSplit/>
          <w:trHeight w:hRule="exact" w:val="144"/>
        </w:trPr>
        <w:tc>
          <w:tcPr>
            <w:tcW w:w="4061" w:type="dxa"/>
            <w:vAlign w:val="center"/>
          </w:tcPr>
          <w:p w14:paraId="2813730A" w14:textId="77777777" w:rsidR="00B95F8E" w:rsidRPr="00461ECB" w:rsidRDefault="00B95F8E" w:rsidP="00D730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D05DE2E" w14:textId="77777777" w:rsidR="00B95F8E" w:rsidRPr="00461ECB" w:rsidRDefault="00B95F8E" w:rsidP="00D73056">
            <w:pPr>
              <w:tabs>
                <w:tab w:val="decimal" w:pos="1037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vAlign w:val="center"/>
          </w:tcPr>
          <w:p w14:paraId="55294AD9" w14:textId="77777777" w:rsidR="00B95F8E" w:rsidRPr="00461ECB" w:rsidRDefault="00B95F8E" w:rsidP="00D730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C295341" w14:textId="77777777" w:rsidR="00B95F8E" w:rsidRPr="00461ECB" w:rsidRDefault="00B95F8E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86BB815" w14:textId="77777777" w:rsidR="00B95F8E" w:rsidRPr="00461ECB" w:rsidRDefault="00B95F8E" w:rsidP="00D730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6781E4CE" w14:textId="77777777" w:rsidR="00B95F8E" w:rsidRPr="00461ECB" w:rsidRDefault="00B95F8E" w:rsidP="00D73056">
            <w:pPr>
              <w:tabs>
                <w:tab w:val="decimal" w:pos="995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center"/>
          </w:tcPr>
          <w:p w14:paraId="7D33913E" w14:textId="77777777" w:rsidR="00B95F8E" w:rsidRPr="00461ECB" w:rsidRDefault="00B95F8E" w:rsidP="00D73056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3E57F2A2" w14:textId="77777777" w:rsidR="00B95F8E" w:rsidRPr="00461ECB" w:rsidRDefault="00B95F8E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5F8E" w:rsidRPr="00461ECB" w14:paraId="2A2BD193" w14:textId="77777777" w:rsidTr="000E0A4C">
        <w:trPr>
          <w:cantSplit/>
        </w:trPr>
        <w:tc>
          <w:tcPr>
            <w:tcW w:w="4061" w:type="dxa"/>
            <w:vAlign w:val="center"/>
          </w:tcPr>
          <w:p w14:paraId="65DF1F37" w14:textId="77777777" w:rsidR="00B95F8E" w:rsidRPr="00461ECB" w:rsidRDefault="00B95F8E" w:rsidP="00D7305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center"/>
          </w:tcPr>
          <w:p w14:paraId="6FA47EA8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  <w:vAlign w:val="center"/>
          </w:tcPr>
          <w:p w14:paraId="149BF5EF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3691E3" w14:textId="77777777" w:rsidR="00B95F8E" w:rsidRPr="00461ECB" w:rsidRDefault="00B95F8E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E8796EB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Align w:val="center"/>
          </w:tcPr>
          <w:p w14:paraId="42B58CF6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center"/>
          </w:tcPr>
          <w:p w14:paraId="49EDA02B" w14:textId="77777777" w:rsidR="00B95F8E" w:rsidRPr="00461ECB" w:rsidRDefault="00B95F8E" w:rsidP="00D7305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3C26738E" w14:textId="33656ED1" w:rsidR="00B95F8E" w:rsidRPr="00461ECB" w:rsidRDefault="00B95F8E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5F8E" w:rsidRPr="00461ECB" w14:paraId="7C1675B5" w14:textId="77777777" w:rsidTr="0033326A">
        <w:trPr>
          <w:cantSplit/>
          <w:trHeight w:val="252"/>
        </w:trPr>
        <w:tc>
          <w:tcPr>
            <w:tcW w:w="4061" w:type="dxa"/>
            <w:vAlign w:val="center"/>
          </w:tcPr>
          <w:p w14:paraId="6E13B6B6" w14:textId="2FFB4A06" w:rsidR="00AE1591" w:rsidRPr="00461ECB" w:rsidRDefault="00B95F8E" w:rsidP="00D7305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6895FE3" w14:textId="70717A1D" w:rsidR="00AE1591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E6CC7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261" w:type="dxa"/>
            <w:vAlign w:val="center"/>
          </w:tcPr>
          <w:p w14:paraId="4F305324" w14:textId="77777777" w:rsidR="00B95F8E" w:rsidRPr="00461ECB" w:rsidRDefault="00B95F8E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F27774" w14:textId="15895643" w:rsidR="00AE1591" w:rsidRPr="00461ECB" w:rsidRDefault="00B95F8E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14:paraId="6FDD5BC7" w14:textId="77777777" w:rsidR="00B95F8E" w:rsidRPr="00461ECB" w:rsidRDefault="00B95F8E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1A16DBCE" w14:textId="5A8DE226" w:rsidR="00AE1591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62" w:type="dxa"/>
            <w:vAlign w:val="center"/>
          </w:tcPr>
          <w:p w14:paraId="79FB20B6" w14:textId="77777777" w:rsidR="00B95F8E" w:rsidRPr="00461ECB" w:rsidRDefault="00B95F8E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222CCC5" w14:textId="4953B829" w:rsidR="00AE1591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</w:tr>
      <w:tr w:rsidR="00FD589D" w:rsidRPr="00461ECB" w14:paraId="0CA14288" w14:textId="77777777" w:rsidTr="0033326A">
        <w:trPr>
          <w:cantSplit/>
          <w:trHeight w:val="224"/>
        </w:trPr>
        <w:tc>
          <w:tcPr>
            <w:tcW w:w="4061" w:type="dxa"/>
            <w:vAlign w:val="center"/>
          </w:tcPr>
          <w:p w14:paraId="04AEA049" w14:textId="7825CB5A" w:rsidR="00FD589D" w:rsidRPr="00461ECB" w:rsidRDefault="00FD589D" w:rsidP="00D73056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1CD4F6" w14:textId="27A547B2" w:rsidR="00FD589D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FD589D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61" w:type="dxa"/>
            <w:vAlign w:val="center"/>
          </w:tcPr>
          <w:p w14:paraId="4022CA58" w14:textId="77777777" w:rsidR="00FD589D" w:rsidRPr="00461ECB" w:rsidRDefault="00FD589D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957E1" w14:textId="6A14F5F6" w:rsidR="00FD589D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D589D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180" w:type="dxa"/>
            <w:vAlign w:val="center"/>
          </w:tcPr>
          <w:p w14:paraId="0E6D1846" w14:textId="77777777" w:rsidR="00FD589D" w:rsidRPr="00461ECB" w:rsidRDefault="00FD589D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48FE7D" w14:textId="2E87EA1C" w:rsidR="00FD589D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D589D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162" w:type="dxa"/>
            <w:vAlign w:val="center"/>
          </w:tcPr>
          <w:p w14:paraId="2D57B8B5" w14:textId="77777777" w:rsidR="00FD589D" w:rsidRPr="00461ECB" w:rsidRDefault="00FD589D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55D38B" w14:textId="57BDC7C7" w:rsidR="00FD589D" w:rsidRPr="00461ECB" w:rsidRDefault="003273DB" w:rsidP="00D73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D589D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555</w:t>
            </w:r>
          </w:p>
        </w:tc>
      </w:tr>
    </w:tbl>
    <w:p w14:paraId="485F6498" w14:textId="77777777" w:rsidR="00C316EC" w:rsidRDefault="00C31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1FCC9AD" w14:textId="4E0246B5" w:rsidR="003126CF" w:rsidRPr="00461ECB" w:rsidRDefault="00AF0D7D" w:rsidP="00D7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4"/>
        <w:gridCol w:w="1080"/>
        <w:gridCol w:w="270"/>
        <w:gridCol w:w="1080"/>
        <w:gridCol w:w="270"/>
        <w:gridCol w:w="1080"/>
        <w:gridCol w:w="270"/>
        <w:gridCol w:w="1080"/>
      </w:tblGrid>
      <w:tr w:rsidR="00A2477D" w:rsidRPr="00461ECB" w14:paraId="330FADAA" w14:textId="77777777" w:rsidTr="002471AD">
        <w:tc>
          <w:tcPr>
            <w:tcW w:w="4144" w:type="dxa"/>
            <w:gridSpan w:val="2"/>
          </w:tcPr>
          <w:p w14:paraId="2A944BC8" w14:textId="2757F1A5" w:rsidR="00A2477D" w:rsidRPr="00461ECB" w:rsidRDefault="00A2477D" w:rsidP="00AF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162C0D87" w14:textId="77777777" w:rsidR="00A2477D" w:rsidRPr="00461ECB" w:rsidRDefault="00A2477D" w:rsidP="00A2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61EC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A2477D" w:rsidRPr="00461ECB" w14:paraId="548710D8" w14:textId="77777777" w:rsidTr="00B10689">
        <w:tc>
          <w:tcPr>
            <w:tcW w:w="3870" w:type="dxa"/>
          </w:tcPr>
          <w:p w14:paraId="7B862061" w14:textId="77777777" w:rsidR="00A2477D" w:rsidRPr="00461ECB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3953055" w14:textId="77777777" w:rsidR="00A2477D" w:rsidRPr="00461ECB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D6C19E6" w14:textId="6EF95483" w:rsidR="00A2477D" w:rsidRPr="00461ECB" w:rsidRDefault="003273DB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72A7168" w14:textId="77777777" w:rsidR="00A2477D" w:rsidRPr="00461ECB" w:rsidRDefault="00A2477D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24D8F80" w14:textId="36CC5F27" w:rsidR="00A2477D" w:rsidRPr="00461ECB" w:rsidRDefault="003273DB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A81BA8" w:rsidRPr="00461ECB" w14:paraId="7613292C" w14:textId="77777777" w:rsidTr="00B10689">
        <w:tc>
          <w:tcPr>
            <w:tcW w:w="3870" w:type="dxa"/>
          </w:tcPr>
          <w:p w14:paraId="5C9E0529" w14:textId="77777777" w:rsidR="00A81BA8" w:rsidRPr="00461ECB" w:rsidRDefault="00A81BA8" w:rsidP="00A81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538D5CE" w14:textId="77777777" w:rsidR="00A81BA8" w:rsidRPr="00461ECB" w:rsidRDefault="00A81BA8" w:rsidP="00A81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06F067E" w14:textId="77777777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vAlign w:val="center"/>
          </w:tcPr>
          <w:p w14:paraId="1E58F4A1" w14:textId="77777777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AD8AB2" w14:textId="67ED3C28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70" w:type="dxa"/>
          </w:tcPr>
          <w:p w14:paraId="7DAEB011" w14:textId="77777777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1A58179" w14:textId="77777777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vAlign w:val="center"/>
          </w:tcPr>
          <w:p w14:paraId="3564DE31" w14:textId="77777777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ACD277" w14:textId="33EB5969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A81BA8" w:rsidRPr="00461ECB" w14:paraId="18857170" w14:textId="77777777" w:rsidTr="00B10689">
        <w:tc>
          <w:tcPr>
            <w:tcW w:w="3870" w:type="dxa"/>
          </w:tcPr>
          <w:p w14:paraId="581F6642" w14:textId="77777777" w:rsidR="00A81BA8" w:rsidRPr="00461ECB" w:rsidRDefault="00A81BA8" w:rsidP="00A81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7A2D3C2" w14:textId="77777777" w:rsidR="00A81BA8" w:rsidRPr="00461ECB" w:rsidRDefault="00A81BA8" w:rsidP="00A81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CA294E3" w14:textId="5BE8CC9E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70" w:type="dxa"/>
            <w:vAlign w:val="center"/>
          </w:tcPr>
          <w:p w14:paraId="1436B963" w14:textId="77777777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72B42E" w14:textId="3FF55DC9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70" w:type="dxa"/>
          </w:tcPr>
          <w:p w14:paraId="5576F870" w14:textId="77777777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25D593" w14:textId="226CAE71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70" w:type="dxa"/>
            <w:vAlign w:val="center"/>
          </w:tcPr>
          <w:p w14:paraId="567F5007" w14:textId="77777777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2DFE66" w14:textId="1D72DFC2" w:rsidR="00A81BA8" w:rsidRPr="00461ECB" w:rsidRDefault="00A81BA8" w:rsidP="00A81B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E028E6" w:rsidRPr="00461ECB" w14:paraId="60C5BB64" w14:textId="77777777" w:rsidTr="00057A1A">
        <w:tc>
          <w:tcPr>
            <w:tcW w:w="4144" w:type="dxa"/>
            <w:gridSpan w:val="2"/>
          </w:tcPr>
          <w:p w14:paraId="525D9C32" w14:textId="225224FD" w:rsidR="0075757A" w:rsidRPr="00461ECB" w:rsidRDefault="00E028E6" w:rsidP="00E02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กำไร</w:t>
            </w:r>
            <w:r w:rsidR="008138C9" w:rsidRPr="00461EC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8138C9"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(ขาดทุน) </w:t>
            </w: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ก่อน</w:t>
            </w:r>
            <w:r w:rsidR="0075757A"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vAlign w:val="bottom"/>
          </w:tcPr>
          <w:p w14:paraId="6C3E0114" w14:textId="77777777" w:rsidR="00E028E6" w:rsidRPr="00461ECB" w:rsidRDefault="00E028E6" w:rsidP="00E028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C5115" w14:textId="77777777" w:rsidR="00E028E6" w:rsidRPr="00461ECB" w:rsidRDefault="00E028E6" w:rsidP="00E0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7F4CFF" w14:textId="45954CF0" w:rsidR="00E028E6" w:rsidRPr="00461ECB" w:rsidRDefault="00E028E6" w:rsidP="00E028E6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B9BF95" w14:textId="77777777" w:rsidR="00E028E6" w:rsidRPr="00461ECB" w:rsidRDefault="00E028E6" w:rsidP="00E0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F79503" w14:textId="77777777" w:rsidR="00E028E6" w:rsidRPr="00461ECB" w:rsidRDefault="00E028E6" w:rsidP="00E028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1C84C9" w14:textId="77777777" w:rsidR="00E028E6" w:rsidRPr="00461ECB" w:rsidRDefault="00E028E6" w:rsidP="00E0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1ECDB0" w14:textId="47E55FB4" w:rsidR="00E028E6" w:rsidRPr="00461ECB" w:rsidRDefault="00E028E6" w:rsidP="00E028E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625F7" w:rsidRPr="00461ECB" w14:paraId="6703F6BB" w14:textId="77777777" w:rsidTr="00693439">
        <w:tc>
          <w:tcPr>
            <w:tcW w:w="4144" w:type="dxa"/>
            <w:gridSpan w:val="2"/>
          </w:tcPr>
          <w:p w14:paraId="639E1F6B" w14:textId="3C36EE22" w:rsidR="008625F7" w:rsidRPr="00461ECB" w:rsidRDefault="008625F7" w:rsidP="00E02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- </w:t>
            </w:r>
            <w:r w:rsidRPr="00461EC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ธุรกิจที่ได้รับยกเว้นภาษีเงินได้</w:t>
            </w:r>
          </w:p>
        </w:tc>
        <w:tc>
          <w:tcPr>
            <w:tcW w:w="1080" w:type="dxa"/>
            <w:vAlign w:val="bottom"/>
          </w:tcPr>
          <w:p w14:paraId="44284960" w14:textId="77777777" w:rsidR="008625F7" w:rsidRPr="00461ECB" w:rsidRDefault="008625F7" w:rsidP="00E028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3CB3B" w14:textId="77777777" w:rsidR="008625F7" w:rsidRPr="00461ECB" w:rsidRDefault="008625F7" w:rsidP="00E0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E86ABB" w14:textId="7248394C" w:rsidR="008625F7" w:rsidRPr="00461ECB" w:rsidRDefault="00453A6E" w:rsidP="003536F7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009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5348AC" w14:textId="77777777" w:rsidR="008625F7" w:rsidRPr="00461ECB" w:rsidRDefault="008625F7" w:rsidP="00E0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17C5ED" w14:textId="77777777" w:rsidR="008625F7" w:rsidRPr="00461ECB" w:rsidRDefault="008625F7" w:rsidP="00E028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810EDF6" w14:textId="77777777" w:rsidR="008625F7" w:rsidRPr="00461ECB" w:rsidRDefault="008625F7" w:rsidP="00E0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85E08A" w14:textId="688885E8" w:rsidR="008625F7" w:rsidRPr="00461ECB" w:rsidRDefault="00133AC7" w:rsidP="00133AC7">
            <w:pPr>
              <w:pStyle w:val="acctfourfigures"/>
              <w:tabs>
                <w:tab w:val="clear" w:pos="765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57A1A" w:rsidRPr="00461ECB" w14:paraId="6C2E2D00" w14:textId="77777777" w:rsidTr="00693439">
        <w:tc>
          <w:tcPr>
            <w:tcW w:w="4144" w:type="dxa"/>
            <w:gridSpan w:val="2"/>
          </w:tcPr>
          <w:p w14:paraId="65AED7FD" w14:textId="514358AB" w:rsidR="00057A1A" w:rsidRPr="00461ECB" w:rsidRDefault="00D725A2" w:rsidP="00E02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- </w:t>
            </w:r>
            <w:r w:rsidR="008625F7" w:rsidRPr="00461ECB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ธุรกิจที่ไม่ได้รับยกเว้นภาษีเงินได้</w:t>
            </w:r>
          </w:p>
        </w:tc>
        <w:tc>
          <w:tcPr>
            <w:tcW w:w="1080" w:type="dxa"/>
            <w:vAlign w:val="bottom"/>
          </w:tcPr>
          <w:p w14:paraId="7FA0E2CB" w14:textId="77777777" w:rsidR="00057A1A" w:rsidRPr="00461ECB" w:rsidRDefault="00057A1A" w:rsidP="00E028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297670" w14:textId="77777777" w:rsidR="00057A1A" w:rsidRPr="00461ECB" w:rsidRDefault="00057A1A" w:rsidP="00E0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B187B9" w14:textId="19DE3EA5" w:rsidR="00057A1A" w:rsidRPr="00461ECB" w:rsidRDefault="003273DB" w:rsidP="00E028E6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="006471F2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829</w:t>
            </w:r>
          </w:p>
        </w:tc>
        <w:tc>
          <w:tcPr>
            <w:tcW w:w="270" w:type="dxa"/>
          </w:tcPr>
          <w:p w14:paraId="4CB0804D" w14:textId="77777777" w:rsidR="00057A1A" w:rsidRPr="00461ECB" w:rsidRDefault="00057A1A" w:rsidP="00E0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36D760" w14:textId="77777777" w:rsidR="00057A1A" w:rsidRPr="00461ECB" w:rsidRDefault="00057A1A" w:rsidP="00E028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F149B5" w14:textId="77777777" w:rsidR="00057A1A" w:rsidRPr="00461ECB" w:rsidRDefault="00057A1A" w:rsidP="00E02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A55157" w14:textId="2B241DDF" w:rsidR="00057A1A" w:rsidRPr="00461ECB" w:rsidRDefault="003273DB" w:rsidP="00E028E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057A1A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922</w:t>
            </w:r>
          </w:p>
        </w:tc>
      </w:tr>
      <w:tr w:rsidR="00E81B94" w:rsidRPr="00461ECB" w14:paraId="401F2C43" w14:textId="77777777" w:rsidTr="000D10B1">
        <w:tc>
          <w:tcPr>
            <w:tcW w:w="4144" w:type="dxa"/>
            <w:gridSpan w:val="2"/>
          </w:tcPr>
          <w:p w14:paraId="471AF889" w14:textId="11757170" w:rsidR="00E81B94" w:rsidRPr="00461ECB" w:rsidRDefault="00E81B94" w:rsidP="00AF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70BD70B0" w14:textId="77777777" w:rsidR="00E81B94" w:rsidRPr="00461ECB" w:rsidRDefault="00E81B94" w:rsidP="00E81B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9916BC" w14:textId="77777777" w:rsidR="00E81B94" w:rsidRPr="00461ECB" w:rsidRDefault="00E81B94" w:rsidP="00E8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9FB72" w14:textId="0248935C" w:rsidR="00E81B94" w:rsidRPr="00461ECB" w:rsidRDefault="003273DB" w:rsidP="00E81B9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E81B94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270" w:type="dxa"/>
          </w:tcPr>
          <w:p w14:paraId="14001364" w14:textId="77777777" w:rsidR="00E81B94" w:rsidRPr="00461ECB" w:rsidRDefault="00E81B94" w:rsidP="00E8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F4A809" w14:textId="77777777" w:rsidR="00E81B94" w:rsidRPr="00461ECB" w:rsidRDefault="00E81B94" w:rsidP="00E81B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1DF50C4" w14:textId="77777777" w:rsidR="00E81B94" w:rsidRPr="00461ECB" w:rsidRDefault="00E81B94" w:rsidP="00E8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A2D77" w14:textId="4F63819A" w:rsidR="00E81B94" w:rsidRPr="00461ECB" w:rsidRDefault="003273DB" w:rsidP="00E81B9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E81B94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922</w:t>
            </w:r>
          </w:p>
        </w:tc>
      </w:tr>
      <w:tr w:rsidR="00A819F3" w:rsidRPr="00461ECB" w14:paraId="3BB0A7A1" w14:textId="77777777" w:rsidTr="00A819F3">
        <w:tc>
          <w:tcPr>
            <w:tcW w:w="3870" w:type="dxa"/>
          </w:tcPr>
          <w:p w14:paraId="1CB2DF18" w14:textId="36E07CF2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ภาษีเงินได้ในอัตราร้อยละ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4" w:type="dxa"/>
          </w:tcPr>
          <w:p w14:paraId="1525678D" w14:textId="77777777" w:rsidR="00A819F3" w:rsidRPr="00461ECB" w:rsidRDefault="00A819F3" w:rsidP="00A81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0238CE" w14:textId="1C4D8097" w:rsidR="00A819F3" w:rsidRPr="00461ECB" w:rsidRDefault="003273DB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A819F3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B4A139A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DEA97A" w14:textId="594455DA" w:rsidR="00A819F3" w:rsidRPr="00461ECB" w:rsidRDefault="003273DB" w:rsidP="00A819F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A819F3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270" w:type="dxa"/>
          </w:tcPr>
          <w:p w14:paraId="00187F72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DDEEE3" w14:textId="26AF27D2" w:rsidR="00A819F3" w:rsidRPr="00461ECB" w:rsidRDefault="003273DB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A819F3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B225654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56B026" w14:textId="18BE3208" w:rsidR="00A819F3" w:rsidRPr="00461ECB" w:rsidRDefault="003273DB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819F3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274C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</w:tr>
      <w:tr w:rsidR="00A819F3" w:rsidRPr="00461ECB" w14:paraId="035F6829" w14:textId="77777777" w:rsidTr="000D10B1">
        <w:tc>
          <w:tcPr>
            <w:tcW w:w="3870" w:type="dxa"/>
          </w:tcPr>
          <w:p w14:paraId="54E97C1A" w14:textId="1DB3C8B1" w:rsidR="00A819F3" w:rsidRPr="00461ECB" w:rsidRDefault="00A819F3" w:rsidP="0027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ผลกระทบทางภาษีสำหรับรายการที่ไม่ถือเป็นรายได้</w:t>
            </w:r>
          </w:p>
        </w:tc>
        <w:tc>
          <w:tcPr>
            <w:tcW w:w="274" w:type="dxa"/>
          </w:tcPr>
          <w:p w14:paraId="1C4AC54B" w14:textId="77777777" w:rsidR="00A819F3" w:rsidRPr="00461ECB" w:rsidRDefault="00A819F3" w:rsidP="00A81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7F8B89" w14:textId="77777777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8F6EF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C62BE1" w14:textId="77777777" w:rsidR="00A819F3" w:rsidRPr="00461ECB" w:rsidRDefault="00A819F3" w:rsidP="00A819F3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8E36A6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D344F5" w14:textId="77777777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97639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092F11" w14:textId="77777777" w:rsidR="00A819F3" w:rsidRPr="00461ECB" w:rsidRDefault="00A819F3" w:rsidP="00A819F3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819F3" w:rsidRPr="00461ECB" w14:paraId="47190265" w14:textId="77777777" w:rsidTr="00B10689">
        <w:tc>
          <w:tcPr>
            <w:tcW w:w="3870" w:type="dxa"/>
          </w:tcPr>
          <w:p w14:paraId="031B8EDA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274" w:type="dxa"/>
          </w:tcPr>
          <w:p w14:paraId="5343FFFC" w14:textId="77777777" w:rsidR="00A819F3" w:rsidRPr="00461ECB" w:rsidRDefault="00A819F3" w:rsidP="00A81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C048A1" w14:textId="77777777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AF306A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E129F3" w14:textId="30EE16BE" w:rsidR="00A819F3" w:rsidRPr="00461ECB" w:rsidRDefault="003273DB" w:rsidP="00A819F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A819F3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270" w:type="dxa"/>
          </w:tcPr>
          <w:p w14:paraId="25132825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F7D740" w14:textId="77777777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099ADA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86668D" w14:textId="45EABAF8" w:rsidR="00A819F3" w:rsidRPr="00461ECB" w:rsidRDefault="003273DB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819F3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A819F3" w:rsidRPr="00461ECB" w14:paraId="257CCF7B" w14:textId="77777777" w:rsidTr="002471AD">
        <w:tc>
          <w:tcPr>
            <w:tcW w:w="4144" w:type="dxa"/>
            <w:gridSpan w:val="2"/>
          </w:tcPr>
          <w:p w14:paraId="172955B5" w14:textId="667455C5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ค่าใช้จ่ายที่สามารถนำมาหักภาษีได้เพิ่มเติมและอื่น ๆ</w:t>
            </w:r>
          </w:p>
        </w:tc>
        <w:tc>
          <w:tcPr>
            <w:tcW w:w="1080" w:type="dxa"/>
            <w:vAlign w:val="bottom"/>
          </w:tcPr>
          <w:p w14:paraId="27C9ABB1" w14:textId="77777777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CC5BD8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EC76AB" w14:textId="37789539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063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A9121B7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C727AB" w14:textId="77777777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49CDAE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648CDD" w14:textId="27452565" w:rsidR="00A819F3" w:rsidRPr="00461ECB" w:rsidRDefault="00A819F3" w:rsidP="00A81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027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16,833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819F3" w:rsidRPr="00461ECB" w14:paraId="272F497E" w14:textId="77777777" w:rsidTr="002471AD">
        <w:tc>
          <w:tcPr>
            <w:tcW w:w="4144" w:type="dxa"/>
            <w:gridSpan w:val="2"/>
          </w:tcPr>
          <w:p w14:paraId="6CA283A2" w14:textId="24D1D264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ส่วนต่ำกว่าทุนจากการรวมธุรกิจ</w:t>
            </w:r>
          </w:p>
          <w:p w14:paraId="0A1B19A5" w14:textId="47F33801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080" w:type="dxa"/>
            <w:vAlign w:val="bottom"/>
          </w:tcPr>
          <w:p w14:paraId="4CB37D3F" w14:textId="77777777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D8BD78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E9676E" w14:textId="206589E8" w:rsidR="00A819F3" w:rsidRPr="00461ECB" w:rsidRDefault="003273DB" w:rsidP="00A819F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601</w:t>
            </w:r>
          </w:p>
        </w:tc>
        <w:tc>
          <w:tcPr>
            <w:tcW w:w="270" w:type="dxa"/>
          </w:tcPr>
          <w:p w14:paraId="3231C1B3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E0C898" w14:textId="77777777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7C3D84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50EA09" w14:textId="6C969F65" w:rsidR="00A819F3" w:rsidRPr="00461ECB" w:rsidRDefault="003273DB" w:rsidP="00A81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</w:tr>
      <w:tr w:rsidR="00B103C4" w:rsidRPr="00461ECB" w14:paraId="0C982C2D" w14:textId="77777777" w:rsidTr="002471AD">
        <w:tc>
          <w:tcPr>
            <w:tcW w:w="4144" w:type="dxa"/>
            <w:gridSpan w:val="2"/>
          </w:tcPr>
          <w:p w14:paraId="49F0AF37" w14:textId="481719F3" w:rsidR="00B103C4" w:rsidRPr="00461ECB" w:rsidRDefault="00B103C4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ปรับลดสินทรัพย์ภาษีเงินได้รอการตัดบัญชี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317EAF2B" w14:textId="77777777" w:rsidR="00B103C4" w:rsidRPr="00461ECB" w:rsidRDefault="00B103C4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2C475" w14:textId="77777777" w:rsidR="00B103C4" w:rsidRPr="00461ECB" w:rsidRDefault="00B103C4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07B36A" w14:textId="77777777" w:rsidR="00B103C4" w:rsidRPr="00461ECB" w:rsidRDefault="00B103C4" w:rsidP="00A819F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7ACD77" w14:textId="77777777" w:rsidR="00B103C4" w:rsidRPr="00461ECB" w:rsidRDefault="00B103C4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290D8B" w14:textId="77777777" w:rsidR="00B103C4" w:rsidRPr="00461ECB" w:rsidRDefault="00B103C4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F979FF" w14:textId="77777777" w:rsidR="00B103C4" w:rsidRPr="00461ECB" w:rsidRDefault="00B103C4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C9DFB6" w14:textId="77777777" w:rsidR="00B103C4" w:rsidRPr="00461ECB" w:rsidRDefault="00B103C4" w:rsidP="00A81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103C4" w:rsidRPr="00461ECB" w14:paraId="2218254A" w14:textId="77777777" w:rsidTr="002471AD">
        <w:tc>
          <w:tcPr>
            <w:tcW w:w="4144" w:type="dxa"/>
            <w:gridSpan w:val="2"/>
          </w:tcPr>
          <w:p w14:paraId="05625D97" w14:textId="3BBA1F58" w:rsidR="00B103C4" w:rsidRPr="00461ECB" w:rsidRDefault="00B103C4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สำหรับผลขาดทุนทางภาษีที่ไม่ได้ใช้</w:t>
            </w:r>
          </w:p>
        </w:tc>
        <w:tc>
          <w:tcPr>
            <w:tcW w:w="1080" w:type="dxa"/>
            <w:vAlign w:val="bottom"/>
          </w:tcPr>
          <w:p w14:paraId="29AD1BD6" w14:textId="77777777" w:rsidR="00B103C4" w:rsidRPr="00461ECB" w:rsidRDefault="00B103C4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19A22" w14:textId="77777777" w:rsidR="00B103C4" w:rsidRPr="00461ECB" w:rsidRDefault="00B103C4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530FCC" w14:textId="6AF5CED6" w:rsidR="00B103C4" w:rsidRPr="00461ECB" w:rsidRDefault="003273DB" w:rsidP="00A819F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A6E99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419</w:t>
            </w:r>
          </w:p>
        </w:tc>
        <w:tc>
          <w:tcPr>
            <w:tcW w:w="270" w:type="dxa"/>
          </w:tcPr>
          <w:p w14:paraId="4C91F248" w14:textId="77777777" w:rsidR="00B103C4" w:rsidRPr="00461ECB" w:rsidRDefault="00B103C4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088096" w14:textId="77777777" w:rsidR="00B103C4" w:rsidRPr="00461ECB" w:rsidRDefault="00B103C4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39B875" w14:textId="77777777" w:rsidR="00B103C4" w:rsidRPr="00461ECB" w:rsidRDefault="00B103C4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6642A9" w14:textId="67F483C1" w:rsidR="00B103C4" w:rsidRPr="00461ECB" w:rsidRDefault="004A6E99" w:rsidP="004A6E99">
            <w:pPr>
              <w:pStyle w:val="acctfourfigures"/>
              <w:tabs>
                <w:tab w:val="clear" w:pos="765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819F3" w:rsidRPr="00461ECB" w14:paraId="12E30300" w14:textId="77777777" w:rsidTr="00B10689">
        <w:tc>
          <w:tcPr>
            <w:tcW w:w="3870" w:type="dxa"/>
          </w:tcPr>
          <w:p w14:paraId="14640755" w14:textId="06801A74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27326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="00F45D68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</w:t>
            </w:r>
            <w:r w:rsidRPr="00461EC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กต่ำ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="00F45D68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สูงไป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4" w:type="dxa"/>
          </w:tcPr>
          <w:p w14:paraId="5C79F91B" w14:textId="77777777" w:rsidR="00A819F3" w:rsidRPr="00461ECB" w:rsidRDefault="00A819F3" w:rsidP="00A81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56679C" w14:textId="77777777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1AD9A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FDD64B" w14:textId="2AA6AE01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E12E3ED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BEA523" w14:textId="77777777" w:rsidR="00A819F3" w:rsidRPr="00461ECB" w:rsidRDefault="00A819F3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D1DF5E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730711" w14:textId="5152CA17" w:rsidR="00A819F3" w:rsidRPr="00461ECB" w:rsidRDefault="003273DB" w:rsidP="00A81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</w:tr>
      <w:tr w:rsidR="00A819F3" w:rsidRPr="00461ECB" w14:paraId="022BF7AE" w14:textId="77777777" w:rsidTr="00B10689">
        <w:tc>
          <w:tcPr>
            <w:tcW w:w="3870" w:type="dxa"/>
          </w:tcPr>
          <w:p w14:paraId="5C2321AA" w14:textId="528AB8E9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74" w:type="dxa"/>
          </w:tcPr>
          <w:p w14:paraId="4ACF6E1E" w14:textId="77777777" w:rsidR="00A819F3" w:rsidRPr="00461ECB" w:rsidRDefault="00A819F3" w:rsidP="00A81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C05C4D" w14:textId="5CD0E180" w:rsidR="00A819F3" w:rsidRPr="00461ECB" w:rsidRDefault="003273DB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D33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78A1C2EC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FC67A" w14:textId="4CC71327" w:rsidR="00A819F3" w:rsidRPr="00461ECB" w:rsidRDefault="003273DB" w:rsidP="00A819F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  <w:r w:rsidR="00A819F3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270" w:type="dxa"/>
          </w:tcPr>
          <w:p w14:paraId="082E2225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E0A79A" w14:textId="258D33EB" w:rsidR="00A819F3" w:rsidRPr="00461ECB" w:rsidRDefault="003273DB" w:rsidP="00A819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A819F3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018AA7B3" w14:textId="77777777" w:rsidR="00A819F3" w:rsidRPr="00461ECB" w:rsidRDefault="00A819F3" w:rsidP="00A81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02F1B" w14:textId="2B86323A" w:rsidR="00A819F3" w:rsidRPr="00461ECB" w:rsidRDefault="003273DB" w:rsidP="00A819F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A819F3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327</w:t>
            </w:r>
          </w:p>
        </w:tc>
      </w:tr>
    </w:tbl>
    <w:p w14:paraId="2E394C63" w14:textId="59F70A68" w:rsidR="00B5560A" w:rsidRPr="00461ECB" w:rsidRDefault="00B5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461ECB">
        <w:rPr>
          <w:rFonts w:asciiTheme="majorBidi" w:hAnsiTheme="majorBidi" w:cstheme="majorBidi"/>
        </w:rPr>
        <w:br w:type="page"/>
      </w:r>
    </w:p>
    <w:tbl>
      <w:tblPr>
        <w:tblW w:w="9364" w:type="dxa"/>
        <w:tblLayout w:type="fixed"/>
        <w:tblLook w:val="01E0" w:firstRow="1" w:lastRow="1" w:firstColumn="1" w:lastColumn="1" w:noHBand="0" w:noVBand="0"/>
      </w:tblPr>
      <w:tblGrid>
        <w:gridCol w:w="3960"/>
        <w:gridCol w:w="274"/>
        <w:gridCol w:w="1080"/>
        <w:gridCol w:w="270"/>
        <w:gridCol w:w="1080"/>
        <w:gridCol w:w="270"/>
        <w:gridCol w:w="1080"/>
        <w:gridCol w:w="270"/>
        <w:gridCol w:w="1080"/>
      </w:tblGrid>
      <w:tr w:rsidR="001E6F8C" w:rsidRPr="00461ECB" w14:paraId="36372C8C" w14:textId="77777777" w:rsidTr="006F6EF2">
        <w:trPr>
          <w:tblHeader/>
        </w:trPr>
        <w:tc>
          <w:tcPr>
            <w:tcW w:w="4234" w:type="dxa"/>
            <w:gridSpan w:val="2"/>
          </w:tcPr>
          <w:p w14:paraId="2E1D7B49" w14:textId="6912B545" w:rsidR="001E6F8C" w:rsidRPr="00461ECB" w:rsidRDefault="001E6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3C0F68E0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6F8C" w:rsidRPr="00461ECB" w14:paraId="762FEAF1" w14:textId="77777777" w:rsidTr="006F6EF2">
        <w:trPr>
          <w:tblHeader/>
        </w:trPr>
        <w:tc>
          <w:tcPr>
            <w:tcW w:w="3960" w:type="dxa"/>
          </w:tcPr>
          <w:p w14:paraId="7DB4C229" w14:textId="77777777" w:rsidR="001E6F8C" w:rsidRPr="00461ECB" w:rsidRDefault="001E6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A898DCA" w14:textId="77777777" w:rsidR="001E6F8C" w:rsidRPr="00461ECB" w:rsidRDefault="001E6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A1151A1" w14:textId="315EA4F9" w:rsidR="001E6F8C" w:rsidRPr="00461ECB" w:rsidRDefault="003273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75755FC2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2E78040" w14:textId="493AD8CC" w:rsidR="001E6F8C" w:rsidRPr="00461ECB" w:rsidRDefault="003273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1E6F8C" w:rsidRPr="00461ECB" w14:paraId="4870C90A" w14:textId="77777777" w:rsidTr="006F6EF2">
        <w:trPr>
          <w:tblHeader/>
        </w:trPr>
        <w:tc>
          <w:tcPr>
            <w:tcW w:w="3960" w:type="dxa"/>
          </w:tcPr>
          <w:p w14:paraId="27551BA2" w14:textId="77777777" w:rsidR="001E6F8C" w:rsidRPr="00461ECB" w:rsidRDefault="001E6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0711E7E7" w14:textId="77777777" w:rsidR="001E6F8C" w:rsidRPr="00461ECB" w:rsidRDefault="001E6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4FA386C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vAlign w:val="center"/>
          </w:tcPr>
          <w:p w14:paraId="1E536738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AB9CF9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270" w:type="dxa"/>
          </w:tcPr>
          <w:p w14:paraId="52B1B6D3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6BFA99A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vAlign w:val="center"/>
          </w:tcPr>
          <w:p w14:paraId="01DA3BEF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3A0223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1E6F8C" w:rsidRPr="00461ECB" w14:paraId="427FCF74" w14:textId="77777777" w:rsidTr="006F6EF2">
        <w:trPr>
          <w:tblHeader/>
        </w:trPr>
        <w:tc>
          <w:tcPr>
            <w:tcW w:w="3960" w:type="dxa"/>
          </w:tcPr>
          <w:p w14:paraId="29DD6AB0" w14:textId="77777777" w:rsidR="001E6F8C" w:rsidRPr="00461ECB" w:rsidRDefault="001E6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2E52A48D" w14:textId="77777777" w:rsidR="001E6F8C" w:rsidRPr="00461ECB" w:rsidRDefault="001E6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37F7B0F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70" w:type="dxa"/>
            <w:vAlign w:val="center"/>
          </w:tcPr>
          <w:p w14:paraId="3CA0AD04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1A3FA0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70" w:type="dxa"/>
          </w:tcPr>
          <w:p w14:paraId="3907E0C6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E46EB4F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270" w:type="dxa"/>
            <w:vAlign w:val="center"/>
          </w:tcPr>
          <w:p w14:paraId="01BE3EAC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770175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E6F8C" w:rsidRPr="00461ECB" w14:paraId="76ECE362" w14:textId="77777777" w:rsidTr="006F6EF2">
        <w:tc>
          <w:tcPr>
            <w:tcW w:w="4234" w:type="dxa"/>
            <w:gridSpan w:val="2"/>
          </w:tcPr>
          <w:p w14:paraId="3C467FEA" w14:textId="77777777" w:rsidR="001E6F8C" w:rsidRPr="00461ECB" w:rsidRDefault="001E6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77A607A0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F7A3D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814C67" w14:textId="5A63A4E0" w:rsidR="001E6F8C" w:rsidRPr="00461ECB" w:rsidRDefault="003273DB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1E6F8C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270" w:type="dxa"/>
          </w:tcPr>
          <w:p w14:paraId="6B5CE7E1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38821F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E4C1F2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F11CDC" w14:textId="5556BC69" w:rsidR="001E6F8C" w:rsidRPr="00461ECB" w:rsidRDefault="003273D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1E6F8C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</w:tr>
      <w:tr w:rsidR="001E6F8C" w:rsidRPr="00461ECB" w14:paraId="5DB93D4F" w14:textId="77777777" w:rsidTr="006F6EF2">
        <w:tc>
          <w:tcPr>
            <w:tcW w:w="3960" w:type="dxa"/>
          </w:tcPr>
          <w:p w14:paraId="78DC2109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274" w:type="dxa"/>
          </w:tcPr>
          <w:p w14:paraId="2FEC3F8C" w14:textId="77777777" w:rsidR="001E6F8C" w:rsidRPr="00461ECB" w:rsidRDefault="001E6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4E9948" w14:textId="77A63C31" w:rsidR="001E6F8C" w:rsidRPr="00461ECB" w:rsidRDefault="003273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A819F3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35B1436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22FFCE" w14:textId="12DB4C9D" w:rsidR="001E6F8C" w:rsidRPr="00461ECB" w:rsidRDefault="003273DB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1E6F8C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270" w:type="dxa"/>
          </w:tcPr>
          <w:p w14:paraId="51BC77C6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4BBD06" w14:textId="65E7B0F8" w:rsidR="001E6F8C" w:rsidRPr="00461ECB" w:rsidRDefault="003273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A819F3" w:rsidRPr="00461EC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629F5DB4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DAAA05" w14:textId="331911C9" w:rsidR="001E6F8C" w:rsidRPr="00461ECB" w:rsidRDefault="003273D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1E6F8C"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464</w:t>
            </w:r>
          </w:p>
        </w:tc>
      </w:tr>
      <w:tr w:rsidR="0033326A" w:rsidRPr="00461ECB" w14:paraId="10226B7E" w14:textId="77777777" w:rsidTr="006F6EF2">
        <w:tc>
          <w:tcPr>
            <w:tcW w:w="4234" w:type="dxa"/>
            <w:gridSpan w:val="2"/>
          </w:tcPr>
          <w:p w14:paraId="14C6C895" w14:textId="0A4A2937" w:rsidR="0033326A" w:rsidRPr="00461ECB" w:rsidRDefault="0033326A" w:rsidP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ผลกระทบทางภาษีสำหรับรายการที่ไม่ถือเป็นรายได้</w:t>
            </w:r>
          </w:p>
        </w:tc>
        <w:tc>
          <w:tcPr>
            <w:tcW w:w="1080" w:type="dxa"/>
            <w:vAlign w:val="bottom"/>
          </w:tcPr>
          <w:p w14:paraId="2909B97F" w14:textId="77777777" w:rsidR="0033326A" w:rsidRPr="00461ECB" w:rsidRDefault="003332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1E0DE8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087625" w14:textId="77777777" w:rsidR="0033326A" w:rsidRPr="00461ECB" w:rsidRDefault="0033326A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8A91C77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B5F5D2" w14:textId="77777777" w:rsidR="0033326A" w:rsidRPr="00461ECB" w:rsidRDefault="003332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A4450A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F982F9" w14:textId="77777777" w:rsidR="0033326A" w:rsidRPr="00461ECB" w:rsidRDefault="0033326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E6F8C" w:rsidRPr="00461ECB" w14:paraId="3A434B8F" w14:textId="77777777" w:rsidTr="006F6EF2">
        <w:tc>
          <w:tcPr>
            <w:tcW w:w="3960" w:type="dxa"/>
          </w:tcPr>
          <w:p w14:paraId="2671E215" w14:textId="02B9BCB2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274" w:type="dxa"/>
          </w:tcPr>
          <w:p w14:paraId="79FB060F" w14:textId="77777777" w:rsidR="001E6F8C" w:rsidRPr="00461ECB" w:rsidRDefault="001E6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2463C3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4027C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B0364D" w14:textId="5A56D8F5" w:rsidR="001E6F8C" w:rsidRPr="00461ECB" w:rsidRDefault="003273DB" w:rsidP="0036054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221FE6FD" w14:textId="77777777" w:rsidR="001E6F8C" w:rsidRPr="00461ECB" w:rsidRDefault="001E6F8C" w:rsidP="00360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thaiDistribute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CED4889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47453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EF9C13" w14:textId="4135F101" w:rsidR="001E6F8C" w:rsidRPr="00461ECB" w:rsidRDefault="003273D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</w:tr>
      <w:tr w:rsidR="001E6F8C" w:rsidRPr="00461ECB" w14:paraId="3421EDBF" w14:textId="77777777" w:rsidTr="006F6EF2">
        <w:tc>
          <w:tcPr>
            <w:tcW w:w="4234" w:type="dxa"/>
            <w:gridSpan w:val="2"/>
          </w:tcPr>
          <w:p w14:paraId="42B691CE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ค่าใช้จ่ายที่สามารถนำมาหักภาษีได้เพิ่มเติม</w:t>
            </w:r>
          </w:p>
        </w:tc>
        <w:tc>
          <w:tcPr>
            <w:tcW w:w="1080" w:type="dxa"/>
            <w:vAlign w:val="bottom"/>
          </w:tcPr>
          <w:p w14:paraId="7104520B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CC5167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5BBB5A" w14:textId="30C77B92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A1887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039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2F4ADC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578143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906A8AE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81DDAB" w14:textId="71504287" w:rsidR="001E6F8C" w:rsidRPr="00461ECB" w:rsidRDefault="001E6F8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E6F8C" w:rsidRPr="00461ECB" w14:paraId="701622A4" w14:textId="77777777" w:rsidTr="006F6EF2">
        <w:tc>
          <w:tcPr>
            <w:tcW w:w="4234" w:type="dxa"/>
            <w:gridSpan w:val="2"/>
          </w:tcPr>
          <w:p w14:paraId="14AA7F59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080" w:type="dxa"/>
            <w:vAlign w:val="bottom"/>
          </w:tcPr>
          <w:p w14:paraId="6BE42D54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ABF1F8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6E73B5" w14:textId="6A08242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59E4EE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B07A2C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4B9943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4390C8" w14:textId="0CD40585" w:rsidR="001E6F8C" w:rsidRPr="00461ECB" w:rsidRDefault="001E6F8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E6F8C" w:rsidRPr="00461ECB" w14:paraId="76D52DA3" w14:textId="77777777" w:rsidTr="006F6EF2">
        <w:tc>
          <w:tcPr>
            <w:tcW w:w="4234" w:type="dxa"/>
            <w:gridSpan w:val="2"/>
          </w:tcPr>
          <w:p w14:paraId="1C3BF38D" w14:textId="03CFEADE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  <w:r w:rsidR="00DB66E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="000A467F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ที่บันทึกต่ำไป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สูงไป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2FB395F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4C07D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E9401F" w14:textId="59BCE40C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4DAE65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816F5" w14:textId="77777777" w:rsidR="001E6F8C" w:rsidRPr="00461ECB" w:rsidRDefault="001E6F8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058CAC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F269E5" w14:textId="4355979C" w:rsidR="001E6F8C" w:rsidRPr="00461ECB" w:rsidRDefault="001E6F8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E6F8C" w:rsidRPr="00461ECB" w14:paraId="6C3A72C2" w14:textId="77777777" w:rsidTr="006F6EF2">
        <w:tc>
          <w:tcPr>
            <w:tcW w:w="3960" w:type="dxa"/>
          </w:tcPr>
          <w:p w14:paraId="6B44AFF0" w14:textId="7670DC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74" w:type="dxa"/>
          </w:tcPr>
          <w:p w14:paraId="451E6F6A" w14:textId="77777777" w:rsidR="001E6F8C" w:rsidRPr="00461ECB" w:rsidRDefault="001E6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A51EA2" w14:textId="0EEE6781" w:rsidR="001E6F8C" w:rsidRPr="00461ECB" w:rsidRDefault="003273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E6F8C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4895009F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5B073" w14:textId="5191B3D4" w:rsidR="001E6F8C" w:rsidRPr="00461ECB" w:rsidRDefault="003273DB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1E6F8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665</w:t>
            </w:r>
          </w:p>
        </w:tc>
        <w:tc>
          <w:tcPr>
            <w:tcW w:w="270" w:type="dxa"/>
          </w:tcPr>
          <w:p w14:paraId="678EF9B3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0E44A1" w14:textId="45824AC0" w:rsidR="001E6F8C" w:rsidRPr="00461ECB" w:rsidRDefault="003273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E6F8C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056BD751" w14:textId="77777777" w:rsidR="001E6F8C" w:rsidRPr="00461ECB" w:rsidRDefault="001E6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FF799" w14:textId="4CC3B069" w:rsidR="001E6F8C" w:rsidRPr="00461ECB" w:rsidRDefault="003273D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1E6F8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555</w:t>
            </w:r>
          </w:p>
        </w:tc>
      </w:tr>
    </w:tbl>
    <w:p w14:paraId="0742D2F2" w14:textId="5F9530FE" w:rsidR="0056121E" w:rsidRPr="00461ECB" w:rsidRDefault="0056121E" w:rsidP="00190F7F">
      <w:pPr>
        <w:spacing w:before="2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สินทรัพย์และหนี้สินภาษีเงินได้รอการตัดบัญชี ณ วันที่ </w:t>
      </w:r>
      <w:r w:rsidR="003273DB" w:rsidRPr="003273D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61EC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ประกอบด้วย</w:t>
      </w:r>
    </w:p>
    <w:tbl>
      <w:tblPr>
        <w:tblW w:w="9387" w:type="dxa"/>
        <w:tblInd w:w="-1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8"/>
        <w:gridCol w:w="1008"/>
        <w:gridCol w:w="99"/>
        <w:gridCol w:w="1008"/>
        <w:gridCol w:w="153"/>
        <w:gridCol w:w="1071"/>
        <w:gridCol w:w="171"/>
        <w:gridCol w:w="1089"/>
      </w:tblGrid>
      <w:tr w:rsidR="004632B2" w:rsidRPr="00461ECB" w14:paraId="35163E0B" w14:textId="77777777" w:rsidTr="006F6EF2">
        <w:tc>
          <w:tcPr>
            <w:tcW w:w="4788" w:type="dxa"/>
          </w:tcPr>
          <w:p w14:paraId="3DE47908" w14:textId="77777777" w:rsidR="00DF2D40" w:rsidRPr="00461ECB" w:rsidRDefault="00DF2D4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  <w:gridSpan w:val="3"/>
          </w:tcPr>
          <w:p w14:paraId="0103EC65" w14:textId="77777777" w:rsidR="00DF2D40" w:rsidRPr="00461ECB" w:rsidRDefault="00DF2D4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E9092EB" w14:textId="77777777" w:rsidR="00DF2D40" w:rsidRPr="00461ECB" w:rsidRDefault="00DF2D4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5B610C00" w14:textId="1097829B" w:rsidR="00DF2D40" w:rsidRPr="00461ECB" w:rsidRDefault="00DF2D40" w:rsidP="00DF2D40">
            <w:pPr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632B2" w:rsidRPr="00461ECB" w14:paraId="53F25948" w14:textId="77777777" w:rsidTr="006F6EF2">
        <w:tc>
          <w:tcPr>
            <w:tcW w:w="4788" w:type="dxa"/>
          </w:tcPr>
          <w:p w14:paraId="21C0A4CF" w14:textId="77777777" w:rsidR="00DF2D40" w:rsidRPr="00461ECB" w:rsidRDefault="00DF2D4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  <w:gridSpan w:val="3"/>
          </w:tcPr>
          <w:p w14:paraId="767F54EA" w14:textId="77777777" w:rsidR="00DF2D40" w:rsidRPr="00461ECB" w:rsidRDefault="00DF2D4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0DE98C4C" w14:textId="77777777" w:rsidR="00DF2D40" w:rsidRPr="00461ECB" w:rsidRDefault="00DF2D4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53B7F9AE" w14:textId="77777777" w:rsidR="00DF2D40" w:rsidRPr="00461ECB" w:rsidRDefault="00DF2D4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4CB9" w:rsidRPr="00461ECB" w14:paraId="578A7966" w14:textId="77777777" w:rsidTr="006F6EF2">
        <w:tc>
          <w:tcPr>
            <w:tcW w:w="4788" w:type="dxa"/>
          </w:tcPr>
          <w:p w14:paraId="13580D87" w14:textId="77777777" w:rsidR="00DF2D40" w:rsidRPr="00461ECB" w:rsidRDefault="00DF2D40" w:rsidP="00DF2D40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40BBCE0" w14:textId="246568E8" w:rsidR="00DF2D40" w:rsidRPr="00461ECB" w:rsidRDefault="003273DB" w:rsidP="00DF2D4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9" w:type="dxa"/>
          </w:tcPr>
          <w:p w14:paraId="4159A621" w14:textId="77777777" w:rsidR="00DF2D40" w:rsidRPr="00461ECB" w:rsidRDefault="00DF2D40" w:rsidP="00DF2D4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7472824" w14:textId="35F10874" w:rsidR="00DF2D40" w:rsidRPr="00461ECB" w:rsidRDefault="003273DB" w:rsidP="00DF2D4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" w:type="dxa"/>
          </w:tcPr>
          <w:p w14:paraId="6FDBB2FC" w14:textId="77777777" w:rsidR="00DF2D40" w:rsidRPr="00461ECB" w:rsidRDefault="00DF2D40" w:rsidP="00DF2D4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A6E5971" w14:textId="106D47AB" w:rsidR="00DF2D40" w:rsidRPr="00461ECB" w:rsidRDefault="003273DB" w:rsidP="00DF2D4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1" w:type="dxa"/>
          </w:tcPr>
          <w:p w14:paraId="566A3378" w14:textId="77777777" w:rsidR="00DF2D40" w:rsidRPr="00461ECB" w:rsidRDefault="00DF2D40" w:rsidP="00DF2D4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3456041" w14:textId="357EF838" w:rsidR="00DF2D40" w:rsidRPr="00461ECB" w:rsidRDefault="003273DB" w:rsidP="00DF2D4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</w:tr>
      <w:tr w:rsidR="00AD4CB9" w:rsidRPr="00461ECB" w14:paraId="7763CD5E" w14:textId="77777777" w:rsidTr="006F6EF2">
        <w:tc>
          <w:tcPr>
            <w:tcW w:w="4788" w:type="dxa"/>
          </w:tcPr>
          <w:p w14:paraId="5E84DED3" w14:textId="77777777" w:rsidR="00DF2D40" w:rsidRPr="00461ECB" w:rsidRDefault="00DF2D40">
            <w:pPr>
              <w:spacing w:line="240" w:lineRule="auto"/>
              <w:ind w:firstLine="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2A6528C2" w14:textId="4983FB4C" w:rsidR="00DF2D40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  <w:r w:rsidR="0033326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515</w:t>
            </w:r>
          </w:p>
        </w:tc>
        <w:tc>
          <w:tcPr>
            <w:tcW w:w="99" w:type="dxa"/>
          </w:tcPr>
          <w:p w14:paraId="05D967BB" w14:textId="77777777" w:rsidR="00DF2D40" w:rsidRPr="00461ECB" w:rsidRDefault="00DF2D4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006D2ED4" w14:textId="3700C994" w:rsidR="00DF2D40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3332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53" w:type="dxa"/>
          </w:tcPr>
          <w:p w14:paraId="77AA2FD6" w14:textId="77777777" w:rsidR="00DF2D40" w:rsidRPr="00461ECB" w:rsidRDefault="00DF2D40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6FA271E" w14:textId="5786B339" w:rsidR="00DF2D40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33326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171" w:type="dxa"/>
          </w:tcPr>
          <w:p w14:paraId="55BB9160" w14:textId="77777777" w:rsidR="00DF2D40" w:rsidRPr="00461ECB" w:rsidRDefault="00DF2D40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17C4E3CC" w14:textId="5AB09D1A" w:rsidR="00DF2D40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33326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559</w:t>
            </w:r>
          </w:p>
        </w:tc>
      </w:tr>
      <w:tr w:rsidR="0033326A" w:rsidRPr="00461ECB" w14:paraId="35FF3E7C" w14:textId="77777777" w:rsidTr="006F6EF2">
        <w:trPr>
          <w:trHeight w:val="50"/>
        </w:trPr>
        <w:tc>
          <w:tcPr>
            <w:tcW w:w="4788" w:type="dxa"/>
          </w:tcPr>
          <w:p w14:paraId="79ABF63C" w14:textId="71743B55" w:rsidR="0033326A" w:rsidRPr="00461ECB" w:rsidRDefault="0033326A" w:rsidP="0033326A">
            <w:pPr>
              <w:spacing w:line="240" w:lineRule="auto"/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</w:tcPr>
          <w:p w14:paraId="55125734" w14:textId="2A8B2E21" w:rsidR="0033326A" w:rsidRPr="0033326A" w:rsidRDefault="003273DB" w:rsidP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33326A" w:rsidRPr="0033326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99" w:type="dxa"/>
          </w:tcPr>
          <w:p w14:paraId="3BA84606" w14:textId="77777777" w:rsidR="0033326A" w:rsidRPr="0033326A" w:rsidRDefault="0033326A" w:rsidP="0033326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</w:tcPr>
          <w:p w14:paraId="41932FBE" w14:textId="10202D18" w:rsidR="0033326A" w:rsidRPr="0033326A" w:rsidRDefault="003273DB" w:rsidP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3326A" w:rsidRPr="003332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53" w:type="dxa"/>
          </w:tcPr>
          <w:p w14:paraId="469B6484" w14:textId="77777777" w:rsidR="0033326A" w:rsidRPr="0033326A" w:rsidRDefault="0033326A" w:rsidP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526BE349" w14:textId="78C437F7" w:rsidR="0033326A" w:rsidRPr="0033326A" w:rsidRDefault="0085287B" w:rsidP="00F7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1" w:type="dxa"/>
          </w:tcPr>
          <w:p w14:paraId="0FFB3E5D" w14:textId="77777777" w:rsidR="0033326A" w:rsidRPr="0033326A" w:rsidRDefault="0033326A" w:rsidP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</w:tcPr>
          <w:p w14:paraId="34943D45" w14:textId="66D8102D" w:rsidR="0033326A" w:rsidRPr="0033326A" w:rsidRDefault="0033326A" w:rsidP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3326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1ACEA4FB" w14:textId="2080E0FA" w:rsidR="00EE35D7" w:rsidRPr="00461ECB" w:rsidRDefault="00B5560A" w:rsidP="002A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34"/>
        <w:rPr>
          <w:rFonts w:asciiTheme="majorBidi" w:hAnsiTheme="majorBidi" w:cstheme="majorBidi"/>
          <w:color w:val="000000"/>
          <w:sz w:val="32"/>
          <w:szCs w:val="32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</w:rPr>
        <w:br w:type="page"/>
      </w:r>
      <w:r w:rsidR="00894CAF" w:rsidRPr="00461EC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9721" w:type="dxa"/>
        <w:tblInd w:w="-341" w:type="dxa"/>
        <w:tblLayout w:type="fixed"/>
        <w:tblLook w:val="01E0" w:firstRow="1" w:lastRow="1" w:firstColumn="1" w:lastColumn="1" w:noHBand="0" w:noVBand="0"/>
      </w:tblPr>
      <w:tblGrid>
        <w:gridCol w:w="3852"/>
        <w:gridCol w:w="18"/>
        <w:gridCol w:w="1242"/>
        <w:gridCol w:w="18"/>
        <w:gridCol w:w="252"/>
        <w:gridCol w:w="18"/>
        <w:gridCol w:w="1153"/>
        <w:gridCol w:w="18"/>
        <w:gridCol w:w="252"/>
        <w:gridCol w:w="18"/>
        <w:gridCol w:w="1242"/>
        <w:gridCol w:w="18"/>
        <w:gridCol w:w="252"/>
        <w:gridCol w:w="11"/>
        <w:gridCol w:w="7"/>
        <w:gridCol w:w="1332"/>
        <w:gridCol w:w="18"/>
      </w:tblGrid>
      <w:tr w:rsidR="00EE35D7" w:rsidRPr="00461ECB" w14:paraId="08C955EA" w14:textId="77777777" w:rsidTr="002A7853">
        <w:trPr>
          <w:trHeight w:val="299"/>
          <w:tblHeader/>
        </w:trPr>
        <w:tc>
          <w:tcPr>
            <w:tcW w:w="3870" w:type="dxa"/>
            <w:gridSpan w:val="2"/>
          </w:tcPr>
          <w:p w14:paraId="049BE51D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1" w:type="dxa"/>
            <w:gridSpan w:val="15"/>
          </w:tcPr>
          <w:p w14:paraId="6BB1384A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E35D7" w:rsidRPr="00461ECB" w14:paraId="1224BCCB" w14:textId="77777777" w:rsidTr="002A7853">
        <w:trPr>
          <w:tblHeader/>
        </w:trPr>
        <w:tc>
          <w:tcPr>
            <w:tcW w:w="3870" w:type="dxa"/>
            <w:gridSpan w:val="2"/>
          </w:tcPr>
          <w:p w14:paraId="2EF19C32" w14:textId="1D1192A1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851" w:type="dxa"/>
            <w:gridSpan w:val="15"/>
          </w:tcPr>
          <w:p w14:paraId="0601E7C2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35D7" w:rsidRPr="00461ECB" w14:paraId="16C1287B" w14:textId="77777777" w:rsidTr="002A7853">
        <w:trPr>
          <w:tblHeader/>
        </w:trPr>
        <w:tc>
          <w:tcPr>
            <w:tcW w:w="3870" w:type="dxa"/>
            <w:gridSpan w:val="2"/>
          </w:tcPr>
          <w:p w14:paraId="266B7DE2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4C8FB2E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D58D068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4" w:type="dxa"/>
            <w:gridSpan w:val="8"/>
            <w:tcBorders>
              <w:bottom w:val="single" w:sz="4" w:space="0" w:color="auto"/>
            </w:tcBorders>
          </w:tcPr>
          <w:p w14:paraId="433FDE34" w14:textId="69FDF862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="003C458A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(รายจ่าย)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57" w:type="dxa"/>
            <w:gridSpan w:val="3"/>
          </w:tcPr>
          <w:p w14:paraId="043C421E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35D7" w:rsidRPr="00461ECB" w14:paraId="4AA9D8BA" w14:textId="77777777" w:rsidTr="002A7853">
        <w:trPr>
          <w:trHeight w:val="982"/>
          <w:tblHeader/>
        </w:trPr>
        <w:tc>
          <w:tcPr>
            <w:tcW w:w="3870" w:type="dxa"/>
            <w:gridSpan w:val="2"/>
            <w:vAlign w:val="bottom"/>
          </w:tcPr>
          <w:p w14:paraId="0B3AB746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695C1EF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4CC330" w14:textId="6A57AD8C" w:rsidR="00FA10BF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E35D7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35D7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  <w:p w14:paraId="1A3DCEEF" w14:textId="2C1D7481" w:rsidR="00EE35D7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gridSpan w:val="2"/>
          </w:tcPr>
          <w:p w14:paraId="503869E2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vAlign w:val="bottom"/>
          </w:tcPr>
          <w:p w14:paraId="1F42F2BF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66675596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254B5148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  <w:vAlign w:val="bottom"/>
          </w:tcPr>
          <w:p w14:paraId="5579FF50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44476D4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5CA1241" w14:textId="2DA86ED1" w:rsidR="00EE35D7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E35D7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35D7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18F89E5" w14:textId="25BF0B1F" w:rsidR="00FA10BF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E35D7" w:rsidRPr="00461ECB" w14:paraId="0E19610B" w14:textId="77777777" w:rsidTr="002A7853">
        <w:tc>
          <w:tcPr>
            <w:tcW w:w="3870" w:type="dxa"/>
            <w:gridSpan w:val="2"/>
          </w:tcPr>
          <w:p w14:paraId="70EC3CCC" w14:textId="6A62856F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3332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32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(หนี้สิน)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31E54729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3E7BCD9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2C449937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B6984A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DFD2966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Merge w:val="restart"/>
            <w:vAlign w:val="bottom"/>
          </w:tcPr>
          <w:p w14:paraId="1429F1B8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82AD425" w14:textId="77777777" w:rsidR="00EE35D7" w:rsidRPr="00461ECB" w:rsidRDefault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35D7" w:rsidRPr="00461ECB" w14:paraId="3DC460B1" w14:textId="77777777" w:rsidTr="002A7853">
        <w:tc>
          <w:tcPr>
            <w:tcW w:w="3870" w:type="dxa"/>
            <w:gridSpan w:val="2"/>
          </w:tcPr>
          <w:p w14:paraId="7EAC8F0D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461ECB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14:paraId="3CF8DE6F" w14:textId="0D282908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5D7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270" w:type="dxa"/>
            <w:gridSpan w:val="2"/>
          </w:tcPr>
          <w:p w14:paraId="327A13C7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10558FC3" w14:textId="6BC38FDC" w:rsidR="00EE35D7" w:rsidRPr="00461ECB" w:rsidRDefault="00026093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3D78F6D8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4A28F7D" w14:textId="196D5639" w:rsidR="00EE35D7" w:rsidRPr="00461ECB" w:rsidRDefault="00026093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4B679224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F5E3FD9" w14:textId="0F72B34A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26093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</w:tr>
      <w:tr w:rsidR="00EE35D7" w:rsidRPr="00461ECB" w14:paraId="3AC9327B" w14:textId="77777777" w:rsidTr="002A7853">
        <w:tc>
          <w:tcPr>
            <w:tcW w:w="3870" w:type="dxa"/>
            <w:gridSpan w:val="2"/>
          </w:tcPr>
          <w:p w14:paraId="31BE3F9E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60" w:type="dxa"/>
            <w:gridSpan w:val="2"/>
            <w:vAlign w:val="center"/>
          </w:tcPr>
          <w:p w14:paraId="6A9B57A7" w14:textId="55ABB6B5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70" w:type="dxa"/>
            <w:gridSpan w:val="2"/>
          </w:tcPr>
          <w:p w14:paraId="647E97E7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67966AE2" w14:textId="05E7B3DF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gridSpan w:val="2"/>
            <w:vAlign w:val="center"/>
          </w:tcPr>
          <w:p w14:paraId="108F4482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343F1FC" w14:textId="55FAB061" w:rsidR="00EE35D7" w:rsidRPr="00461ECB" w:rsidRDefault="00B103AC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40A74AAE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6CE8D1E5" w14:textId="46507BA9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C861C7" w:rsidRPr="00461ECB" w14:paraId="034EA3EB" w14:textId="77777777" w:rsidTr="002A7853">
        <w:tc>
          <w:tcPr>
            <w:tcW w:w="3870" w:type="dxa"/>
            <w:gridSpan w:val="2"/>
          </w:tcPr>
          <w:p w14:paraId="3CE3F486" w14:textId="1D3665DB" w:rsidR="00C861C7" w:rsidRPr="00461ECB" w:rsidRDefault="00C861C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16578A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260" w:type="dxa"/>
            <w:gridSpan w:val="2"/>
            <w:vAlign w:val="center"/>
          </w:tcPr>
          <w:p w14:paraId="102899F1" w14:textId="4952F509" w:rsidR="00C861C7" w:rsidRPr="00461ECB" w:rsidRDefault="0016578A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0A65D30" w14:textId="77777777" w:rsidR="00C861C7" w:rsidRPr="00461ECB" w:rsidRDefault="00C861C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0951BB7B" w14:textId="5CCF73E3" w:rsidR="00C861C7" w:rsidRPr="00461ECB" w:rsidRDefault="00B103AC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1F920446" w14:textId="77777777" w:rsidR="00C861C7" w:rsidRPr="00461ECB" w:rsidRDefault="00C861C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FBAC550" w14:textId="0D4D6510" w:rsidR="00C861C7" w:rsidRPr="00461ECB" w:rsidRDefault="00B103AC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7B306204" w14:textId="77777777" w:rsidR="00C861C7" w:rsidRPr="00461ECB" w:rsidRDefault="00C861C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A2D34C8" w14:textId="47F1C3EF" w:rsidR="00C861C7" w:rsidRPr="00461ECB" w:rsidRDefault="00B103AC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E35D7" w:rsidRPr="00461ECB" w14:paraId="075400DA" w14:textId="77777777" w:rsidTr="002A7853">
        <w:tc>
          <w:tcPr>
            <w:tcW w:w="3870" w:type="dxa"/>
            <w:gridSpan w:val="2"/>
          </w:tcPr>
          <w:p w14:paraId="6C1C50A7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2"/>
            <w:vAlign w:val="center"/>
          </w:tcPr>
          <w:p w14:paraId="154F0869" w14:textId="77E093D2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32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70" w:type="dxa"/>
            <w:gridSpan w:val="2"/>
          </w:tcPr>
          <w:p w14:paraId="140273CC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3D210FCF" w14:textId="782AF514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32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270" w:type="dxa"/>
            <w:gridSpan w:val="2"/>
            <w:vAlign w:val="center"/>
          </w:tcPr>
          <w:p w14:paraId="3868429B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2CFF5F3" w14:textId="2FEAE979" w:rsidR="00EE35D7" w:rsidRPr="00461ECB" w:rsidRDefault="00755D1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4F1B2340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F241C06" w14:textId="2B326FEF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332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</w:tr>
      <w:tr w:rsidR="00EE35D7" w:rsidRPr="00461ECB" w14:paraId="5CAF1D18" w14:textId="77777777" w:rsidTr="002A7853">
        <w:tc>
          <w:tcPr>
            <w:tcW w:w="3870" w:type="dxa"/>
            <w:gridSpan w:val="2"/>
          </w:tcPr>
          <w:p w14:paraId="3CB16989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  <w:vAlign w:val="center"/>
          </w:tcPr>
          <w:p w14:paraId="7D2A8B67" w14:textId="39080664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EE35D7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270" w:type="dxa"/>
            <w:gridSpan w:val="2"/>
          </w:tcPr>
          <w:p w14:paraId="6432D811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0D97E284" w14:textId="296448CB" w:rsidR="00EE35D7" w:rsidRPr="00461ECB" w:rsidRDefault="003A6982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16D9895E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277A375" w14:textId="620B9541" w:rsidR="00EE35D7" w:rsidRPr="00461ECB" w:rsidRDefault="00755D1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32C67DD8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3D6A61B" w14:textId="0F05CEC1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3A6982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</w:tr>
      <w:tr w:rsidR="00EE35D7" w:rsidRPr="00461ECB" w14:paraId="21591406" w14:textId="77777777" w:rsidTr="002A7853">
        <w:tc>
          <w:tcPr>
            <w:tcW w:w="3870" w:type="dxa"/>
            <w:gridSpan w:val="2"/>
          </w:tcPr>
          <w:p w14:paraId="44FBFFE7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รายได้รับล่วงหน้ารอตัดบัญชี</w:t>
            </w:r>
          </w:p>
        </w:tc>
        <w:tc>
          <w:tcPr>
            <w:tcW w:w="1260" w:type="dxa"/>
            <w:gridSpan w:val="2"/>
            <w:vAlign w:val="center"/>
          </w:tcPr>
          <w:p w14:paraId="12952720" w14:textId="5FA15C93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E35D7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70" w:type="dxa"/>
            <w:gridSpan w:val="2"/>
          </w:tcPr>
          <w:p w14:paraId="7F0AA0CE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55C80927" w14:textId="19A7E427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270" w:type="dxa"/>
            <w:gridSpan w:val="2"/>
            <w:vAlign w:val="center"/>
          </w:tcPr>
          <w:p w14:paraId="761402FE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8C3C4B4" w14:textId="7169D7B2" w:rsidR="00EE35D7" w:rsidRPr="00461ECB" w:rsidRDefault="00755D1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095E261B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BE87EE5" w14:textId="0143387D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55D17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EE35D7" w:rsidRPr="00461ECB" w14:paraId="3FDA1381" w14:textId="77777777" w:rsidTr="002A7853">
        <w:tc>
          <w:tcPr>
            <w:tcW w:w="3870" w:type="dxa"/>
            <w:gridSpan w:val="2"/>
          </w:tcPr>
          <w:p w14:paraId="7161F554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gridSpan w:val="2"/>
            <w:vAlign w:val="center"/>
          </w:tcPr>
          <w:p w14:paraId="560D9ED6" w14:textId="6C464C82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EE35D7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70" w:type="dxa"/>
            <w:gridSpan w:val="2"/>
          </w:tcPr>
          <w:p w14:paraId="63935361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25F28FB3" w14:textId="74880D00" w:rsidR="00EE35D7" w:rsidRPr="00461ECB" w:rsidRDefault="00755D17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657F893C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8C0C060" w14:textId="003031F4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45A10D33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4E842DB3" w14:textId="6B9569A4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55D17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EE35D7" w:rsidRPr="00461ECB" w14:paraId="5B989E88" w14:textId="77777777" w:rsidTr="002A7853">
        <w:tc>
          <w:tcPr>
            <w:tcW w:w="3870" w:type="dxa"/>
            <w:gridSpan w:val="2"/>
          </w:tcPr>
          <w:p w14:paraId="2C2B0FC9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gridSpan w:val="2"/>
            <w:vAlign w:val="center"/>
          </w:tcPr>
          <w:p w14:paraId="0B095648" w14:textId="29CF0988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E35D7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70" w:type="dxa"/>
            <w:gridSpan w:val="2"/>
          </w:tcPr>
          <w:p w14:paraId="003FCDD8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2AC88819" w14:textId="16DB8903" w:rsidR="00EE35D7" w:rsidRPr="00461ECB" w:rsidRDefault="008B615E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61202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6A19FC80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1F8A56D" w14:textId="3CA2A423" w:rsidR="00EE35D7" w:rsidRPr="00461ECB" w:rsidRDefault="008B615E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3AEF01CB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E248F41" w14:textId="21B1B899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E3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EE35D7" w:rsidRPr="00461ECB" w14:paraId="0F2A25AC" w14:textId="77777777" w:rsidTr="002A7853">
        <w:tc>
          <w:tcPr>
            <w:tcW w:w="3870" w:type="dxa"/>
            <w:gridSpan w:val="2"/>
          </w:tcPr>
          <w:p w14:paraId="666487A5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gridSpan w:val="2"/>
            <w:vAlign w:val="center"/>
          </w:tcPr>
          <w:p w14:paraId="39B4BA34" w14:textId="51D623AD" w:rsidR="00EE35D7" w:rsidRPr="00461ECB" w:rsidRDefault="00EE35D7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655840FE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05C243E4" w14:textId="25C8CCD3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B58A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270" w:type="dxa"/>
            <w:gridSpan w:val="2"/>
            <w:vAlign w:val="center"/>
          </w:tcPr>
          <w:p w14:paraId="08B33FB9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FA05108" w14:textId="6569A8AA" w:rsidR="00EE35D7" w:rsidRPr="00461ECB" w:rsidRDefault="00FB58AA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24517BEC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650BC24E" w14:textId="1827515A" w:rsidR="00EE35D7" w:rsidRPr="00461ECB" w:rsidRDefault="00143C5C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FB58AA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653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E35D7" w:rsidRPr="00461ECB" w14:paraId="3933E651" w14:textId="77777777" w:rsidTr="002A7853">
        <w:tc>
          <w:tcPr>
            <w:tcW w:w="3870" w:type="dxa"/>
            <w:gridSpan w:val="2"/>
          </w:tcPr>
          <w:p w14:paraId="4E6CF255" w14:textId="07FA7EBE" w:rsidR="00EE35D7" w:rsidRPr="00461ECB" w:rsidRDefault="00EE35D7" w:rsidP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5047E060" w14:textId="34A96AB4" w:rsidR="00EE35D7" w:rsidRPr="00461ECB" w:rsidRDefault="00EE35D7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077B1D7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14:paraId="6B8B58B9" w14:textId="66675E1B" w:rsidR="00EE35D7" w:rsidRPr="00461ECB" w:rsidRDefault="00925041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BD79C5A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0F3BE1C9" w14:textId="3BA6483E" w:rsidR="00EE35D7" w:rsidRPr="00461ECB" w:rsidRDefault="00925041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0751859C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14:paraId="7A416105" w14:textId="6561BBE1" w:rsidR="00EE35D7" w:rsidRPr="00461ECB" w:rsidRDefault="00FB58AA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E35D7" w:rsidRPr="00461ECB" w14:paraId="37CB6C99" w14:textId="77777777" w:rsidTr="002A7853">
        <w:tc>
          <w:tcPr>
            <w:tcW w:w="3870" w:type="dxa"/>
            <w:gridSpan w:val="2"/>
          </w:tcPr>
          <w:p w14:paraId="171781AD" w14:textId="2BEF00AD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3332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691ED" w14:textId="2B5B740F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="003332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1A92742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53FA0E" w14:textId="4615B013" w:rsidR="00EE35D7" w:rsidRPr="00461ECB" w:rsidRDefault="0033326A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C00B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0DAC8DEE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CDA8B2" w14:textId="203A0DF0" w:rsidR="00EE35D7" w:rsidRPr="00461ECB" w:rsidRDefault="003273DB" w:rsidP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270" w:type="dxa"/>
            <w:gridSpan w:val="3"/>
            <w:vMerge/>
            <w:tcBorders>
              <w:bottom w:val="nil"/>
            </w:tcBorders>
            <w:vAlign w:val="center"/>
          </w:tcPr>
          <w:p w14:paraId="7FCD93B5" w14:textId="77777777" w:rsidR="00EE35D7" w:rsidRPr="00461ECB" w:rsidRDefault="00EE35D7" w:rsidP="00EE3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A8838D" w14:textId="008DEF8D" w:rsidR="00EE35D7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1841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515</w:t>
            </w:r>
          </w:p>
        </w:tc>
      </w:tr>
      <w:tr w:rsidR="0033326A" w:rsidRPr="00461ECB" w14:paraId="6BD6A103" w14:textId="77777777" w:rsidTr="002A7853">
        <w:trPr>
          <w:gridAfter w:val="1"/>
          <w:wAfter w:w="18" w:type="dxa"/>
        </w:trPr>
        <w:tc>
          <w:tcPr>
            <w:tcW w:w="3852" w:type="dxa"/>
          </w:tcPr>
          <w:p w14:paraId="648DD779" w14:textId="488341BD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090324C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6E65252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6CF0DCEB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F5807FF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F37BFBE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vMerge w:val="restart"/>
            <w:vAlign w:val="center"/>
          </w:tcPr>
          <w:p w14:paraId="38C3AA79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456FC49D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326A" w:rsidRPr="00461ECB" w14:paraId="5D016B11" w14:textId="77777777" w:rsidTr="002A7853">
        <w:trPr>
          <w:gridAfter w:val="1"/>
          <w:wAfter w:w="18" w:type="dxa"/>
        </w:trPr>
        <w:tc>
          <w:tcPr>
            <w:tcW w:w="3852" w:type="dxa"/>
          </w:tcPr>
          <w:p w14:paraId="23EBD219" w14:textId="20EA1506" w:rsidR="0033326A" w:rsidRPr="00461ECB" w:rsidRDefault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  <w:vAlign w:val="center"/>
          </w:tcPr>
          <w:p w14:paraId="28E7D30A" w14:textId="606CFB23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097E4D2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3E32435A" w14:textId="40DC59C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94E9F3A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83F2B24" w14:textId="6B8DFAD3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Merge/>
            <w:vAlign w:val="center"/>
          </w:tcPr>
          <w:p w14:paraId="3A66F153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1A44D08D" w14:textId="6E7DCF7E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326A" w:rsidRPr="00461ECB" w14:paraId="650F8044" w14:textId="77777777" w:rsidTr="002A7853">
        <w:trPr>
          <w:gridAfter w:val="1"/>
          <w:wAfter w:w="18" w:type="dxa"/>
        </w:trPr>
        <w:tc>
          <w:tcPr>
            <w:tcW w:w="3852" w:type="dxa"/>
          </w:tcPr>
          <w:p w14:paraId="1A754DB6" w14:textId="484B3AA6" w:rsidR="0033326A" w:rsidRPr="00461ECB" w:rsidRDefault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2"/>
            <w:vAlign w:val="center"/>
          </w:tcPr>
          <w:p w14:paraId="2132ED20" w14:textId="042F6254" w:rsidR="0033326A" w:rsidRPr="00461ECB" w:rsidRDefault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9BFAC55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09430C34" w14:textId="464A6EB2" w:rsidR="0033326A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70" w:type="dxa"/>
            <w:gridSpan w:val="2"/>
            <w:vAlign w:val="center"/>
          </w:tcPr>
          <w:p w14:paraId="6C37D9C4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5AA1ADB" w14:textId="20CA0C52" w:rsidR="0033326A" w:rsidRPr="00461ECB" w:rsidRDefault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59D517B4" w14:textId="77777777" w:rsidR="0033326A" w:rsidRPr="00461ECB" w:rsidRDefault="00333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5EFB2D8E" w14:textId="2DEEBEE4" w:rsidR="0033326A" w:rsidRPr="00461ECB" w:rsidRDefault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6D82" w:rsidRPr="00461ECB" w14:paraId="131FDD8E" w14:textId="77777777" w:rsidTr="002A7853">
        <w:trPr>
          <w:gridAfter w:val="1"/>
          <w:wAfter w:w="18" w:type="dxa"/>
        </w:trPr>
        <w:tc>
          <w:tcPr>
            <w:tcW w:w="3852" w:type="dxa"/>
          </w:tcPr>
          <w:p w14:paraId="56F559EE" w14:textId="759417FC" w:rsidR="002A6D82" w:rsidRPr="00981B5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1B5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87D302" w14:textId="22ADF638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EB6BB81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44484" w14:textId="0C1A51A2" w:rsidR="002A6D82" w:rsidRPr="00461ECB" w:rsidRDefault="003273DB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2D055126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06E670" w14:textId="02476FBF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Merge/>
            <w:tcBorders>
              <w:bottom w:val="nil"/>
            </w:tcBorders>
            <w:vAlign w:val="center"/>
          </w:tcPr>
          <w:p w14:paraId="63C3230A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2413FE" w14:textId="091F0439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86E1F01" w14:textId="03E1C169" w:rsidR="00227452" w:rsidRPr="00461ECB" w:rsidRDefault="0013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9721" w:type="dxa"/>
        <w:tblInd w:w="-343" w:type="dxa"/>
        <w:tblLayout w:type="fixed"/>
        <w:tblLook w:val="01E0" w:firstRow="1" w:lastRow="1" w:firstColumn="1" w:lastColumn="1" w:noHBand="0" w:noVBand="0"/>
      </w:tblPr>
      <w:tblGrid>
        <w:gridCol w:w="3861"/>
        <w:gridCol w:w="9"/>
        <w:gridCol w:w="1251"/>
        <w:gridCol w:w="9"/>
        <w:gridCol w:w="261"/>
        <w:gridCol w:w="9"/>
        <w:gridCol w:w="1162"/>
        <w:gridCol w:w="9"/>
        <w:gridCol w:w="261"/>
        <w:gridCol w:w="9"/>
        <w:gridCol w:w="1251"/>
        <w:gridCol w:w="9"/>
        <w:gridCol w:w="254"/>
        <w:gridCol w:w="7"/>
        <w:gridCol w:w="9"/>
        <w:gridCol w:w="1341"/>
        <w:gridCol w:w="9"/>
      </w:tblGrid>
      <w:tr w:rsidR="00351F34" w:rsidRPr="00461ECB" w14:paraId="6A5455CD" w14:textId="77777777" w:rsidTr="002A7853">
        <w:trPr>
          <w:gridAfter w:val="1"/>
          <w:wAfter w:w="9" w:type="dxa"/>
          <w:tblHeader/>
        </w:trPr>
        <w:tc>
          <w:tcPr>
            <w:tcW w:w="3861" w:type="dxa"/>
          </w:tcPr>
          <w:p w14:paraId="231E661A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1" w:type="dxa"/>
            <w:gridSpan w:val="15"/>
          </w:tcPr>
          <w:p w14:paraId="06D667AF" w14:textId="1D81DF5D" w:rsidR="00351F34" w:rsidRPr="00461ECB" w:rsidRDefault="00351F34" w:rsidP="003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51F34" w:rsidRPr="00461ECB" w14:paraId="65C4F668" w14:textId="77777777" w:rsidTr="002A7853">
        <w:trPr>
          <w:gridAfter w:val="1"/>
          <w:wAfter w:w="9" w:type="dxa"/>
          <w:tblHeader/>
        </w:trPr>
        <w:tc>
          <w:tcPr>
            <w:tcW w:w="3861" w:type="dxa"/>
          </w:tcPr>
          <w:p w14:paraId="20EB3C38" w14:textId="5376A38A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851" w:type="dxa"/>
            <w:gridSpan w:val="15"/>
          </w:tcPr>
          <w:p w14:paraId="4F0AA0BB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51F34" w:rsidRPr="00461ECB" w14:paraId="3CDBF114" w14:textId="77777777" w:rsidTr="002A7853">
        <w:trPr>
          <w:gridAfter w:val="1"/>
          <w:wAfter w:w="9" w:type="dxa"/>
          <w:tblHeader/>
        </w:trPr>
        <w:tc>
          <w:tcPr>
            <w:tcW w:w="3861" w:type="dxa"/>
          </w:tcPr>
          <w:p w14:paraId="502DD0C4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8AED901" w14:textId="208DE6D9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6C7C11F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4" w:type="dxa"/>
            <w:gridSpan w:val="8"/>
            <w:tcBorders>
              <w:bottom w:val="single" w:sz="4" w:space="0" w:color="auto"/>
            </w:tcBorders>
          </w:tcPr>
          <w:p w14:paraId="705FD342" w14:textId="7AF02665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="003C458A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(รายจ่าย)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57" w:type="dxa"/>
            <w:gridSpan w:val="3"/>
          </w:tcPr>
          <w:p w14:paraId="27387B39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1F34" w:rsidRPr="00461ECB" w14:paraId="73EE31F6" w14:textId="77777777" w:rsidTr="002A7853">
        <w:trPr>
          <w:gridAfter w:val="1"/>
          <w:wAfter w:w="9" w:type="dxa"/>
          <w:trHeight w:val="199"/>
          <w:tblHeader/>
        </w:trPr>
        <w:tc>
          <w:tcPr>
            <w:tcW w:w="3861" w:type="dxa"/>
            <w:vAlign w:val="bottom"/>
          </w:tcPr>
          <w:p w14:paraId="43FBFC17" w14:textId="387BFD70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34F4C7B" w14:textId="1533EDBD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825C89" w14:textId="4AC3B540" w:rsidR="00351F34" w:rsidRPr="00461ECB" w:rsidRDefault="003273DB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51F3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51F3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  <w:p w14:paraId="7BA569DD" w14:textId="2BD8C8C7" w:rsidR="00F9323F" w:rsidRPr="00461ECB" w:rsidRDefault="003273DB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gridSpan w:val="2"/>
          </w:tcPr>
          <w:p w14:paraId="13DB4344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vAlign w:val="bottom"/>
          </w:tcPr>
          <w:p w14:paraId="60BB2CA4" w14:textId="1FE658E0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07AC7303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7DC4EEFC" w14:textId="62EC49E3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  <w:vAlign w:val="bottom"/>
          </w:tcPr>
          <w:p w14:paraId="16970595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F881B37" w14:textId="5F61AA76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EC81E02" w14:textId="257B7EAC" w:rsidR="00351F34" w:rsidRPr="00461ECB" w:rsidRDefault="003273DB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51F3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51F34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E942221" w14:textId="7D3CED72" w:rsidR="00F9323F" w:rsidRPr="00461ECB" w:rsidRDefault="003273DB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51F34" w:rsidRPr="00461ECB" w14:paraId="76720453" w14:textId="77777777" w:rsidTr="002A7853">
        <w:trPr>
          <w:gridAfter w:val="1"/>
          <w:wAfter w:w="9" w:type="dxa"/>
        </w:trPr>
        <w:tc>
          <w:tcPr>
            <w:tcW w:w="3861" w:type="dxa"/>
          </w:tcPr>
          <w:p w14:paraId="0CA520F9" w14:textId="44C161D9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2A6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A6D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(หนี้สิน)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35EEB1CC" w14:textId="274BCF71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127A193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086E3C4D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0C1CC9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3B8F115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Merge w:val="restart"/>
            <w:vAlign w:val="bottom"/>
          </w:tcPr>
          <w:p w14:paraId="30E2E01C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BC5769" w14:textId="77777777" w:rsidR="00351F34" w:rsidRPr="00461ECB" w:rsidRDefault="00351F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1F34" w:rsidRPr="00461ECB" w14:paraId="78D701D2" w14:textId="77777777" w:rsidTr="002A7853">
        <w:trPr>
          <w:gridAfter w:val="1"/>
          <w:wAfter w:w="9" w:type="dxa"/>
        </w:trPr>
        <w:tc>
          <w:tcPr>
            <w:tcW w:w="3861" w:type="dxa"/>
          </w:tcPr>
          <w:p w14:paraId="0F1CD24D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461ECB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14:paraId="5FBC880C" w14:textId="0F864F25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70" w:type="dxa"/>
            <w:gridSpan w:val="2"/>
          </w:tcPr>
          <w:p w14:paraId="5EBC176A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70DB1C4A" w14:textId="387D350F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70" w:type="dxa"/>
            <w:gridSpan w:val="2"/>
            <w:vAlign w:val="center"/>
          </w:tcPr>
          <w:p w14:paraId="20D93A78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8A4E389" w14:textId="56066194" w:rsidR="00351F34" w:rsidRPr="00461ECB" w:rsidRDefault="00351F34" w:rsidP="005B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6DEE8D85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3B81A54" w14:textId="222E3F31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</w:tr>
      <w:tr w:rsidR="00351F34" w:rsidRPr="00461ECB" w14:paraId="4557096C" w14:textId="77777777" w:rsidTr="002A7853">
        <w:trPr>
          <w:gridAfter w:val="1"/>
          <w:wAfter w:w="9" w:type="dxa"/>
        </w:trPr>
        <w:tc>
          <w:tcPr>
            <w:tcW w:w="3861" w:type="dxa"/>
          </w:tcPr>
          <w:p w14:paraId="6B6DD87C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60" w:type="dxa"/>
            <w:gridSpan w:val="2"/>
            <w:vAlign w:val="center"/>
          </w:tcPr>
          <w:p w14:paraId="70170F58" w14:textId="68803831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70" w:type="dxa"/>
            <w:gridSpan w:val="2"/>
          </w:tcPr>
          <w:p w14:paraId="3FB49E60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0F2CA903" w14:textId="718921FF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70" w:type="dxa"/>
            <w:gridSpan w:val="2"/>
            <w:vAlign w:val="center"/>
          </w:tcPr>
          <w:p w14:paraId="3F5C8D4A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CA5285F" w14:textId="4DDA4068" w:rsidR="00351F34" w:rsidRPr="00461ECB" w:rsidRDefault="00351F34" w:rsidP="005B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2A74CB56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DA95CB9" w14:textId="746B0932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351F34" w:rsidRPr="00461ECB" w14:paraId="4A4279F3" w14:textId="77777777" w:rsidTr="002A7853">
        <w:trPr>
          <w:gridAfter w:val="1"/>
          <w:wAfter w:w="9" w:type="dxa"/>
        </w:trPr>
        <w:tc>
          <w:tcPr>
            <w:tcW w:w="3861" w:type="dxa"/>
          </w:tcPr>
          <w:p w14:paraId="3EEDBEE9" w14:textId="25621B92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gridSpan w:val="2"/>
            <w:vAlign w:val="center"/>
          </w:tcPr>
          <w:p w14:paraId="4276493C" w14:textId="6E7BF8E2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  <w:gridSpan w:val="2"/>
          </w:tcPr>
          <w:p w14:paraId="4EE46CAC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2C29CF36" w14:textId="39A12CC7" w:rsidR="00351F34" w:rsidRPr="00461ECB" w:rsidRDefault="00351F34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5AFF2474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9266E2E" w14:textId="48E5C739" w:rsidR="00351F34" w:rsidRPr="00461ECB" w:rsidRDefault="00351F34" w:rsidP="005B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0928878C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2E4B00B" w14:textId="5B3C30A3" w:rsidR="00351F34" w:rsidRPr="00461ECB" w:rsidRDefault="00351F34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1F34" w:rsidRPr="00461ECB" w14:paraId="68FFA937" w14:textId="77777777" w:rsidTr="002A7853">
        <w:trPr>
          <w:gridAfter w:val="1"/>
          <w:wAfter w:w="9" w:type="dxa"/>
        </w:trPr>
        <w:tc>
          <w:tcPr>
            <w:tcW w:w="3861" w:type="dxa"/>
          </w:tcPr>
          <w:p w14:paraId="37115F15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2"/>
            <w:vAlign w:val="center"/>
          </w:tcPr>
          <w:p w14:paraId="30798338" w14:textId="11B5FD00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70" w:type="dxa"/>
            <w:gridSpan w:val="2"/>
          </w:tcPr>
          <w:p w14:paraId="40ABC5F9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18D6B800" w14:textId="47E88D1F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A6D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70" w:type="dxa"/>
            <w:gridSpan w:val="2"/>
            <w:vAlign w:val="center"/>
          </w:tcPr>
          <w:p w14:paraId="005DA9FA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44E845C" w14:textId="3218AFB2" w:rsidR="00351F34" w:rsidRPr="00461ECB" w:rsidRDefault="00351F34" w:rsidP="005B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7A2AD6D8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881073E" w14:textId="6704A86E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6D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351F34" w:rsidRPr="00461ECB" w14:paraId="5644AD9A" w14:textId="77777777" w:rsidTr="002A7853">
        <w:trPr>
          <w:gridAfter w:val="1"/>
          <w:wAfter w:w="9" w:type="dxa"/>
        </w:trPr>
        <w:tc>
          <w:tcPr>
            <w:tcW w:w="3861" w:type="dxa"/>
          </w:tcPr>
          <w:p w14:paraId="765059D3" w14:textId="69B29B5B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  <w:vAlign w:val="center"/>
          </w:tcPr>
          <w:p w14:paraId="0392DF67" w14:textId="624D0B75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270" w:type="dxa"/>
            <w:gridSpan w:val="2"/>
          </w:tcPr>
          <w:p w14:paraId="34912DB0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4092866A" w14:textId="510375A2" w:rsidR="00351F34" w:rsidRPr="00461ECB" w:rsidRDefault="00351F34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503B634E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15D762A" w14:textId="78191F45" w:rsidR="00351F34" w:rsidRPr="00461ECB" w:rsidRDefault="00351F34" w:rsidP="005B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42AA0C4A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0A648D4" w14:textId="753A7AA6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</w:tr>
      <w:tr w:rsidR="00351F34" w:rsidRPr="00461ECB" w14:paraId="53A50F71" w14:textId="77777777" w:rsidTr="002A7853">
        <w:trPr>
          <w:gridAfter w:val="1"/>
          <w:wAfter w:w="9" w:type="dxa"/>
        </w:trPr>
        <w:tc>
          <w:tcPr>
            <w:tcW w:w="3861" w:type="dxa"/>
          </w:tcPr>
          <w:p w14:paraId="330B9F10" w14:textId="1BDC9776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รายได้รับล่วงหน้ารอตัดบัญชี</w:t>
            </w:r>
          </w:p>
        </w:tc>
        <w:tc>
          <w:tcPr>
            <w:tcW w:w="1260" w:type="dxa"/>
            <w:gridSpan w:val="2"/>
            <w:vAlign w:val="center"/>
          </w:tcPr>
          <w:p w14:paraId="5FE1FADB" w14:textId="20ADA1CC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70" w:type="dxa"/>
            <w:gridSpan w:val="2"/>
          </w:tcPr>
          <w:p w14:paraId="7B619FC9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6B3BE85D" w14:textId="722A434F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270" w:type="dxa"/>
            <w:gridSpan w:val="2"/>
            <w:vAlign w:val="center"/>
          </w:tcPr>
          <w:p w14:paraId="744E2BD9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5F50B9B" w14:textId="76D19193" w:rsidR="00351F34" w:rsidRPr="00461ECB" w:rsidRDefault="00351F34" w:rsidP="005B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3696E169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5525C20" w14:textId="47670210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351F34" w:rsidRPr="00461ECB" w14:paraId="33718916" w14:textId="77777777" w:rsidTr="002A7853">
        <w:trPr>
          <w:gridAfter w:val="1"/>
          <w:wAfter w:w="9" w:type="dxa"/>
        </w:trPr>
        <w:tc>
          <w:tcPr>
            <w:tcW w:w="3861" w:type="dxa"/>
          </w:tcPr>
          <w:p w14:paraId="7E4E3764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gridSpan w:val="2"/>
            <w:vAlign w:val="center"/>
          </w:tcPr>
          <w:p w14:paraId="19AFF343" w14:textId="7670CABB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0" w:type="dxa"/>
            <w:gridSpan w:val="2"/>
          </w:tcPr>
          <w:p w14:paraId="0E14159A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338D7AA1" w14:textId="08E9FFE9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270" w:type="dxa"/>
            <w:gridSpan w:val="2"/>
            <w:vAlign w:val="center"/>
          </w:tcPr>
          <w:p w14:paraId="55A6497B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75DC91A" w14:textId="4BF73DC4" w:rsidR="00351F34" w:rsidRPr="00461ECB" w:rsidRDefault="00351F34" w:rsidP="005B2C3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79A43693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BCEB138" w14:textId="1D26A2D7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</w:tr>
      <w:tr w:rsidR="00351F34" w:rsidRPr="00461ECB" w14:paraId="5973C4ED" w14:textId="77777777" w:rsidTr="002A7853">
        <w:trPr>
          <w:gridAfter w:val="1"/>
          <w:wAfter w:w="9" w:type="dxa"/>
        </w:trPr>
        <w:tc>
          <w:tcPr>
            <w:tcW w:w="3861" w:type="dxa"/>
          </w:tcPr>
          <w:p w14:paraId="7A7C5C50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0" w:type="dxa"/>
            <w:gridSpan w:val="2"/>
            <w:vAlign w:val="center"/>
          </w:tcPr>
          <w:p w14:paraId="0FEE5C75" w14:textId="5FED47C5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270" w:type="dxa"/>
            <w:gridSpan w:val="2"/>
          </w:tcPr>
          <w:p w14:paraId="465D9D7D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106FABF7" w14:textId="3F99D82E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270" w:type="dxa"/>
            <w:gridSpan w:val="2"/>
            <w:vAlign w:val="center"/>
          </w:tcPr>
          <w:p w14:paraId="2724D742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B62BF1D" w14:textId="3B104E59" w:rsidR="00351F34" w:rsidRPr="00461ECB" w:rsidRDefault="00351F34" w:rsidP="005B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2D228596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06B8FAE" w14:textId="458FC83E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tr w:rsidR="00351F34" w:rsidRPr="00461ECB" w14:paraId="1A29A929" w14:textId="77777777" w:rsidTr="002A7853">
        <w:trPr>
          <w:gridAfter w:val="1"/>
          <w:wAfter w:w="9" w:type="dxa"/>
        </w:trPr>
        <w:tc>
          <w:tcPr>
            <w:tcW w:w="3861" w:type="dxa"/>
          </w:tcPr>
          <w:p w14:paraId="1C0B6AFD" w14:textId="06BC3D2F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gridSpan w:val="2"/>
            <w:vAlign w:val="center"/>
          </w:tcPr>
          <w:p w14:paraId="073E9390" w14:textId="6BE3CA1C" w:rsidR="00351F34" w:rsidRPr="00461ECB" w:rsidRDefault="00351F34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6AFBE3A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1F21726A" w14:textId="11AE877F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1F34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70" w:type="dxa"/>
            <w:gridSpan w:val="2"/>
            <w:vAlign w:val="center"/>
          </w:tcPr>
          <w:p w14:paraId="612F20F3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80FFF50" w14:textId="592B2B21" w:rsidR="00351F34" w:rsidRPr="00461ECB" w:rsidRDefault="00351F34" w:rsidP="005B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32FFEBB0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F019123" w14:textId="10E6D2B7" w:rsidR="00351F34" w:rsidRPr="00461ECB" w:rsidRDefault="00351F34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1F34" w:rsidRPr="00461ECB" w14:paraId="0B4F937B" w14:textId="77777777" w:rsidTr="002A7853">
        <w:trPr>
          <w:gridAfter w:val="1"/>
          <w:wAfter w:w="9" w:type="dxa"/>
        </w:trPr>
        <w:tc>
          <w:tcPr>
            <w:tcW w:w="3861" w:type="dxa"/>
          </w:tcPr>
          <w:p w14:paraId="483F48D7" w14:textId="2BD322A1" w:rsidR="00351F34" w:rsidRPr="00461ECB" w:rsidRDefault="00351F34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  <w:r w:rsidR="005B2C3E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5618BD23" w14:textId="51EB1052" w:rsidR="00351F34" w:rsidRPr="00461ECB" w:rsidRDefault="00351F34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E1CBA84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center"/>
          </w:tcPr>
          <w:p w14:paraId="7F2C0269" w14:textId="3DC6814C" w:rsidR="00351F34" w:rsidRPr="00461ECB" w:rsidRDefault="00351F34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566579A5" w14:textId="77777777" w:rsidR="00351F34" w:rsidRPr="00461ECB" w:rsidRDefault="00351F34" w:rsidP="005B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0DF88064" w14:textId="5DB2B974" w:rsidR="00351F34" w:rsidRPr="00461ECB" w:rsidRDefault="00351F34" w:rsidP="005B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64183C40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14:paraId="10CC5E6F" w14:textId="7C22CA49" w:rsidR="00351F34" w:rsidRPr="00461ECB" w:rsidRDefault="00351F34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1F34" w:rsidRPr="00461ECB" w14:paraId="5DFFF87C" w14:textId="77777777" w:rsidTr="00981B5B">
        <w:trPr>
          <w:gridAfter w:val="1"/>
          <w:wAfter w:w="9" w:type="dxa"/>
        </w:trPr>
        <w:tc>
          <w:tcPr>
            <w:tcW w:w="3861" w:type="dxa"/>
          </w:tcPr>
          <w:p w14:paraId="7E333130" w14:textId="27A0FA40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2A6D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2DDF2B" w14:textId="461A331E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2A6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270" w:type="dxa"/>
            <w:gridSpan w:val="2"/>
          </w:tcPr>
          <w:p w14:paraId="14D7513C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5431C2" w14:textId="0C1DACE4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2A6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270" w:type="dxa"/>
            <w:gridSpan w:val="2"/>
            <w:vAlign w:val="center"/>
          </w:tcPr>
          <w:p w14:paraId="70059379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F78B69" w14:textId="5802006A" w:rsidR="00351F34" w:rsidRPr="00461ECB" w:rsidRDefault="002A6D82" w:rsidP="002A6D8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50BABA86" w14:textId="77777777" w:rsidR="00351F34" w:rsidRPr="00461ECB" w:rsidRDefault="00351F34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9284DE" w14:textId="551ECB4C" w:rsidR="00351F34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="002A6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802</w:t>
            </w:r>
          </w:p>
        </w:tc>
      </w:tr>
      <w:tr w:rsidR="00981B5B" w:rsidRPr="00461ECB" w14:paraId="5EF5562D" w14:textId="77777777" w:rsidTr="00981B5B">
        <w:trPr>
          <w:gridAfter w:val="1"/>
          <w:wAfter w:w="9" w:type="dxa"/>
        </w:trPr>
        <w:tc>
          <w:tcPr>
            <w:tcW w:w="3861" w:type="dxa"/>
          </w:tcPr>
          <w:p w14:paraId="1CE9B382" w14:textId="77777777" w:rsidR="00981B5B" w:rsidRPr="00461ECB" w:rsidRDefault="00981B5B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center"/>
          </w:tcPr>
          <w:p w14:paraId="4C984E21" w14:textId="77777777" w:rsidR="00981B5B" w:rsidRDefault="00981B5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FA21E8" w14:textId="77777777" w:rsidR="00981B5B" w:rsidRPr="00461ECB" w:rsidRDefault="00981B5B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</w:tcBorders>
            <w:vAlign w:val="center"/>
          </w:tcPr>
          <w:p w14:paraId="5BF3738F" w14:textId="77777777" w:rsidR="00981B5B" w:rsidRDefault="00981B5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5A50A38" w14:textId="77777777" w:rsidR="00981B5B" w:rsidRPr="00461ECB" w:rsidRDefault="00981B5B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center"/>
          </w:tcPr>
          <w:p w14:paraId="4785D4F2" w14:textId="77777777" w:rsidR="00981B5B" w:rsidRDefault="00981B5B" w:rsidP="002A6D8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center"/>
          </w:tcPr>
          <w:p w14:paraId="74471024" w14:textId="77777777" w:rsidR="00981B5B" w:rsidRPr="00461ECB" w:rsidRDefault="00981B5B" w:rsidP="0086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center"/>
          </w:tcPr>
          <w:p w14:paraId="6543392D" w14:textId="77777777" w:rsidR="00981B5B" w:rsidRDefault="00981B5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6D82" w:rsidRPr="00461ECB" w14:paraId="653397A1" w14:textId="77777777" w:rsidTr="002A7853">
        <w:tc>
          <w:tcPr>
            <w:tcW w:w="3870" w:type="dxa"/>
            <w:gridSpan w:val="2"/>
          </w:tcPr>
          <w:p w14:paraId="59630BF2" w14:textId="0A10BDDF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  <w:vAlign w:val="center"/>
          </w:tcPr>
          <w:p w14:paraId="47CE37A7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D39DB5B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3FA11C28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2C20C2A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95974BD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Merge w:val="restart"/>
            <w:vAlign w:val="center"/>
          </w:tcPr>
          <w:p w14:paraId="47E02318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CAF1E8A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D82" w:rsidRPr="00461ECB" w14:paraId="398DC8C8" w14:textId="77777777" w:rsidTr="002A7853">
        <w:tc>
          <w:tcPr>
            <w:tcW w:w="3870" w:type="dxa"/>
            <w:gridSpan w:val="2"/>
          </w:tcPr>
          <w:p w14:paraId="6C7A14FB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2"/>
            <w:vAlign w:val="center"/>
          </w:tcPr>
          <w:p w14:paraId="2283D866" w14:textId="769C9FDB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3711743B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33A4D799" w14:textId="458DBCF6" w:rsidR="002A6D82" w:rsidRPr="00461ECB" w:rsidRDefault="003273DB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70" w:type="dxa"/>
            <w:gridSpan w:val="2"/>
            <w:vAlign w:val="center"/>
          </w:tcPr>
          <w:p w14:paraId="55EFCC17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B758171" w14:textId="0B5A7581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vAlign w:val="center"/>
          </w:tcPr>
          <w:p w14:paraId="15F3CC42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44EFAB5C" w14:textId="0ABD84F9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6D82" w:rsidRPr="00461ECB" w14:paraId="5E8A25E5" w14:textId="77777777" w:rsidTr="002A7853">
        <w:tc>
          <w:tcPr>
            <w:tcW w:w="3870" w:type="dxa"/>
            <w:gridSpan w:val="2"/>
          </w:tcPr>
          <w:p w14:paraId="561CDD8E" w14:textId="7C496499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C62DC" w14:textId="211EA48A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5195655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11CE80" w14:textId="15BACCC3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6E2BD33F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54146B" w14:textId="285A9554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vMerge/>
            <w:tcBorders>
              <w:bottom w:val="nil"/>
            </w:tcBorders>
            <w:vAlign w:val="center"/>
          </w:tcPr>
          <w:p w14:paraId="0EA02284" w14:textId="77777777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8ED08" w14:textId="3E591A22" w:rsidR="002A6D82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78106C11" w14:textId="75C11779" w:rsidR="00130909" w:rsidRPr="00461ECB" w:rsidRDefault="00130909">
      <w:pPr>
        <w:rPr>
          <w:rFonts w:asciiTheme="majorBidi" w:hAnsiTheme="majorBidi" w:cstheme="majorBidi"/>
        </w:rPr>
      </w:pPr>
    </w:p>
    <w:tbl>
      <w:tblPr>
        <w:tblW w:w="9609" w:type="dxa"/>
        <w:tblInd w:w="-258" w:type="dxa"/>
        <w:tblLayout w:type="fixed"/>
        <w:tblLook w:val="01E0" w:firstRow="1" w:lastRow="1" w:firstColumn="1" w:lastColumn="1" w:noHBand="0" w:noVBand="0"/>
      </w:tblPr>
      <w:tblGrid>
        <w:gridCol w:w="3618"/>
        <w:gridCol w:w="1260"/>
        <w:gridCol w:w="271"/>
        <w:gridCol w:w="1259"/>
        <w:gridCol w:w="270"/>
        <w:gridCol w:w="1260"/>
        <w:gridCol w:w="270"/>
        <w:gridCol w:w="1401"/>
      </w:tblGrid>
      <w:tr w:rsidR="00465049" w:rsidRPr="00461ECB" w14:paraId="1178CD16" w14:textId="77777777" w:rsidTr="00381F98">
        <w:trPr>
          <w:tblHeader/>
        </w:trPr>
        <w:tc>
          <w:tcPr>
            <w:tcW w:w="3618" w:type="dxa"/>
          </w:tcPr>
          <w:p w14:paraId="678A2603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91" w:type="dxa"/>
            <w:gridSpan w:val="7"/>
          </w:tcPr>
          <w:p w14:paraId="39E1409E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65049" w:rsidRPr="00461ECB" w14:paraId="1DB8379C" w14:textId="77777777" w:rsidTr="00381F98">
        <w:trPr>
          <w:tblHeader/>
        </w:trPr>
        <w:tc>
          <w:tcPr>
            <w:tcW w:w="3618" w:type="dxa"/>
          </w:tcPr>
          <w:p w14:paraId="626076BE" w14:textId="61849BDC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991" w:type="dxa"/>
            <w:gridSpan w:val="7"/>
          </w:tcPr>
          <w:p w14:paraId="29B8483E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049" w:rsidRPr="00461ECB" w14:paraId="05290857" w14:textId="77777777" w:rsidTr="00381F98">
        <w:trPr>
          <w:tblHeader/>
        </w:trPr>
        <w:tc>
          <w:tcPr>
            <w:tcW w:w="3618" w:type="dxa"/>
          </w:tcPr>
          <w:p w14:paraId="3F3A2148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1B972E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1839941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509B0869" w14:textId="598C6AF5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="003C458A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(รายจ่าย)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669E8E04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6BBB228A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049" w:rsidRPr="00461ECB" w14:paraId="2EB7A032" w14:textId="77777777" w:rsidTr="00381F98">
        <w:trPr>
          <w:trHeight w:val="487"/>
          <w:tblHeader/>
        </w:trPr>
        <w:tc>
          <w:tcPr>
            <w:tcW w:w="3618" w:type="dxa"/>
            <w:vAlign w:val="bottom"/>
          </w:tcPr>
          <w:p w14:paraId="12319CFE" w14:textId="77777777" w:rsidR="00465049" w:rsidRPr="00461ECB" w:rsidRDefault="0046504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14607645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A5FF2B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D242EEC" w14:textId="2587B388" w:rsidR="00465049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65049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65049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  <w:p w14:paraId="223B071D" w14:textId="6692314B" w:rsidR="00437AB4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1" w:type="dxa"/>
          </w:tcPr>
          <w:p w14:paraId="4D8CABFE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8AEFB8D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BF5269D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D73F6E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6AA95C77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</w:tcPr>
          <w:p w14:paraId="7E4D2495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8125AEC" w14:textId="7C009B50" w:rsidR="00465049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65049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65049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08162C9" w14:textId="0C6C4EF4" w:rsidR="008C5E4A" w:rsidRPr="00461ECB" w:rsidRDefault="00327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65049" w:rsidRPr="00461ECB" w14:paraId="7498BC84" w14:textId="77777777" w:rsidTr="00381F98">
        <w:tc>
          <w:tcPr>
            <w:tcW w:w="3618" w:type="dxa"/>
          </w:tcPr>
          <w:p w14:paraId="55897CA6" w14:textId="3BB83B85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2A6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A6D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(หนี้สิน)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67FC805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3F2927E1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8EBC831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6BD764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2FE21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4C19EC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18B35B9" w14:textId="77777777" w:rsidR="00465049" w:rsidRPr="00461ECB" w:rsidRDefault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5049" w:rsidRPr="00461ECB" w14:paraId="3095F113" w14:textId="77777777" w:rsidTr="00381F98">
        <w:tc>
          <w:tcPr>
            <w:tcW w:w="3618" w:type="dxa"/>
          </w:tcPr>
          <w:p w14:paraId="22850AA4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64F604A0" w14:textId="5E8B969F" w:rsidR="00465049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65049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1" w:type="dxa"/>
            <w:vAlign w:val="bottom"/>
          </w:tcPr>
          <w:p w14:paraId="4D1C602A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4A216A1" w14:textId="33B30E80" w:rsidR="00465049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73C51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270" w:type="dxa"/>
            <w:vAlign w:val="bottom"/>
          </w:tcPr>
          <w:p w14:paraId="694B037D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DD1CCEA" w14:textId="62111DF5" w:rsidR="00465049" w:rsidRPr="00461ECB" w:rsidRDefault="005E7D4A" w:rsidP="0017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AF2C88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7F4C6399" w14:textId="200512E2" w:rsidR="00465049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73C51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</w:tr>
      <w:tr w:rsidR="00822CB4" w:rsidRPr="00461ECB" w14:paraId="67774A5F" w14:textId="77777777" w:rsidTr="00381F98">
        <w:tc>
          <w:tcPr>
            <w:tcW w:w="3618" w:type="dxa"/>
          </w:tcPr>
          <w:p w14:paraId="65601CBD" w14:textId="5A11EC08" w:rsidR="00822CB4" w:rsidRPr="00461ECB" w:rsidRDefault="00822CB4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60" w:type="dxa"/>
            <w:vAlign w:val="bottom"/>
          </w:tcPr>
          <w:p w14:paraId="333B6C82" w14:textId="25FF7DC5" w:rsidR="00822CB4" w:rsidRPr="00461ECB" w:rsidRDefault="00174483" w:rsidP="0017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bottom"/>
          </w:tcPr>
          <w:p w14:paraId="09BE75A5" w14:textId="77777777" w:rsidR="00822CB4" w:rsidRPr="00461ECB" w:rsidRDefault="00822CB4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AB3FA2E" w14:textId="0F1C016B" w:rsidR="00822CB4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vAlign w:val="bottom"/>
          </w:tcPr>
          <w:p w14:paraId="15919C3E" w14:textId="77777777" w:rsidR="00822CB4" w:rsidRPr="00461ECB" w:rsidRDefault="00822CB4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23AEB9" w14:textId="2FB1C69F" w:rsidR="00822CB4" w:rsidRPr="00461ECB" w:rsidRDefault="00174483" w:rsidP="0017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F2AB87" w14:textId="77777777" w:rsidR="00822CB4" w:rsidRPr="00461ECB" w:rsidRDefault="00822CB4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DAB15FC" w14:textId="521A77D5" w:rsidR="00822CB4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</w:p>
        </w:tc>
      </w:tr>
      <w:tr w:rsidR="00465049" w:rsidRPr="00461ECB" w14:paraId="7DF85A3A" w14:textId="77777777" w:rsidTr="00381F98">
        <w:tc>
          <w:tcPr>
            <w:tcW w:w="3618" w:type="dxa"/>
          </w:tcPr>
          <w:p w14:paraId="034E2F90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698349A1" w14:textId="2D642AA4" w:rsidR="00465049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65049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71" w:type="dxa"/>
            <w:vAlign w:val="bottom"/>
          </w:tcPr>
          <w:p w14:paraId="6CAC86AC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1B75585" w14:textId="3324744A" w:rsidR="00465049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70" w:type="dxa"/>
            <w:vAlign w:val="bottom"/>
          </w:tcPr>
          <w:p w14:paraId="61588B7B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EBE86B" w14:textId="1F9BDC99" w:rsidR="00465049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270" w:type="dxa"/>
            <w:vAlign w:val="bottom"/>
          </w:tcPr>
          <w:p w14:paraId="21401894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2FBB916" w14:textId="22B7C421" w:rsidR="00465049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color w:val="EE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73C51" w:rsidRPr="00461E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602</w:t>
            </w:r>
          </w:p>
        </w:tc>
      </w:tr>
      <w:tr w:rsidR="00465049" w:rsidRPr="00461ECB" w14:paraId="63C986C1" w14:textId="77777777" w:rsidTr="00381F98">
        <w:tc>
          <w:tcPr>
            <w:tcW w:w="3618" w:type="dxa"/>
          </w:tcPr>
          <w:p w14:paraId="6BC136A1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6E59A6A3" w14:textId="71511BA3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bottom"/>
          </w:tcPr>
          <w:p w14:paraId="005AA7A4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0DDEBC3" w14:textId="626180F4" w:rsidR="00465049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vAlign w:val="bottom"/>
          </w:tcPr>
          <w:p w14:paraId="4CAA5F9F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233F70" w14:textId="237756F7" w:rsidR="00465049" w:rsidRPr="00461ECB" w:rsidRDefault="00073C51" w:rsidP="004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6457C03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2B34E23" w14:textId="4A898967" w:rsidR="00465049" w:rsidRPr="00461ECB" w:rsidRDefault="00073C51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65049" w:rsidRPr="00461ECB" w14:paraId="3C10B95E" w14:textId="77777777" w:rsidTr="00381F98">
        <w:tc>
          <w:tcPr>
            <w:tcW w:w="3618" w:type="dxa"/>
          </w:tcPr>
          <w:p w14:paraId="454385A3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6A8ACB" w14:textId="00D9AF3A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bottom"/>
          </w:tcPr>
          <w:p w14:paraId="745B59A5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F8B0F37" w14:textId="4D51A2DC" w:rsidR="00465049" w:rsidRPr="00461ECB" w:rsidRDefault="00073C51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4D3AFFC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132BE5" w14:textId="38C1D418" w:rsidR="00465049" w:rsidRPr="00461ECB" w:rsidRDefault="00073C51" w:rsidP="004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879F65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07FAD02B" w14:textId="1DA15F5F" w:rsidR="00465049" w:rsidRPr="00461ECB" w:rsidRDefault="00073C51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65049" w:rsidRPr="00461ECB" w14:paraId="5DFD23A1" w14:textId="77777777" w:rsidTr="00381F98">
        <w:tc>
          <w:tcPr>
            <w:tcW w:w="3618" w:type="dxa"/>
          </w:tcPr>
          <w:p w14:paraId="68A42A61" w14:textId="59AAE57D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2A6D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AC644" w14:textId="02C5FA8A" w:rsidR="00465049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A6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</w:t>
            </w:r>
          </w:p>
        </w:tc>
        <w:tc>
          <w:tcPr>
            <w:tcW w:w="271" w:type="dxa"/>
            <w:vAlign w:val="bottom"/>
          </w:tcPr>
          <w:p w14:paraId="3B9528A6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52B37" w14:textId="1D779EC3" w:rsidR="00465049" w:rsidRPr="00461ECB" w:rsidRDefault="002A6D82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C97BEB0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B3A61" w14:textId="21F132B8" w:rsidR="00465049" w:rsidRPr="00461ECB" w:rsidRDefault="003273DB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878</w:t>
            </w:r>
          </w:p>
        </w:tc>
        <w:tc>
          <w:tcPr>
            <w:tcW w:w="270" w:type="dxa"/>
            <w:vAlign w:val="bottom"/>
          </w:tcPr>
          <w:p w14:paraId="367B9047" w14:textId="77777777" w:rsidR="00465049" w:rsidRPr="00461ECB" w:rsidRDefault="00465049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AC324" w14:textId="46072C5B" w:rsidR="00465049" w:rsidRPr="00461ECB" w:rsidRDefault="003273DB" w:rsidP="0046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2A6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</w:tr>
    </w:tbl>
    <w:p w14:paraId="41B39FF9" w14:textId="2B60FAA0" w:rsidR="00847395" w:rsidRPr="00461ECB" w:rsidRDefault="0084739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01" w:type="dxa"/>
        <w:tblInd w:w="-2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1"/>
        <w:gridCol w:w="1259"/>
        <w:gridCol w:w="270"/>
        <w:gridCol w:w="1260"/>
        <w:gridCol w:w="270"/>
        <w:gridCol w:w="1411"/>
      </w:tblGrid>
      <w:tr w:rsidR="000C5CEC" w:rsidRPr="00461ECB" w14:paraId="40BC443C" w14:textId="77777777" w:rsidTr="00381F98">
        <w:trPr>
          <w:tblHeader/>
        </w:trPr>
        <w:tc>
          <w:tcPr>
            <w:tcW w:w="3600" w:type="dxa"/>
          </w:tcPr>
          <w:p w14:paraId="61B9ECBE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01" w:type="dxa"/>
            <w:gridSpan w:val="7"/>
          </w:tcPr>
          <w:p w14:paraId="30C6411A" w14:textId="1B6E7FF1" w:rsidR="000C5CEC" w:rsidRPr="00461ECB" w:rsidRDefault="000C5CEC" w:rsidP="000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C5CEC" w:rsidRPr="00461ECB" w14:paraId="7D1D0D22" w14:textId="77777777" w:rsidTr="00381F98">
        <w:trPr>
          <w:tblHeader/>
        </w:trPr>
        <w:tc>
          <w:tcPr>
            <w:tcW w:w="3600" w:type="dxa"/>
          </w:tcPr>
          <w:p w14:paraId="6EF45CA6" w14:textId="01730159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001" w:type="dxa"/>
            <w:gridSpan w:val="7"/>
          </w:tcPr>
          <w:p w14:paraId="699E6888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5CEC" w:rsidRPr="00461ECB" w14:paraId="2541A1E3" w14:textId="77777777" w:rsidTr="00381F98">
        <w:trPr>
          <w:tblHeader/>
        </w:trPr>
        <w:tc>
          <w:tcPr>
            <w:tcW w:w="3600" w:type="dxa"/>
          </w:tcPr>
          <w:p w14:paraId="5E8DC87C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2E2EA0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BF68C6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602333B1" w14:textId="0859011D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="003C458A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(รายจ่าย)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CC451D9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182FD3E" w14:textId="06C2084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5CEC" w:rsidRPr="00461ECB" w14:paraId="71B74944" w14:textId="77777777" w:rsidTr="00381F98">
        <w:trPr>
          <w:trHeight w:val="487"/>
          <w:tblHeader/>
        </w:trPr>
        <w:tc>
          <w:tcPr>
            <w:tcW w:w="3600" w:type="dxa"/>
            <w:vAlign w:val="bottom"/>
          </w:tcPr>
          <w:p w14:paraId="61EC4B1E" w14:textId="77777777" w:rsidR="000C5CEC" w:rsidRPr="00461ECB" w:rsidRDefault="000C5CEC" w:rsidP="00AC3B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410AACF1" w14:textId="3078D2D9" w:rsidR="000C5CEC" w:rsidRPr="00461ECB" w:rsidRDefault="000C5CEC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BB537A" w14:textId="77777777" w:rsidR="000C5CEC" w:rsidRPr="00461ECB" w:rsidRDefault="000C5CEC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1E9865" w14:textId="28F48540" w:rsidR="000C5CEC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C5CE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C5CE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  <w:p w14:paraId="537E5D3D" w14:textId="1A9B4967" w:rsidR="00AA197D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1" w:type="dxa"/>
          </w:tcPr>
          <w:p w14:paraId="31CBD8E9" w14:textId="77777777" w:rsidR="000C5CEC" w:rsidRPr="00461ECB" w:rsidRDefault="000C5CEC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44D1DC3" w14:textId="77777777" w:rsidR="000C5CEC" w:rsidRPr="00461ECB" w:rsidRDefault="000C5CEC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D7BA7BE" w14:textId="77777777" w:rsidR="000C5CEC" w:rsidRPr="00461ECB" w:rsidRDefault="000C5CEC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DEFF10" w14:textId="77777777" w:rsidR="000C5CEC" w:rsidRPr="00461ECB" w:rsidRDefault="000C5CEC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54EBD6E3" w14:textId="77777777" w:rsidR="000C5CEC" w:rsidRPr="00461ECB" w:rsidRDefault="000C5CEC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80D024D" w14:textId="77777777" w:rsidR="000C5CEC" w:rsidRPr="00461ECB" w:rsidRDefault="000C5CEC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39C7BF7" w14:textId="43E653A6" w:rsidR="000C5CEC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C5CE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C5CEC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61E412E" w14:textId="218B3AB2" w:rsidR="009B2E0D" w:rsidRPr="00461ECB" w:rsidRDefault="003273DB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C5CEC" w:rsidRPr="00461ECB" w14:paraId="7BFDA122" w14:textId="77777777" w:rsidTr="00381F98">
        <w:tc>
          <w:tcPr>
            <w:tcW w:w="3600" w:type="dxa"/>
          </w:tcPr>
          <w:p w14:paraId="323879A2" w14:textId="1E517FD3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2A6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A6D8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(หนี้สิน)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6738EAF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A35B0D4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8CDAC60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5AC65B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783EB2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09D787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74B5C2C3" w14:textId="77777777" w:rsidR="000C5CEC" w:rsidRPr="00461ECB" w:rsidRDefault="000C5CE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5CEC" w:rsidRPr="00461ECB" w14:paraId="50E23B9D" w14:textId="77777777" w:rsidTr="00381F98">
        <w:tc>
          <w:tcPr>
            <w:tcW w:w="3600" w:type="dxa"/>
          </w:tcPr>
          <w:p w14:paraId="67920DE3" w14:textId="4E3B7778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4F76D7CF" w14:textId="50B78549" w:rsidR="000C5CEC" w:rsidRPr="00461ECB" w:rsidRDefault="003273DB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0C5CE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71" w:type="dxa"/>
            <w:vAlign w:val="bottom"/>
          </w:tcPr>
          <w:p w14:paraId="1D41FC83" w14:textId="77777777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780FF0A" w14:textId="1F9B64D4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AC4E71D" w14:textId="77777777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EE3447C" w14:textId="7D530206" w:rsidR="000C5CEC" w:rsidRPr="00461ECB" w:rsidRDefault="000C5CEC" w:rsidP="00FC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C73A1E" w14:textId="77777777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5A1ACAC8" w14:textId="3DD80250" w:rsidR="000C5CEC" w:rsidRPr="00461ECB" w:rsidRDefault="003273DB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C5CE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0C5CEC" w:rsidRPr="00461ECB" w14:paraId="7E0C019A" w14:textId="77777777" w:rsidTr="00381F98">
        <w:tc>
          <w:tcPr>
            <w:tcW w:w="3600" w:type="dxa"/>
          </w:tcPr>
          <w:p w14:paraId="6DEE3C15" w14:textId="77777777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53F65481" w14:textId="5D9AFF30" w:rsidR="000C5CEC" w:rsidRPr="00461ECB" w:rsidRDefault="003273DB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C5CE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271" w:type="dxa"/>
            <w:vAlign w:val="bottom"/>
          </w:tcPr>
          <w:p w14:paraId="2C14B374" w14:textId="77777777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13533C5" w14:textId="262A00D4" w:rsidR="000C5CEC" w:rsidRPr="00461ECB" w:rsidRDefault="003273DB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5CE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270" w:type="dxa"/>
            <w:vAlign w:val="bottom"/>
          </w:tcPr>
          <w:p w14:paraId="610FE31B" w14:textId="77777777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887B25" w14:textId="7437726B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3E90957" w14:textId="77777777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77652366" w14:textId="13680592" w:rsidR="000C5CEC" w:rsidRPr="00461ECB" w:rsidRDefault="003273DB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C5CE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0C5CEC" w:rsidRPr="00461ECB" w14:paraId="5C256948" w14:textId="77777777" w:rsidTr="00381F98">
        <w:tc>
          <w:tcPr>
            <w:tcW w:w="3600" w:type="dxa"/>
          </w:tcPr>
          <w:p w14:paraId="73E76274" w14:textId="4E119551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1C4B7A30" w14:textId="01FF8955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bottom"/>
          </w:tcPr>
          <w:p w14:paraId="169B4168" w14:textId="77777777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D28EE93" w14:textId="7CF242B8" w:rsidR="000C5CEC" w:rsidRPr="00461ECB" w:rsidRDefault="003273DB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0" w:type="dxa"/>
            <w:vAlign w:val="bottom"/>
          </w:tcPr>
          <w:p w14:paraId="0655554C" w14:textId="77777777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B5FA90" w14:textId="3E9533E8" w:rsidR="000C5CEC" w:rsidRPr="00461ECB" w:rsidRDefault="000C5CEC" w:rsidP="00FC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5A1165" w14:textId="77777777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163075D7" w14:textId="5D559B7E" w:rsidR="000C5CEC" w:rsidRPr="00461ECB" w:rsidRDefault="000C5CEC" w:rsidP="0043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5CEC" w:rsidRPr="00461ECB" w14:paraId="119EC782" w14:textId="77777777" w:rsidTr="00381F98">
        <w:tc>
          <w:tcPr>
            <w:tcW w:w="3600" w:type="dxa"/>
          </w:tcPr>
          <w:p w14:paraId="2D66F808" w14:textId="4C8E28B9" w:rsidR="000C5CEC" w:rsidRPr="00461ECB" w:rsidRDefault="000C5CEC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027050" w14:textId="326B2D13" w:rsidR="000C5CEC" w:rsidRPr="00461ECB" w:rsidRDefault="000C5CEC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bottom"/>
          </w:tcPr>
          <w:p w14:paraId="739B6D59" w14:textId="77777777" w:rsidR="000C5CEC" w:rsidRPr="00461ECB" w:rsidRDefault="000C5CEC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CBEE9B1" w14:textId="4E7CFEE7" w:rsidR="000C5CEC" w:rsidRPr="00461ECB" w:rsidRDefault="003273DB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5CE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270" w:type="dxa"/>
            <w:vAlign w:val="bottom"/>
          </w:tcPr>
          <w:p w14:paraId="3317F69B" w14:textId="77777777" w:rsidR="000C5CEC" w:rsidRPr="00461ECB" w:rsidRDefault="000C5CEC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5C60D7" w14:textId="5A7853E2" w:rsidR="000C5CEC" w:rsidRPr="00461ECB" w:rsidRDefault="000C5CEC" w:rsidP="00FC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FBEB5A" w14:textId="77777777" w:rsidR="000C5CEC" w:rsidRPr="00461ECB" w:rsidRDefault="000C5CEC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80ADF8" w14:textId="55CDB960" w:rsidR="000C5CEC" w:rsidRPr="00461ECB" w:rsidRDefault="000C5CEC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5CEC" w:rsidRPr="00461ECB" w14:paraId="7326875C" w14:textId="77777777" w:rsidTr="00381F98">
        <w:tc>
          <w:tcPr>
            <w:tcW w:w="3600" w:type="dxa"/>
          </w:tcPr>
          <w:p w14:paraId="011801D3" w14:textId="161E5D95" w:rsidR="000C5CEC" w:rsidRPr="00461ECB" w:rsidRDefault="002A6D82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86601" w14:textId="701D7442" w:rsidR="000C5CEC" w:rsidRPr="00461ECB" w:rsidRDefault="003273DB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2A6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271" w:type="dxa"/>
            <w:vAlign w:val="bottom"/>
          </w:tcPr>
          <w:p w14:paraId="79FE0489" w14:textId="77777777" w:rsidR="000C5CEC" w:rsidRPr="00461ECB" w:rsidRDefault="000C5CEC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E33F" w14:textId="46F08111" w:rsidR="000C5CEC" w:rsidRPr="00461ECB" w:rsidRDefault="003273DB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270" w:type="dxa"/>
            <w:vAlign w:val="bottom"/>
          </w:tcPr>
          <w:p w14:paraId="3A1ABBE2" w14:textId="77777777" w:rsidR="000C5CEC" w:rsidRPr="00461ECB" w:rsidRDefault="000C5CEC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69855" w14:textId="0466913D" w:rsidR="000C5CEC" w:rsidRPr="00461ECB" w:rsidRDefault="002A6D82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82EB671" w14:textId="77777777" w:rsidR="000C5CEC" w:rsidRPr="00461ECB" w:rsidRDefault="000C5CEC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98380" w14:textId="29684563" w:rsidR="000C5CEC" w:rsidRPr="00461ECB" w:rsidRDefault="003273DB" w:rsidP="00DE7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A6D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</w:t>
            </w:r>
          </w:p>
        </w:tc>
      </w:tr>
    </w:tbl>
    <w:p w14:paraId="6C29284B" w14:textId="2AF5FEFB" w:rsidR="00D631D5" w:rsidRPr="00461ECB" w:rsidRDefault="00D631D5" w:rsidP="00D631D5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14:paraId="01FBA48F" w14:textId="7A6DB0BA" w:rsidR="00D631D5" w:rsidRPr="00C316EC" w:rsidRDefault="00D631D5" w:rsidP="00D631D5">
      <w:pPr>
        <w:tabs>
          <w:tab w:val="clear" w:pos="454"/>
          <w:tab w:val="left" w:pos="-3261"/>
        </w:tabs>
        <w:spacing w:after="240" w:line="240" w:lineRule="auto"/>
        <w:ind w:left="540" w:right="45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92374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ย่อย </w:t>
      </w:r>
      <w:r w:rsidR="003273DB" w:rsidRPr="003273DB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92374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แห่ง</w:t>
      </w:r>
      <w:r w:rsidRPr="00461ECB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ได้รับสิทธิประโยชน์จากการส่งเสริมการลงทุนตามพระราชบัญญัติส่งเสริมการลงทุน (พ.ศ. </w:t>
      </w:r>
      <w:r w:rsidR="003273DB" w:rsidRPr="003273DB">
        <w:rPr>
          <w:rFonts w:asciiTheme="majorBidi" w:hAnsiTheme="majorBidi" w:cstheme="majorBidi"/>
          <w:sz w:val="32"/>
          <w:szCs w:val="32"/>
        </w:rPr>
        <w:t>2520</w:t>
      </w:r>
      <w:r w:rsidRPr="00C316EC">
        <w:rPr>
          <w:rFonts w:asciiTheme="majorBidi" w:hAnsiTheme="majorBidi" w:cstheme="majorBidi"/>
          <w:sz w:val="32"/>
          <w:szCs w:val="32"/>
        </w:rPr>
        <w:t xml:space="preserve">) </w:t>
      </w:r>
      <w:r w:rsidRPr="00C316EC">
        <w:rPr>
          <w:rFonts w:asciiTheme="majorBidi" w:hAnsiTheme="majorBidi" w:cstheme="majorBidi"/>
          <w:sz w:val="32"/>
          <w:szCs w:val="32"/>
          <w:cs/>
        </w:rPr>
        <w:t>โดยการอนุมัติของคณะกรรมการส่งเสริมการลงทุนตามแต่ละบัตรส่งเสริม ดังต่อไปนี้</w:t>
      </w:r>
    </w:p>
    <w:tbl>
      <w:tblPr>
        <w:tblStyle w:val="TableGrid"/>
        <w:tblW w:w="4690" w:type="pct"/>
        <w:tblInd w:w="534" w:type="dxa"/>
        <w:tblLook w:val="04A0" w:firstRow="1" w:lastRow="0" w:firstColumn="1" w:lastColumn="0" w:noHBand="0" w:noVBand="1"/>
      </w:tblPr>
      <w:tblGrid>
        <w:gridCol w:w="1562"/>
        <w:gridCol w:w="1644"/>
        <w:gridCol w:w="1731"/>
        <w:gridCol w:w="3725"/>
      </w:tblGrid>
      <w:tr w:rsidR="00955857" w:rsidRPr="00461ECB" w14:paraId="60D2EBE4" w14:textId="77777777" w:rsidTr="00955857">
        <w:trPr>
          <w:trHeight w:val="20"/>
          <w:tblHeader/>
        </w:trPr>
        <w:tc>
          <w:tcPr>
            <w:tcW w:w="1851" w:type="pct"/>
            <w:gridSpan w:val="2"/>
            <w:vAlign w:val="center"/>
          </w:tcPr>
          <w:p w14:paraId="2DE4B73A" w14:textId="77777777" w:rsidR="00955857" w:rsidRPr="00461ECB" w:rsidRDefault="00955857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บัตรส่งเสริม</w:t>
            </w:r>
          </w:p>
        </w:tc>
        <w:tc>
          <w:tcPr>
            <w:tcW w:w="999" w:type="pct"/>
            <w:vMerge w:val="restart"/>
            <w:vAlign w:val="center"/>
          </w:tcPr>
          <w:p w14:paraId="3A55E52B" w14:textId="77777777" w:rsidR="00955857" w:rsidRPr="00461ECB" w:rsidRDefault="00955857" w:rsidP="00AC3B0C">
            <w:pPr>
              <w:tabs>
                <w:tab w:val="left" w:pos="540"/>
              </w:tabs>
              <w:spacing w:line="240" w:lineRule="auto"/>
              <w:ind w:left="-100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2150" w:type="pct"/>
            <w:vMerge w:val="restart"/>
          </w:tcPr>
          <w:p w14:paraId="0C457CD7" w14:textId="77777777" w:rsidR="00955857" w:rsidRPr="00461ECB" w:rsidRDefault="00955857" w:rsidP="00AC3B0C">
            <w:pPr>
              <w:tabs>
                <w:tab w:val="left" w:pos="540"/>
              </w:tabs>
              <w:spacing w:line="240" w:lineRule="auto"/>
              <w:ind w:left="-110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สิทธิประโยชน์</w:t>
            </w:r>
          </w:p>
        </w:tc>
      </w:tr>
      <w:tr w:rsidR="00955857" w:rsidRPr="00461ECB" w14:paraId="6C71D08A" w14:textId="77777777" w:rsidTr="00955857">
        <w:trPr>
          <w:trHeight w:val="20"/>
          <w:tblHeader/>
        </w:trPr>
        <w:tc>
          <w:tcPr>
            <w:tcW w:w="902" w:type="pct"/>
            <w:tcBorders>
              <w:bottom w:val="single" w:sz="4" w:space="0" w:color="auto"/>
            </w:tcBorders>
            <w:vAlign w:val="center"/>
          </w:tcPr>
          <w:p w14:paraId="16B074FA" w14:textId="77777777" w:rsidR="00955857" w:rsidRPr="00461ECB" w:rsidRDefault="00955857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949" w:type="pct"/>
            <w:tcBorders>
              <w:bottom w:val="single" w:sz="4" w:space="0" w:color="auto"/>
            </w:tcBorders>
            <w:vAlign w:val="center"/>
          </w:tcPr>
          <w:p w14:paraId="0A846AEC" w14:textId="77777777" w:rsidR="00955857" w:rsidRPr="00461ECB" w:rsidRDefault="00955857" w:rsidP="00AC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999" w:type="pct"/>
            <w:vMerge/>
            <w:tcBorders>
              <w:bottom w:val="single" w:sz="4" w:space="0" w:color="auto"/>
            </w:tcBorders>
            <w:vAlign w:val="center"/>
          </w:tcPr>
          <w:p w14:paraId="150699E2" w14:textId="77777777" w:rsidR="00955857" w:rsidRPr="00461ECB" w:rsidRDefault="00955857" w:rsidP="001B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0" w:type="pct"/>
            <w:vMerge/>
            <w:vAlign w:val="center"/>
          </w:tcPr>
          <w:p w14:paraId="394A24C8" w14:textId="77777777" w:rsidR="00955857" w:rsidRPr="00461ECB" w:rsidRDefault="00955857" w:rsidP="001B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5857" w:rsidRPr="00461ECB" w14:paraId="77A75931" w14:textId="77777777" w:rsidTr="00955857">
        <w:trPr>
          <w:trHeight w:val="288"/>
          <w:tblHeader/>
        </w:trPr>
        <w:tc>
          <w:tcPr>
            <w:tcW w:w="902" w:type="pct"/>
            <w:tcBorders>
              <w:bottom w:val="nil"/>
              <w:right w:val="single" w:sz="4" w:space="0" w:color="auto"/>
            </w:tcBorders>
          </w:tcPr>
          <w:p w14:paraId="655A2DB3" w14:textId="351DC1E2" w:rsidR="00D631D5" w:rsidRPr="00461ECB" w:rsidRDefault="003273DB" w:rsidP="009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2325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4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9817B3" w14:textId="09458D89" w:rsidR="00D631D5" w:rsidRPr="00461ECB" w:rsidRDefault="003273DB" w:rsidP="001B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D2088B" w14:textId="3A1F3C7E" w:rsidR="00D631D5" w:rsidRPr="00461ECB" w:rsidRDefault="003273DB" w:rsidP="009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50" w:type="pct"/>
            <w:tcBorders>
              <w:left w:val="single" w:sz="4" w:space="0" w:color="auto"/>
              <w:bottom w:val="nil"/>
            </w:tcBorders>
          </w:tcPr>
          <w:p w14:paraId="4C9E8028" w14:textId="77777777" w:rsidR="00D631D5" w:rsidRPr="00461ECB" w:rsidRDefault="00D631D5" w:rsidP="00AC3B0C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ได้รับยกเว้นอากรขาเข้าสำหรับเครื่องจักรตามที่คณะกรรมการอนุมัติ</w:t>
            </w:r>
          </w:p>
        </w:tc>
      </w:tr>
      <w:tr w:rsidR="00955857" w:rsidRPr="00461ECB" w14:paraId="5771B920" w14:textId="77777777" w:rsidTr="00955857">
        <w:trPr>
          <w:trHeight w:val="288"/>
          <w:tblHeader/>
        </w:trPr>
        <w:tc>
          <w:tcPr>
            <w:tcW w:w="90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15A4C2" w14:textId="77777777" w:rsidR="00D631D5" w:rsidRPr="00461ECB" w:rsidRDefault="00D631D5" w:rsidP="009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E9F56" w14:textId="77777777" w:rsidR="00D631D5" w:rsidRPr="00461ECB" w:rsidRDefault="00D631D5" w:rsidP="001B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37F8E" w14:textId="77777777" w:rsidR="00D631D5" w:rsidRPr="00461ECB" w:rsidRDefault="00D631D5" w:rsidP="001B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0" w:type="pct"/>
            <w:tcBorders>
              <w:top w:val="nil"/>
              <w:left w:val="single" w:sz="4" w:space="0" w:color="auto"/>
              <w:bottom w:val="nil"/>
            </w:tcBorders>
          </w:tcPr>
          <w:p w14:paraId="7F115834" w14:textId="77777777" w:rsidR="00D631D5" w:rsidRPr="00461ECB" w:rsidRDefault="00D631D5" w:rsidP="00AC3B0C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ได้รับยกเว้นอากรขาเข้าสำหรับเครื่องจักรตามที่คณะกรรมการอนุมัติ</w:t>
            </w:r>
          </w:p>
        </w:tc>
      </w:tr>
      <w:tr w:rsidR="00955857" w:rsidRPr="00461ECB" w14:paraId="7F641E67" w14:textId="77777777" w:rsidTr="00955857">
        <w:trPr>
          <w:trHeight w:val="288"/>
          <w:tblHeader/>
        </w:trPr>
        <w:tc>
          <w:tcPr>
            <w:tcW w:w="902" w:type="pct"/>
            <w:tcBorders>
              <w:top w:val="nil"/>
              <w:right w:val="single" w:sz="4" w:space="0" w:color="auto"/>
            </w:tcBorders>
            <w:vAlign w:val="center"/>
          </w:tcPr>
          <w:p w14:paraId="40D7F2BE" w14:textId="77777777" w:rsidR="00D631D5" w:rsidRPr="00461ECB" w:rsidRDefault="00D631D5" w:rsidP="009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7882F00" w14:textId="77777777" w:rsidR="00D631D5" w:rsidRPr="00461ECB" w:rsidRDefault="00D631D5" w:rsidP="001B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F3E1" w14:textId="77777777" w:rsidR="00D631D5" w:rsidRPr="00461ECB" w:rsidRDefault="00D631D5" w:rsidP="001B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0" w:type="pct"/>
            <w:tcBorders>
              <w:top w:val="nil"/>
              <w:left w:val="single" w:sz="4" w:space="0" w:color="auto"/>
            </w:tcBorders>
          </w:tcPr>
          <w:p w14:paraId="0DBBF9A0" w14:textId="52420167" w:rsidR="00D631D5" w:rsidRPr="00461ECB" w:rsidRDefault="00D631D5" w:rsidP="00AC3B0C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ของเงินลงทุนโดยไม่รวมค่าที่ดินและทุนหมุนเวียนมีกำหนดเวลา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</w:t>
            </w:r>
            <w:r w:rsidRPr="00CC2AD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วันที่เริ่มมีรายได้จากการประกอบกิจการนั้น</w:t>
            </w:r>
          </w:p>
        </w:tc>
      </w:tr>
      <w:tr w:rsidR="00955857" w:rsidRPr="00461ECB" w14:paraId="2564D2F7" w14:textId="77777777" w:rsidTr="00955857">
        <w:trPr>
          <w:trHeight w:val="288"/>
          <w:tblHeader/>
        </w:trPr>
        <w:tc>
          <w:tcPr>
            <w:tcW w:w="902" w:type="pct"/>
          </w:tcPr>
          <w:p w14:paraId="3EEF46DC" w14:textId="5FA8AA6B" w:rsidR="00D631D5" w:rsidRPr="00461ECB" w:rsidRDefault="003273DB" w:rsidP="009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0448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49" w:type="pct"/>
          </w:tcPr>
          <w:p w14:paraId="7C7E400F" w14:textId="3788D01D" w:rsidR="00D631D5" w:rsidRPr="00461ECB" w:rsidRDefault="003273DB" w:rsidP="001B6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9" w:type="pct"/>
            <w:tcBorders>
              <w:top w:val="single" w:sz="4" w:space="0" w:color="auto"/>
            </w:tcBorders>
          </w:tcPr>
          <w:p w14:paraId="126C6CFF" w14:textId="49C1AE8C" w:rsidR="00D631D5" w:rsidRPr="00461ECB" w:rsidRDefault="003273DB" w:rsidP="00955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31D5"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50" w:type="pct"/>
          </w:tcPr>
          <w:p w14:paraId="649E3BB1" w14:textId="544615E6" w:rsidR="00D631D5" w:rsidRPr="00461ECB" w:rsidRDefault="00D631D5" w:rsidP="00AC3B0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3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นับแต่วันนำเข้าครั้งแรก</w:t>
            </w:r>
          </w:p>
        </w:tc>
      </w:tr>
    </w:tbl>
    <w:p w14:paraId="41EA0315" w14:textId="730F8E2D" w:rsidR="00C316EC" w:rsidRDefault="00D631D5" w:rsidP="00C316EC">
      <w:pPr>
        <w:tabs>
          <w:tab w:val="clear" w:pos="454"/>
          <w:tab w:val="left" w:pos="-3261"/>
        </w:tabs>
        <w:spacing w:before="240" w:after="240" w:line="240" w:lineRule="auto"/>
        <w:ind w:left="540" w:right="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248F">
        <w:rPr>
          <w:rFonts w:asciiTheme="majorBidi" w:hAnsiTheme="majorBidi" w:cstheme="majorBidi" w:hint="cs"/>
          <w:sz w:val="32"/>
          <w:szCs w:val="32"/>
          <w:cs/>
        </w:rPr>
        <w:t xml:space="preserve">ย่อยทั้ง </w:t>
      </w:r>
      <w:r w:rsidR="003273DB" w:rsidRPr="003273DB">
        <w:rPr>
          <w:rFonts w:asciiTheme="majorBidi" w:hAnsiTheme="majorBidi" w:cstheme="majorBidi"/>
          <w:sz w:val="32"/>
          <w:szCs w:val="32"/>
        </w:rPr>
        <w:t>2</w:t>
      </w:r>
      <w:r w:rsidR="0053248F">
        <w:rPr>
          <w:rFonts w:asciiTheme="majorBidi" w:hAnsiTheme="majorBidi" w:cstheme="majorBidi"/>
          <w:sz w:val="32"/>
          <w:szCs w:val="32"/>
        </w:rPr>
        <w:t xml:space="preserve"> </w:t>
      </w:r>
      <w:r w:rsidR="0053248F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461ECB">
        <w:rPr>
          <w:rFonts w:asciiTheme="majorBidi" w:hAnsiTheme="majorBidi" w:cstheme="majorBidi"/>
          <w:sz w:val="32"/>
          <w:szCs w:val="32"/>
          <w:cs/>
        </w:rPr>
        <w:t>ต้องปฏิบัติตามข้อกำหนดและเงื่อนไขต่าง ๆ ที่ได้ระบุไว้ในบัตรส่งเสริมการลงทุน</w:t>
      </w:r>
      <w:r w:rsidR="00C316E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5028E10" w14:textId="3460077A" w:rsidR="00312CFF" w:rsidRPr="00461ECB" w:rsidRDefault="00D631D5" w:rsidP="00D631D5">
      <w:pPr>
        <w:tabs>
          <w:tab w:val="clear" w:pos="454"/>
          <w:tab w:val="left" w:pos="-3261"/>
        </w:tabs>
        <w:spacing w:after="240" w:line="240" w:lineRule="auto"/>
        <w:ind w:left="540" w:right="45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เพื่อให้เป็นไปตามประกาศของสำนักงานคณะกรรมการส่งเสริมการลงทุนที่ ป. </w:t>
      </w:r>
      <w:r w:rsidR="003273DB" w:rsidRPr="003273DB">
        <w:rPr>
          <w:rFonts w:asciiTheme="majorBidi" w:hAnsiTheme="majorBidi" w:cstheme="majorBidi"/>
          <w:sz w:val="32"/>
          <w:szCs w:val="32"/>
        </w:rPr>
        <w:t>14</w:t>
      </w:r>
      <w:r w:rsidRPr="00461ECB">
        <w:rPr>
          <w:rFonts w:asciiTheme="majorBidi" w:hAnsiTheme="majorBidi" w:cstheme="majorBidi"/>
          <w:sz w:val="32"/>
          <w:szCs w:val="32"/>
        </w:rPr>
        <w:t>/</w:t>
      </w:r>
      <w:r w:rsidR="003273DB" w:rsidRPr="003273DB">
        <w:rPr>
          <w:rFonts w:asciiTheme="majorBidi" w:hAnsiTheme="majorBidi" w:cstheme="majorBidi"/>
          <w:sz w:val="32"/>
          <w:szCs w:val="32"/>
        </w:rPr>
        <w:t>2541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AC3B0C" w:rsidRPr="00461EC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3273DB" w:rsidRPr="003273DB">
        <w:rPr>
          <w:rFonts w:asciiTheme="majorBidi" w:hAnsiTheme="majorBidi" w:cstheme="majorBidi"/>
          <w:sz w:val="32"/>
          <w:szCs w:val="32"/>
        </w:rPr>
        <w:t>30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2541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เรื่อง กำหนดวิธีการรายงานรายได้สำหรับผู้ได้รับการส่งเสริม สำหรับปีสิ้นสุดวันที่ </w:t>
      </w:r>
      <w:r w:rsidR="00AC3B0C" w:rsidRPr="00461ECB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รายได้จากการขายทั้งหมดของบริษัท</w:t>
      </w:r>
      <w:r w:rsidR="00763B87">
        <w:rPr>
          <w:rFonts w:asciiTheme="majorBidi" w:hAnsiTheme="majorBidi" w:cstheme="majorBidi" w:hint="cs"/>
          <w:sz w:val="32"/>
          <w:szCs w:val="32"/>
          <w:cs/>
        </w:rPr>
        <w:t xml:space="preserve">ย่อยทั้ง </w:t>
      </w:r>
      <w:r w:rsidR="003273DB" w:rsidRPr="003273DB">
        <w:rPr>
          <w:rFonts w:asciiTheme="majorBidi" w:hAnsiTheme="majorBidi" w:cstheme="majorBidi"/>
          <w:sz w:val="32"/>
          <w:szCs w:val="32"/>
        </w:rPr>
        <w:t>2</w:t>
      </w:r>
      <w:r w:rsidR="00763B87">
        <w:rPr>
          <w:rFonts w:asciiTheme="majorBidi" w:hAnsiTheme="majorBidi" w:cstheme="majorBidi" w:hint="cs"/>
          <w:sz w:val="32"/>
          <w:szCs w:val="32"/>
          <w:cs/>
        </w:rPr>
        <w:t xml:space="preserve"> แห่ง</w:t>
      </w:r>
      <w:r w:rsidRPr="00461ECB">
        <w:rPr>
          <w:rFonts w:asciiTheme="majorBidi" w:hAnsiTheme="majorBidi" w:cstheme="majorBidi"/>
          <w:sz w:val="32"/>
          <w:szCs w:val="32"/>
          <w:cs/>
        </w:rPr>
        <w:t>เป็นรายได้จากการขายในประเทศ โดยจำแนกตามกิจกรรมที่ได้รับการส่งเสริมการลงทุนและไม่ได้รับการส่งเสริมการลงทุน</w:t>
      </w:r>
      <w:r w:rsidR="00763B87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ของบริษัทย่อยทั้ง </w:t>
      </w:r>
      <w:r w:rsidR="003273DB" w:rsidRPr="003273DB">
        <w:rPr>
          <w:rFonts w:asciiTheme="majorBidi" w:hAnsiTheme="majorBidi" w:cstheme="majorBidi"/>
          <w:sz w:val="32"/>
          <w:szCs w:val="32"/>
        </w:rPr>
        <w:t>2</w:t>
      </w:r>
      <w:r w:rsidR="00763B87">
        <w:rPr>
          <w:rFonts w:asciiTheme="majorBidi" w:hAnsiTheme="majorBidi" w:cstheme="majorBidi" w:hint="cs"/>
          <w:sz w:val="32"/>
          <w:szCs w:val="32"/>
          <w:cs/>
        </w:rPr>
        <w:t xml:space="preserve"> แห่ง</w:t>
      </w:r>
      <w:r w:rsidRPr="00461ECB">
        <w:rPr>
          <w:rFonts w:asciiTheme="majorBidi" w:hAnsiTheme="majorBidi" w:cstheme="majorBidi"/>
          <w:sz w:val="32"/>
          <w:szCs w:val="32"/>
          <w:cs/>
        </w:rPr>
        <w:t>ได้ดังน</w:t>
      </w:r>
      <w:r w:rsidR="00DF42AA" w:rsidRPr="00461ECB">
        <w:rPr>
          <w:rFonts w:asciiTheme="majorBidi" w:hAnsiTheme="majorBidi" w:cstheme="majorBidi"/>
          <w:sz w:val="32"/>
          <w:szCs w:val="32"/>
          <w:cs/>
        </w:rPr>
        <w:t>ี้</w:t>
      </w:r>
    </w:p>
    <w:tbl>
      <w:tblPr>
        <w:tblStyle w:val="TableGrid"/>
        <w:tblW w:w="9056" w:type="dxa"/>
        <w:tblInd w:w="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891"/>
        <w:gridCol w:w="243"/>
        <w:gridCol w:w="900"/>
        <w:gridCol w:w="236"/>
        <w:gridCol w:w="909"/>
        <w:gridCol w:w="237"/>
        <w:gridCol w:w="870"/>
        <w:gridCol w:w="243"/>
        <w:gridCol w:w="1044"/>
        <w:gridCol w:w="236"/>
        <w:gridCol w:w="835"/>
      </w:tblGrid>
      <w:tr w:rsidR="004331E1" w:rsidRPr="00461ECB" w14:paraId="605C8AF5" w14:textId="77777777" w:rsidTr="001C1601">
        <w:trPr>
          <w:trHeight w:val="70"/>
        </w:trPr>
        <w:tc>
          <w:tcPr>
            <w:tcW w:w="2412" w:type="dxa"/>
          </w:tcPr>
          <w:p w14:paraId="4D0D80B1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6" w:type="dxa"/>
            <w:gridSpan w:val="7"/>
          </w:tcPr>
          <w:p w14:paraId="1A0EF74C" w14:textId="77777777" w:rsidR="004331E1" w:rsidRPr="00461ECB" w:rsidRDefault="004331E1" w:rsidP="004331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4B31CECA" w14:textId="77777777" w:rsidR="004331E1" w:rsidRPr="00461ECB" w:rsidRDefault="004331E1" w:rsidP="004331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3"/>
            <w:vAlign w:val="center"/>
          </w:tcPr>
          <w:p w14:paraId="50D6ED5B" w14:textId="77777777" w:rsidR="004331E1" w:rsidRPr="00461ECB" w:rsidRDefault="004331E1" w:rsidP="004331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4331E1" w:rsidRPr="00461ECB" w14:paraId="0F297A99" w14:textId="77777777" w:rsidTr="001C1601">
        <w:tc>
          <w:tcPr>
            <w:tcW w:w="2412" w:type="dxa"/>
          </w:tcPr>
          <w:p w14:paraId="594BBD1B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6" w:type="dxa"/>
            <w:gridSpan w:val="7"/>
          </w:tcPr>
          <w:p w14:paraId="49A2A86C" w14:textId="38EB1078" w:rsidR="004331E1" w:rsidRPr="00461ECB" w:rsidRDefault="004331E1" w:rsidP="004331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63B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243" w:type="dxa"/>
          </w:tcPr>
          <w:p w14:paraId="00241B7E" w14:textId="77777777" w:rsidR="004331E1" w:rsidRPr="00461ECB" w:rsidRDefault="004331E1" w:rsidP="004331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3"/>
            <w:vAlign w:val="bottom"/>
          </w:tcPr>
          <w:p w14:paraId="043F659A" w14:textId="34C1D68F" w:rsidR="004331E1" w:rsidRPr="00461ECB" w:rsidRDefault="004331E1" w:rsidP="004331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31E1" w:rsidRPr="00461ECB" w14:paraId="6E8D3A2A" w14:textId="77777777" w:rsidTr="000B36B1">
        <w:trPr>
          <w:trHeight w:val="218"/>
        </w:trPr>
        <w:tc>
          <w:tcPr>
            <w:tcW w:w="2412" w:type="dxa"/>
          </w:tcPr>
          <w:p w14:paraId="45510387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500131B0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236" w:type="dxa"/>
          </w:tcPr>
          <w:p w14:paraId="58DC14C9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3"/>
          </w:tcPr>
          <w:p w14:paraId="0E1659C9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243" w:type="dxa"/>
          </w:tcPr>
          <w:p w14:paraId="0A7F23AD" w14:textId="77777777" w:rsidR="004331E1" w:rsidRPr="00461ECB" w:rsidRDefault="004331E1" w:rsidP="004331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gridSpan w:val="3"/>
          </w:tcPr>
          <w:p w14:paraId="4A886B67" w14:textId="0B50F2AF" w:rsidR="004331E1" w:rsidRPr="00461ECB" w:rsidRDefault="000B36B1" w:rsidP="004331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C7740" w:rsidRPr="00461ECB" w14:paraId="242E1540" w14:textId="77777777" w:rsidTr="000B36B1">
        <w:tc>
          <w:tcPr>
            <w:tcW w:w="2412" w:type="dxa"/>
          </w:tcPr>
          <w:p w14:paraId="3AFD3EBD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205CBEA4" w14:textId="4FE267E1" w:rsidR="004331E1" w:rsidRPr="00461ECB" w:rsidRDefault="003273DB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3" w:type="dxa"/>
          </w:tcPr>
          <w:p w14:paraId="210A5539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7435AA" w14:textId="68B4D902" w:rsidR="004331E1" w:rsidRPr="00461ECB" w:rsidRDefault="003273DB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93B78F3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199BD2FA" w14:textId="1D6FBF49" w:rsidR="004331E1" w:rsidRPr="00461ECB" w:rsidRDefault="003273DB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7" w:type="dxa"/>
          </w:tcPr>
          <w:p w14:paraId="09F98C5A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dxa"/>
          </w:tcPr>
          <w:p w14:paraId="458A0FC5" w14:textId="084FC6D8" w:rsidR="004331E1" w:rsidRPr="00461ECB" w:rsidRDefault="003273DB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43" w:type="dxa"/>
          </w:tcPr>
          <w:p w14:paraId="5C8BBF72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783C722B" w14:textId="121A3D8E" w:rsidR="004331E1" w:rsidRPr="00461ECB" w:rsidRDefault="003273DB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1F4E231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</w:tcPr>
          <w:p w14:paraId="6A965454" w14:textId="530E9FC1" w:rsidR="004331E1" w:rsidRPr="00461ECB" w:rsidRDefault="003273DB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C7740" w:rsidRPr="00461ECB" w14:paraId="68AC25B4" w14:textId="77777777" w:rsidTr="000B36B1">
        <w:tc>
          <w:tcPr>
            <w:tcW w:w="2412" w:type="dxa"/>
          </w:tcPr>
          <w:p w14:paraId="16F1FFF6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91" w:type="dxa"/>
          </w:tcPr>
          <w:p w14:paraId="5CF52D53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4D8A264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DABCFB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0BD2D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2B658F1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87ED71C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350F4AE7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6B951F7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E8A469A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C33B92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</w:tcPr>
          <w:p w14:paraId="21D0F74E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31E1" w:rsidRPr="00461ECB" w14:paraId="2C227CAC" w14:textId="77777777" w:rsidTr="001C1601">
        <w:tc>
          <w:tcPr>
            <w:tcW w:w="2412" w:type="dxa"/>
          </w:tcPr>
          <w:p w14:paraId="2F2F5756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891" w:type="dxa"/>
          </w:tcPr>
          <w:p w14:paraId="46365C21" w14:textId="3B99244A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43" w:type="dxa"/>
          </w:tcPr>
          <w:p w14:paraId="2E792852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0C8C74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7546F5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3B3018EB" w14:textId="348BBE91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3F38C936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</w:tcPr>
          <w:p w14:paraId="008BEE4B" w14:textId="58A99314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43" w:type="dxa"/>
          </w:tcPr>
          <w:p w14:paraId="13416646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EFD59A8" w14:textId="15BA2E3B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023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8655948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</w:tcPr>
          <w:p w14:paraId="131F2030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0C7740" w:rsidRPr="00461ECB" w14:paraId="268DAB1B" w14:textId="77777777" w:rsidTr="001C1601">
        <w:tc>
          <w:tcPr>
            <w:tcW w:w="2412" w:type="dxa"/>
          </w:tcPr>
          <w:p w14:paraId="4215A4E8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3642AA0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43" w:type="dxa"/>
          </w:tcPr>
          <w:p w14:paraId="44C42DDE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206D26" w14:textId="7DCAD063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0819EE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9D7921C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7" w:type="dxa"/>
          </w:tcPr>
          <w:p w14:paraId="4E0CFD0F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63550DD3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43" w:type="dxa"/>
          </w:tcPr>
          <w:p w14:paraId="51004EA3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3D5AE24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07865646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47A881F0" w14:textId="77777777" w:rsidR="004331E1" w:rsidRPr="00461ECB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0C7740" w:rsidRPr="00461ECB" w14:paraId="6DEB466D" w14:textId="77777777" w:rsidTr="001C1601">
        <w:tc>
          <w:tcPr>
            <w:tcW w:w="2412" w:type="dxa"/>
          </w:tcPr>
          <w:p w14:paraId="23E9F943" w14:textId="77777777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20C39A2" w14:textId="43ACF968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243" w:type="dxa"/>
          </w:tcPr>
          <w:p w14:paraId="0A0BE1D5" w14:textId="77777777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E36407" w14:textId="68A96916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810423" w14:textId="77777777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A8870E8" w14:textId="4AAE7866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840</w:t>
            </w: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6F6044FA" w14:textId="77777777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5B431CB6" w14:textId="77777777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43" w:type="dxa"/>
          </w:tcPr>
          <w:p w14:paraId="38B14F8E" w14:textId="77777777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545C179" w14:textId="101D38DB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01BEBFD" w14:textId="77777777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2A39291F" w14:textId="77777777" w:rsidR="004331E1" w:rsidRPr="006B506A" w:rsidRDefault="004331E1" w:rsidP="0043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5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74147B61" w14:textId="0D5F3A37" w:rsidR="007B3EA9" w:rsidRPr="00461ECB" w:rsidRDefault="007B3EA9" w:rsidP="000D59DF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37258BC1" w14:textId="031F737C" w:rsidR="000C4AA9" w:rsidRPr="00461ECB" w:rsidRDefault="000C4AA9" w:rsidP="000C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กำไรต่อหุ้นสำหรับปีสิ้นสุดวันที่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36"/>
        <w:gridCol w:w="1080"/>
        <w:gridCol w:w="270"/>
        <w:gridCol w:w="1080"/>
        <w:gridCol w:w="270"/>
        <w:gridCol w:w="1080"/>
        <w:gridCol w:w="270"/>
        <w:gridCol w:w="1080"/>
      </w:tblGrid>
      <w:tr w:rsidR="00BF2E26" w:rsidRPr="00461ECB" w14:paraId="5A5CBA83" w14:textId="77777777" w:rsidTr="002934EB">
        <w:trPr>
          <w:trHeight w:val="53"/>
        </w:trPr>
        <w:tc>
          <w:tcPr>
            <w:tcW w:w="4016" w:type="dxa"/>
            <w:gridSpan w:val="2"/>
            <w:vAlign w:val="center"/>
          </w:tcPr>
          <w:p w14:paraId="11A300E0" w14:textId="0E9CCB64" w:rsidR="00BF2E26" w:rsidRPr="00461ECB" w:rsidRDefault="00223499" w:rsidP="0090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0" w:type="dxa"/>
            <w:gridSpan w:val="3"/>
            <w:vAlign w:val="center"/>
          </w:tcPr>
          <w:p w14:paraId="35653B7C" w14:textId="77777777" w:rsidR="00BF2E26" w:rsidRPr="00461ECB" w:rsidRDefault="00BF2E26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07A7E109" w14:textId="77777777" w:rsidR="00BF2E26" w:rsidRPr="00461ECB" w:rsidRDefault="00BF2E26" w:rsidP="0090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E70D9B4" w14:textId="77777777" w:rsidR="00BF2E26" w:rsidRPr="00461ECB" w:rsidRDefault="00BF2E26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E3C" w:rsidRPr="00461ECB" w14:paraId="50BF99D5" w14:textId="77777777" w:rsidTr="002934EB">
        <w:tc>
          <w:tcPr>
            <w:tcW w:w="3780" w:type="dxa"/>
            <w:vAlign w:val="center"/>
          </w:tcPr>
          <w:p w14:paraId="326C118D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6EA1F84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C80E3B" w14:textId="118D0774" w:rsidR="00447E3C" w:rsidRPr="00461ECB" w:rsidRDefault="003273DB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2BD6A9E7" w14:textId="77777777" w:rsidR="00447E3C" w:rsidRPr="00461ECB" w:rsidRDefault="00447E3C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540CCCC" w14:textId="4E9FA295" w:rsidR="00447E3C" w:rsidRPr="00461ECB" w:rsidRDefault="003273DB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01FD8BB3" w14:textId="77777777" w:rsidR="00447E3C" w:rsidRPr="00461ECB" w:rsidRDefault="00447E3C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6E5007B" w14:textId="0CCA8B6B" w:rsidR="00447E3C" w:rsidRPr="00461ECB" w:rsidRDefault="003273DB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4A506034" w14:textId="77777777" w:rsidR="00447E3C" w:rsidRPr="00461ECB" w:rsidRDefault="00447E3C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8877C7E" w14:textId="24639D96" w:rsidR="00447E3C" w:rsidRPr="00461ECB" w:rsidRDefault="003273DB" w:rsidP="00447E3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447E3C" w:rsidRPr="00461ECB" w14:paraId="5E746A6A" w14:textId="77777777" w:rsidTr="002934EB">
        <w:tc>
          <w:tcPr>
            <w:tcW w:w="3780" w:type="dxa"/>
            <w:vAlign w:val="center"/>
          </w:tcPr>
          <w:p w14:paraId="617D52B9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FDB74F3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41225DC7" w14:textId="77777777" w:rsidR="00447E3C" w:rsidRPr="00461ECB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461EC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461EC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447E3C" w:rsidRPr="00461ECB" w14:paraId="5D92E6F7" w14:textId="77777777" w:rsidTr="002934EB">
        <w:tc>
          <w:tcPr>
            <w:tcW w:w="4016" w:type="dxa"/>
            <w:gridSpan w:val="2"/>
            <w:vAlign w:val="center"/>
          </w:tcPr>
          <w:p w14:paraId="6EC77834" w14:textId="76BE3009" w:rsidR="00447E3C" w:rsidRPr="00461ECB" w:rsidRDefault="00167B09" w:rsidP="00447E3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center"/>
          </w:tcPr>
          <w:p w14:paraId="755B4844" w14:textId="437E60B0" w:rsidR="00447E3C" w:rsidRPr="00461ECB" w:rsidRDefault="00447E3C" w:rsidP="00447E3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9F04FC4" w14:textId="77777777" w:rsidR="00447E3C" w:rsidRPr="00461ECB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330DDCF" w14:textId="42E41820" w:rsidR="00447E3C" w:rsidRPr="00461ECB" w:rsidRDefault="00447E3C" w:rsidP="00447E3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4BA0C3E" w14:textId="77777777" w:rsidR="00447E3C" w:rsidRPr="00461ECB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074694A" w14:textId="3BD3AEC2" w:rsidR="00447E3C" w:rsidRPr="00461ECB" w:rsidRDefault="00447E3C" w:rsidP="00447E3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CF7E94A" w14:textId="77777777" w:rsidR="00447E3C" w:rsidRPr="00461ECB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DBD9892" w14:textId="7F0D49C3" w:rsidR="00447E3C" w:rsidRPr="00461ECB" w:rsidRDefault="00447E3C" w:rsidP="00447E3C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5DB" w:rsidRPr="00461ECB" w14:paraId="0667640B" w14:textId="77777777" w:rsidTr="002934EB">
        <w:tc>
          <w:tcPr>
            <w:tcW w:w="4016" w:type="dxa"/>
            <w:gridSpan w:val="2"/>
            <w:vAlign w:val="center"/>
          </w:tcPr>
          <w:p w14:paraId="1D319950" w14:textId="0069CE34" w:rsidR="002145DB" w:rsidRPr="00461ECB" w:rsidRDefault="002145DB" w:rsidP="002145D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กำไรสำหรับปีที่เป็นส่วนของผู้ถือหุ้นของบริษัท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2D358B9" w14:textId="7F246D81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DF6F37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270" w:type="dxa"/>
            <w:vAlign w:val="center"/>
          </w:tcPr>
          <w:p w14:paraId="50FF6FB2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26CEC3B" w14:textId="4BA76922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2145D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70" w:type="dxa"/>
            <w:vAlign w:val="center"/>
          </w:tcPr>
          <w:p w14:paraId="57AF9B34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6E1F8D4" w14:textId="28D3041B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245242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270" w:type="dxa"/>
            <w:vAlign w:val="center"/>
          </w:tcPr>
          <w:p w14:paraId="261395D0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8671A43" w14:textId="1BC56C55" w:rsidR="002145DB" w:rsidRPr="00461ECB" w:rsidRDefault="003273DB" w:rsidP="00FF6A1A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2145DB"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</w:tr>
      <w:tr w:rsidR="002145DB" w:rsidRPr="00461ECB" w14:paraId="74C90B83" w14:textId="77777777" w:rsidTr="002934EB">
        <w:tc>
          <w:tcPr>
            <w:tcW w:w="3780" w:type="dxa"/>
            <w:vAlign w:val="center"/>
          </w:tcPr>
          <w:p w14:paraId="67B367F9" w14:textId="77777777" w:rsidR="002145DB" w:rsidRPr="00461ECB" w:rsidRDefault="002145DB" w:rsidP="002145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exact"/>
              <w:ind w:left="-13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8A897EB" w14:textId="77777777" w:rsidR="002145DB" w:rsidRPr="00461ECB" w:rsidRDefault="002145DB" w:rsidP="00214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6D8F1C2" w14:textId="77777777" w:rsidR="002145DB" w:rsidRPr="00461ECB" w:rsidRDefault="002145DB" w:rsidP="002145DB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BF5BB7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72E7D2F" w14:textId="77777777" w:rsidR="002145DB" w:rsidRPr="00461ECB" w:rsidRDefault="002145DB" w:rsidP="002145DB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D8537BC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AB801F6" w14:textId="77777777" w:rsidR="002145DB" w:rsidRPr="00461ECB" w:rsidRDefault="002145DB" w:rsidP="002145DB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0300BF7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E47D528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5DB" w:rsidRPr="00461ECB" w14:paraId="380203A4" w14:textId="77777777" w:rsidTr="002934EB">
        <w:trPr>
          <w:trHeight w:val="70"/>
        </w:trPr>
        <w:tc>
          <w:tcPr>
            <w:tcW w:w="3780" w:type="dxa"/>
            <w:vAlign w:val="center"/>
          </w:tcPr>
          <w:p w14:paraId="5FCB9254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36" w:type="dxa"/>
            <w:vAlign w:val="center"/>
          </w:tcPr>
          <w:p w14:paraId="1FB99688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DD0961B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61B5437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17A839E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41822BB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CF95413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41B2535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6F46F5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5DB" w:rsidRPr="00461ECB" w14:paraId="6143F9F0" w14:textId="77777777" w:rsidTr="002934EB">
        <w:tc>
          <w:tcPr>
            <w:tcW w:w="4016" w:type="dxa"/>
            <w:gridSpan w:val="2"/>
            <w:vAlign w:val="center"/>
          </w:tcPr>
          <w:p w14:paraId="40526DDD" w14:textId="772B26B3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54D9579" w14:textId="32B74BAC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5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  <w:r w:rsidR="00245242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7C6C02CB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6B41CA8" w14:textId="499DEDB1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  <w:r w:rsidR="002145D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56BC3D0F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7F5519" w14:textId="08367027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  <w:r w:rsidR="00245242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45F06218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1F00D88" w14:textId="62E11268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  <w:r w:rsidR="002145D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2145DB" w:rsidRPr="00461ECB" w14:paraId="2ACAB2D7" w14:textId="77777777" w:rsidTr="0077758A">
        <w:tc>
          <w:tcPr>
            <w:tcW w:w="4016" w:type="dxa"/>
            <w:gridSpan w:val="2"/>
            <w:vAlign w:val="center"/>
          </w:tcPr>
          <w:p w14:paraId="2642CBCD" w14:textId="633A4F5C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ผลกระทบจากหุ้นที่ถือโดยบริษัท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B9132AB" w14:textId="6F423291" w:rsidR="002145DB" w:rsidRPr="00461ECB" w:rsidRDefault="001F0A51" w:rsidP="002145DB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816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C51A7A2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398BFB4" w14:textId="2490B167" w:rsidR="002145DB" w:rsidRPr="00461ECB" w:rsidRDefault="002145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  <w:r w:rsidRPr="00461E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5FF2BAA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93AF958" w14:textId="3CD4A6A9" w:rsidR="002145DB" w:rsidRPr="00461ECB" w:rsidRDefault="0043742A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816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67C5D9E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C203629" w14:textId="3CE1AD15" w:rsidR="002145DB" w:rsidRPr="00461ECB" w:rsidRDefault="002145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  <w:r w:rsidRPr="00461E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145DB" w:rsidRPr="00461ECB" w14:paraId="75746B55" w14:textId="77777777" w:rsidTr="0077758A">
        <w:tc>
          <w:tcPr>
            <w:tcW w:w="4016" w:type="dxa"/>
            <w:gridSpan w:val="2"/>
            <w:vAlign w:val="center"/>
          </w:tcPr>
          <w:p w14:paraId="0FAC067F" w14:textId="6C49A883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ณ 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82026A" w14:textId="5C207774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  <w:r w:rsidR="007E7CBA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270" w:type="dxa"/>
            <w:vAlign w:val="center"/>
          </w:tcPr>
          <w:p w14:paraId="77A372E6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7BCBF4" w14:textId="0B9B2694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  <w:r w:rsidR="002145D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732</w:t>
            </w:r>
          </w:p>
        </w:tc>
        <w:tc>
          <w:tcPr>
            <w:tcW w:w="270" w:type="dxa"/>
            <w:vAlign w:val="center"/>
          </w:tcPr>
          <w:p w14:paraId="2C4C26C9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78AA04" w14:textId="27206286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  <w:r w:rsidR="007E7CBA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270" w:type="dxa"/>
            <w:vAlign w:val="center"/>
          </w:tcPr>
          <w:p w14:paraId="301F0963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B7DBB5" w14:textId="1518CBAF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  <w:r w:rsidR="002145D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732</w:t>
            </w:r>
          </w:p>
        </w:tc>
      </w:tr>
      <w:tr w:rsidR="002145DB" w:rsidRPr="00461ECB" w14:paraId="2D04D720" w14:textId="77777777" w:rsidTr="002934EB">
        <w:tc>
          <w:tcPr>
            <w:tcW w:w="3780" w:type="dxa"/>
            <w:vAlign w:val="center"/>
          </w:tcPr>
          <w:p w14:paraId="0E468365" w14:textId="77777777" w:rsidR="002145DB" w:rsidRPr="00461ECB" w:rsidRDefault="002145DB" w:rsidP="00214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22B7DF4" w14:textId="77777777" w:rsidR="002145DB" w:rsidRPr="00461ECB" w:rsidRDefault="002145DB" w:rsidP="00214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98BBF54" w14:textId="77777777" w:rsidR="002145DB" w:rsidRPr="00461ECB" w:rsidRDefault="002145DB" w:rsidP="002145DB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137AA25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F8722DB" w14:textId="77777777" w:rsidR="002145DB" w:rsidRPr="00461ECB" w:rsidRDefault="002145DB" w:rsidP="002145DB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512E76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B7024ED" w14:textId="77777777" w:rsidR="002145DB" w:rsidRPr="00461ECB" w:rsidRDefault="002145DB" w:rsidP="002145DB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845A3EB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2AE1FC0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5DB" w:rsidRPr="00461ECB" w14:paraId="03B15DD6" w14:textId="77777777" w:rsidTr="002934EB">
        <w:tc>
          <w:tcPr>
            <w:tcW w:w="3780" w:type="dxa"/>
            <w:vAlign w:val="center"/>
          </w:tcPr>
          <w:p w14:paraId="2DBDC051" w14:textId="4F1E6BEE" w:rsidR="002145DB" w:rsidRPr="00461ECB" w:rsidRDefault="00FC1266" w:rsidP="00214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236" w:type="dxa"/>
            <w:vAlign w:val="center"/>
          </w:tcPr>
          <w:p w14:paraId="6387A729" w14:textId="77777777" w:rsidR="002145DB" w:rsidRPr="00461ECB" w:rsidRDefault="002145DB" w:rsidP="00214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6624B186" w14:textId="1310A220" w:rsidR="002145DB" w:rsidRPr="00461ECB" w:rsidRDefault="003273DB" w:rsidP="002145D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2011E9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70" w:type="dxa"/>
            <w:vAlign w:val="center"/>
          </w:tcPr>
          <w:p w14:paraId="28BB5585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5CCA21D" w14:textId="1660563D" w:rsidR="002145DB" w:rsidRPr="00461ECB" w:rsidRDefault="003273DB" w:rsidP="002145DB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2145D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  <w:vAlign w:val="center"/>
          </w:tcPr>
          <w:p w14:paraId="0674015D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2B65038F" w14:textId="05045C5B" w:rsidR="002145DB" w:rsidRPr="00461ECB" w:rsidRDefault="003273DB" w:rsidP="002145DB">
            <w:pPr>
              <w:pStyle w:val="acctfourfigures"/>
              <w:tabs>
                <w:tab w:val="clear" w:pos="765"/>
                <w:tab w:val="decimal" w:pos="730"/>
              </w:tabs>
              <w:spacing w:line="360" w:lineRule="exact"/>
              <w:ind w:right="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2011E9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vAlign w:val="center"/>
          </w:tcPr>
          <w:p w14:paraId="5D465652" w14:textId="77777777" w:rsidR="002145DB" w:rsidRPr="00461ECB" w:rsidRDefault="002145DB" w:rsidP="00214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6E6A6BAA" w14:textId="2D3A2C02" w:rsidR="002145DB" w:rsidRPr="00461ECB" w:rsidRDefault="003273DB" w:rsidP="002145DB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2145D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</w:p>
        </w:tc>
      </w:tr>
    </w:tbl>
    <w:p w14:paraId="3874BFCC" w14:textId="2C8E39AB" w:rsidR="00D73056" w:rsidRDefault="00D73056" w:rsidP="00D73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3056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D7305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D73056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D73056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บริษัทและกลุ่มบริษัทไม่มีกำไรต่อหุ้นปรับลด</w:t>
      </w:r>
    </w:p>
    <w:p w14:paraId="3CCE2C11" w14:textId="77777777" w:rsidR="00D73056" w:rsidRPr="00461ECB" w:rsidRDefault="00D73056" w:rsidP="0031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D73056" w:rsidRPr="00461ECB" w:rsidSect="00A63161">
          <w:headerReference w:type="default" r:id="rId19"/>
          <w:footerReference w:type="default" r:id="rId20"/>
          <w:pgSz w:w="11909" w:h="16834" w:code="9"/>
          <w:pgMar w:top="1440" w:right="1224" w:bottom="1008" w:left="1440" w:header="864" w:footer="432" w:gutter="0"/>
          <w:pgNumType w:fmt="numberInDash"/>
          <w:cols w:space="720"/>
          <w:docGrid w:linePitch="245"/>
        </w:sectPr>
      </w:pPr>
    </w:p>
    <w:p w14:paraId="3C8FB4C3" w14:textId="4450DB7C" w:rsidR="008147FF" w:rsidRPr="00461ECB" w:rsidRDefault="008147FF" w:rsidP="00A6316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ส่วนงานดำเนินงาน</w:t>
      </w:r>
    </w:p>
    <w:p w14:paraId="70167F98" w14:textId="22B1FBF7" w:rsidR="008147FF" w:rsidRPr="00461ECB" w:rsidRDefault="008147FF" w:rsidP="008147FF">
      <w:pPr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ข้อมูลที่ถูกนำเสนอต่อประธานเจ้าหน้าที่บริหารของกลุ่มบริษัท (ผู้มีอำนาจตัดสินใจสูงสุดด้านการดำเนินงาน</w:t>
      </w:r>
      <w:r w:rsidR="00B175F9" w:rsidRPr="00461ECB">
        <w:rPr>
          <w:rFonts w:asciiTheme="majorBidi" w:hAnsiTheme="majorBidi" w:cstheme="majorBidi"/>
          <w:sz w:val="32"/>
          <w:szCs w:val="32"/>
        </w:rPr>
        <w:t>)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เพื่อวัตถุประสงค์ในการจัดสรรทรัพยากรและ</w:t>
      </w:r>
      <w:r w:rsidR="009D5EB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461ECB">
        <w:rPr>
          <w:rFonts w:asciiTheme="majorBidi" w:hAnsiTheme="majorBidi" w:cstheme="majorBidi"/>
          <w:sz w:val="32"/>
          <w:szCs w:val="32"/>
          <w:cs/>
        </w:rPr>
        <w:t>การประเมินผลการดำเนินงานของส่วนงานนั้นมุ่งเน้นไปที่กลุ่มของกิจกรรมแต่ละประเภท เพื่อวัตถุประสงค์ในการบริหารงาน กลุ่มบริษัทและบริษัทมีส่วนงาน</w:t>
      </w:r>
      <w:r w:rsidR="009D5EB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ที่รายงาน </w:t>
      </w:r>
      <w:r w:rsidR="003273DB" w:rsidRPr="003273DB">
        <w:rPr>
          <w:rFonts w:asciiTheme="majorBidi" w:hAnsiTheme="majorBidi" w:cstheme="majorBidi"/>
          <w:sz w:val="32"/>
          <w:szCs w:val="32"/>
        </w:rPr>
        <w:t>2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ส่วนงาน ได้แก่ ธุรกิจร้านอาหาร ผลิตและจัดจำหน่าย </w:t>
      </w:r>
    </w:p>
    <w:p w14:paraId="2A29D37F" w14:textId="418B088B" w:rsidR="008147FF" w:rsidRPr="00461ECB" w:rsidRDefault="008147FF" w:rsidP="008147FF">
      <w:pPr>
        <w:ind w:left="547" w:right="72"/>
        <w:rPr>
          <w:rFonts w:asciiTheme="majorBidi" w:eastAsia="Arial Unicode MS" w:hAnsiTheme="majorBidi" w:cstheme="majorBidi"/>
          <w:sz w:val="32"/>
          <w:szCs w:val="32"/>
        </w:rPr>
      </w:pPr>
      <w:r w:rsidRPr="00461ECB">
        <w:rPr>
          <w:rFonts w:asciiTheme="majorBidi" w:eastAsia="Arial Unicode MS" w:hAnsiTheme="majorBidi" w:cstheme="majorBidi"/>
          <w:sz w:val="32"/>
          <w:szCs w:val="32"/>
          <w:cs/>
        </w:rPr>
        <w:t xml:space="preserve">ข้อมูลรายได้และกำไร (ขาดทุน) ของส่วนงานในงบการเงินรวมสำหรับปีสิ้นสุดวันที่ </w:t>
      </w:r>
      <w:r w:rsidR="003273DB" w:rsidRPr="003273DB">
        <w:rPr>
          <w:rFonts w:asciiTheme="majorBidi" w:eastAsia="Arial Unicode MS" w:hAnsiTheme="majorBidi" w:cstheme="majorBidi"/>
          <w:sz w:val="32"/>
          <w:szCs w:val="32"/>
        </w:rPr>
        <w:t>31</w:t>
      </w:r>
      <w:r w:rsidRPr="00461ECB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="003273DB" w:rsidRPr="003273DB">
        <w:rPr>
          <w:rFonts w:asciiTheme="majorBidi" w:eastAsia="Arial Unicode MS" w:hAnsiTheme="majorBidi" w:cstheme="majorBidi"/>
          <w:sz w:val="32"/>
          <w:szCs w:val="32"/>
        </w:rPr>
        <w:t>2568</w:t>
      </w:r>
      <w:r w:rsidRPr="00461ECB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="003273DB" w:rsidRPr="003273DB">
        <w:rPr>
          <w:rFonts w:asciiTheme="majorBidi" w:eastAsia="Arial Unicode MS" w:hAnsiTheme="majorBidi" w:cstheme="majorBidi"/>
          <w:sz w:val="32"/>
          <w:szCs w:val="32"/>
        </w:rPr>
        <w:t>2567</w:t>
      </w:r>
      <w:r w:rsidRPr="00461ECB">
        <w:rPr>
          <w:rFonts w:asciiTheme="majorBidi" w:eastAsia="Arial Unicode MS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1365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9"/>
        <w:gridCol w:w="1051"/>
        <w:gridCol w:w="119"/>
        <w:gridCol w:w="1051"/>
        <w:gridCol w:w="119"/>
        <w:gridCol w:w="1051"/>
        <w:gridCol w:w="155"/>
        <w:gridCol w:w="1065"/>
        <w:gridCol w:w="129"/>
        <w:gridCol w:w="1014"/>
        <w:gridCol w:w="119"/>
        <w:gridCol w:w="1051"/>
        <w:gridCol w:w="119"/>
        <w:gridCol w:w="1092"/>
        <w:gridCol w:w="119"/>
        <w:gridCol w:w="1141"/>
      </w:tblGrid>
      <w:tr w:rsidR="002F04B9" w:rsidRPr="002A6D82" w14:paraId="5D87A15F" w14:textId="77777777" w:rsidTr="009D5EB5">
        <w:trPr>
          <w:trHeight w:val="144"/>
          <w:tblHeader/>
        </w:trPr>
        <w:tc>
          <w:tcPr>
            <w:tcW w:w="4140" w:type="dxa"/>
          </w:tcPr>
          <w:p w14:paraId="245C66DF" w14:textId="77777777" w:rsidR="002F04B9" w:rsidRPr="002A6D82" w:rsidRDefault="002F04B9" w:rsidP="002A6D82">
            <w:pPr>
              <w:spacing w:line="240" w:lineRule="auto"/>
              <w:ind w:left="-19" w:right="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" w:type="dxa"/>
          </w:tcPr>
          <w:p w14:paraId="07E346DE" w14:textId="77777777" w:rsidR="002F04B9" w:rsidRPr="002A6D82" w:rsidRDefault="002F04B9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gridSpan w:val="3"/>
          </w:tcPr>
          <w:p w14:paraId="35225B8F" w14:textId="77777777" w:rsidR="002F04B9" w:rsidRPr="002A6D82" w:rsidRDefault="002F04B9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" w:type="dxa"/>
          </w:tcPr>
          <w:p w14:paraId="021F5D89" w14:textId="77777777" w:rsidR="002F04B9" w:rsidRPr="002A6D82" w:rsidRDefault="002F04B9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71" w:type="dxa"/>
            <w:gridSpan w:val="3"/>
          </w:tcPr>
          <w:p w14:paraId="0854096B" w14:textId="77777777" w:rsidR="002F04B9" w:rsidRPr="002A6D82" w:rsidRDefault="002F04B9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" w:type="dxa"/>
          </w:tcPr>
          <w:p w14:paraId="1AFA0DA4" w14:textId="77777777" w:rsidR="002F04B9" w:rsidRPr="002A6D82" w:rsidRDefault="002F04B9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84" w:type="dxa"/>
            <w:gridSpan w:val="3"/>
          </w:tcPr>
          <w:p w14:paraId="05EA06CB" w14:textId="77777777" w:rsidR="002F04B9" w:rsidRPr="002A6D82" w:rsidRDefault="002F04B9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" w:type="dxa"/>
          </w:tcPr>
          <w:p w14:paraId="7E134324" w14:textId="77777777" w:rsidR="002F04B9" w:rsidRPr="002A6D82" w:rsidRDefault="002F04B9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gridSpan w:val="3"/>
          </w:tcPr>
          <w:p w14:paraId="4403B6C6" w14:textId="42437797" w:rsidR="002F04B9" w:rsidRPr="002A6D82" w:rsidRDefault="002F04B9" w:rsidP="002A6D82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A6D82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2A6D82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  <w:t xml:space="preserve"> : </w:t>
            </w:r>
            <w:r w:rsidR="00295A6E" w:rsidRPr="002A6D82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พัน</w:t>
            </w:r>
            <w:r w:rsidRPr="002A6D82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147FF" w:rsidRPr="002A6D82" w14:paraId="77B4F1EA" w14:textId="77777777" w:rsidTr="009D5EB5">
        <w:trPr>
          <w:trHeight w:val="144"/>
          <w:tblHeader/>
        </w:trPr>
        <w:tc>
          <w:tcPr>
            <w:tcW w:w="4140" w:type="dxa"/>
          </w:tcPr>
          <w:p w14:paraId="5C17406F" w14:textId="77777777" w:rsidR="008147FF" w:rsidRPr="002A6D82" w:rsidRDefault="008147FF" w:rsidP="002A6D82">
            <w:pPr>
              <w:spacing w:line="240" w:lineRule="auto"/>
              <w:ind w:left="-19" w:right="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" w:type="dxa"/>
          </w:tcPr>
          <w:p w14:paraId="030FC9F4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gridSpan w:val="3"/>
          </w:tcPr>
          <w:p w14:paraId="0FC35123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ส่วนงานธุรกิจร้านอาหาร</w:t>
            </w:r>
          </w:p>
        </w:tc>
        <w:tc>
          <w:tcPr>
            <w:tcW w:w="119" w:type="dxa"/>
          </w:tcPr>
          <w:p w14:paraId="530C67BC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71" w:type="dxa"/>
            <w:gridSpan w:val="3"/>
          </w:tcPr>
          <w:p w14:paraId="1DF474BC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ส่วนงานผลิตและจัดจำหน่าย</w:t>
            </w:r>
          </w:p>
        </w:tc>
        <w:tc>
          <w:tcPr>
            <w:tcW w:w="129" w:type="dxa"/>
          </w:tcPr>
          <w:p w14:paraId="462F172E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84" w:type="dxa"/>
            <w:gridSpan w:val="3"/>
          </w:tcPr>
          <w:p w14:paraId="1799131C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19" w:type="dxa"/>
          </w:tcPr>
          <w:p w14:paraId="667ED304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gridSpan w:val="3"/>
          </w:tcPr>
          <w:p w14:paraId="2A7222FC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147FF" w:rsidRPr="002A6D82" w14:paraId="6FD24FDB" w14:textId="77777777" w:rsidTr="009D5EB5">
        <w:trPr>
          <w:trHeight w:val="144"/>
          <w:tblHeader/>
        </w:trPr>
        <w:tc>
          <w:tcPr>
            <w:tcW w:w="4140" w:type="dxa"/>
          </w:tcPr>
          <w:p w14:paraId="73B18C13" w14:textId="77777777" w:rsidR="008147FF" w:rsidRPr="002A6D82" w:rsidRDefault="008147FF" w:rsidP="002A6D82">
            <w:pPr>
              <w:spacing w:line="240" w:lineRule="auto"/>
              <w:ind w:left="-19" w:right="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" w:type="dxa"/>
          </w:tcPr>
          <w:p w14:paraId="7D57AEA8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gridSpan w:val="3"/>
          </w:tcPr>
          <w:p w14:paraId="27D469AE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" w:type="dxa"/>
          </w:tcPr>
          <w:p w14:paraId="1AE6FB6D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A483574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5" w:type="dxa"/>
            <w:tcBorders>
              <w:bottom w:val="single" w:sz="4" w:space="0" w:color="auto"/>
            </w:tcBorders>
          </w:tcPr>
          <w:p w14:paraId="2F37671A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B7B209E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" w:type="dxa"/>
          </w:tcPr>
          <w:p w14:paraId="3D9F34E0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84" w:type="dxa"/>
            <w:gridSpan w:val="3"/>
          </w:tcPr>
          <w:p w14:paraId="1FBC495F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9" w:type="dxa"/>
          </w:tcPr>
          <w:p w14:paraId="15578CBE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gridSpan w:val="3"/>
          </w:tcPr>
          <w:p w14:paraId="5ABF1696" w14:textId="77777777" w:rsidR="008147FF" w:rsidRPr="002A6D82" w:rsidRDefault="008147FF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6910A8" w:rsidRPr="002A6D82" w14:paraId="1B4CA3E7" w14:textId="77777777" w:rsidTr="009D5EB5">
        <w:trPr>
          <w:trHeight w:val="144"/>
          <w:tblHeader/>
        </w:trPr>
        <w:tc>
          <w:tcPr>
            <w:tcW w:w="4140" w:type="dxa"/>
            <w:vAlign w:val="center"/>
          </w:tcPr>
          <w:p w14:paraId="724E7CD1" w14:textId="295F1111" w:rsidR="006910A8" w:rsidRPr="002A6D82" w:rsidRDefault="006910A8" w:rsidP="002A6D82">
            <w:pPr>
              <w:spacing w:line="240" w:lineRule="auto"/>
              <w:ind w:left="161" w:right="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</w:t>
            </w:r>
            <w:r w:rsidR="00AB00E3" w:rsidRPr="002A6D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สิ้</w:t>
            </w:r>
            <w:r w:rsidRPr="002A6D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นสุดวันที่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A6D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2A6D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9" w:type="dxa"/>
          </w:tcPr>
          <w:p w14:paraId="48174C4C" w14:textId="77777777" w:rsidR="006910A8" w:rsidRPr="002A6D82" w:rsidRDefault="006910A8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40D6C884" w14:textId="088EBAAD" w:rsidR="006910A8" w:rsidRPr="002A6D82" w:rsidRDefault="003273DB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0AD73FAE" w14:textId="77777777" w:rsidR="006910A8" w:rsidRPr="002A6D82" w:rsidRDefault="006910A8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EB2B3E0" w14:textId="47BB2E27" w:rsidR="006910A8" w:rsidRPr="002A6D82" w:rsidRDefault="003273DB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9" w:type="dxa"/>
          </w:tcPr>
          <w:p w14:paraId="28AB8506" w14:textId="77777777" w:rsidR="006910A8" w:rsidRPr="002A6D82" w:rsidRDefault="006910A8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71AF957" w14:textId="13C18F1E" w:rsidR="006910A8" w:rsidRPr="002A6D82" w:rsidRDefault="003273DB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55" w:type="dxa"/>
            <w:tcBorders>
              <w:top w:val="single" w:sz="4" w:space="0" w:color="auto"/>
            </w:tcBorders>
          </w:tcPr>
          <w:p w14:paraId="40DC675B" w14:textId="77777777" w:rsidR="006910A8" w:rsidRPr="002A6D82" w:rsidRDefault="006910A8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6275E559" w14:textId="0C5644B8" w:rsidR="006910A8" w:rsidRPr="002A6D82" w:rsidRDefault="003273DB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9" w:type="dxa"/>
          </w:tcPr>
          <w:p w14:paraId="5FEC789F" w14:textId="77777777" w:rsidR="006910A8" w:rsidRPr="002A6D82" w:rsidRDefault="006910A8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0DDC5E2E" w14:textId="19219C3D" w:rsidR="006910A8" w:rsidRPr="002A6D82" w:rsidRDefault="003273DB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A15CC32" w14:textId="77777777" w:rsidR="006910A8" w:rsidRPr="002A6D82" w:rsidRDefault="006910A8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14790EE" w14:textId="1277C626" w:rsidR="006910A8" w:rsidRPr="002A6D82" w:rsidRDefault="003273DB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9" w:type="dxa"/>
          </w:tcPr>
          <w:p w14:paraId="018FAA1F" w14:textId="77777777" w:rsidR="006910A8" w:rsidRPr="002A6D82" w:rsidRDefault="006910A8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F7E0874" w14:textId="21038514" w:rsidR="006910A8" w:rsidRPr="002A6D82" w:rsidRDefault="003273DB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211735E4" w14:textId="77777777" w:rsidR="006910A8" w:rsidRPr="002A6D82" w:rsidRDefault="006910A8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27B327D" w14:textId="54E56CD7" w:rsidR="006910A8" w:rsidRPr="002A6D82" w:rsidRDefault="003273DB" w:rsidP="002A6D82">
            <w:pPr>
              <w:spacing w:line="240" w:lineRule="auto"/>
              <w:ind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2F3D4A" w:rsidRPr="002A6D82" w14:paraId="0666D220" w14:textId="77777777" w:rsidTr="009D5EB5">
        <w:trPr>
          <w:trHeight w:val="144"/>
        </w:trPr>
        <w:tc>
          <w:tcPr>
            <w:tcW w:w="4140" w:type="dxa"/>
          </w:tcPr>
          <w:p w14:paraId="66389B20" w14:textId="4FDEFE8E" w:rsidR="002F3D4A" w:rsidRPr="002A6D82" w:rsidRDefault="002F3D4A" w:rsidP="002A6D82">
            <w:pPr>
              <w:spacing w:line="240" w:lineRule="auto"/>
              <w:ind w:left="273" w:right="-102"/>
              <w:rPr>
                <w:rFonts w:asciiTheme="majorBidi" w:hAnsiTheme="majorBidi" w:cstheme="majorBidi"/>
                <w:sz w:val="22"/>
                <w:szCs w:val="22"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119" w:type="dxa"/>
          </w:tcPr>
          <w:p w14:paraId="24A3FC09" w14:textId="77777777" w:rsidR="002F3D4A" w:rsidRPr="002A6D82" w:rsidRDefault="002F3D4A" w:rsidP="002A6D82">
            <w:pPr>
              <w:tabs>
                <w:tab w:val="clear" w:pos="454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2089DD7" w14:textId="0AF1E1F6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031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295</w:t>
            </w:r>
          </w:p>
        </w:tc>
        <w:tc>
          <w:tcPr>
            <w:tcW w:w="119" w:type="dxa"/>
          </w:tcPr>
          <w:p w14:paraId="5F9C2043" w14:textId="77777777" w:rsidR="002F3D4A" w:rsidRPr="002A6D82" w:rsidRDefault="002F3D4A" w:rsidP="002A6D82">
            <w:pPr>
              <w:tabs>
                <w:tab w:val="decimal" w:pos="1008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038E9E68" w14:textId="5FE5FC8A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330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946</w:t>
            </w:r>
          </w:p>
        </w:tc>
        <w:tc>
          <w:tcPr>
            <w:tcW w:w="119" w:type="dxa"/>
          </w:tcPr>
          <w:p w14:paraId="115FBD1F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0E710BA" w14:textId="0B9E8268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916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833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55" w:type="dxa"/>
          </w:tcPr>
          <w:p w14:paraId="5B796777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5" w:type="dxa"/>
          </w:tcPr>
          <w:p w14:paraId="5B832D66" w14:textId="407F16C8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735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088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29" w:type="dxa"/>
          </w:tcPr>
          <w:p w14:paraId="527194D8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4" w:type="dxa"/>
          </w:tcPr>
          <w:p w14:paraId="6A6806CC" w14:textId="2228D905" w:rsidR="002F3D4A" w:rsidRPr="002A6D82" w:rsidRDefault="00196410" w:rsidP="00196410">
            <w:pPr>
              <w:pStyle w:val="acctfourfigures"/>
              <w:tabs>
                <w:tab w:val="clear" w:pos="765"/>
              </w:tabs>
              <w:spacing w:line="240" w:lineRule="auto"/>
              <w:ind w:right="-147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9" w:type="dxa"/>
          </w:tcPr>
          <w:p w14:paraId="33D9A244" w14:textId="77777777" w:rsidR="002F3D4A" w:rsidRPr="002A6D82" w:rsidRDefault="002F3D4A" w:rsidP="0019641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1051" w:type="dxa"/>
          </w:tcPr>
          <w:p w14:paraId="3F32E298" w14:textId="1906851C" w:rsidR="002F3D4A" w:rsidRPr="002A6D82" w:rsidRDefault="002F3D4A" w:rsidP="00196410">
            <w:pPr>
              <w:pStyle w:val="acctfourfigures"/>
              <w:tabs>
                <w:tab w:val="clear" w:pos="765"/>
              </w:tabs>
              <w:spacing w:line="240" w:lineRule="auto"/>
              <w:ind w:right="-147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9" w:type="dxa"/>
          </w:tcPr>
          <w:p w14:paraId="1E2BBD88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36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0F12DBDB" w14:textId="4CF17202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948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128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6189250B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</w:tcPr>
          <w:p w14:paraId="655EF195" w14:textId="7F67B6A1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066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034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</w:tr>
      <w:tr w:rsidR="002F3D4A" w:rsidRPr="002A6D82" w14:paraId="720BA7A7" w14:textId="77777777" w:rsidTr="009D5EB5">
        <w:trPr>
          <w:trHeight w:val="144"/>
        </w:trPr>
        <w:tc>
          <w:tcPr>
            <w:tcW w:w="4140" w:type="dxa"/>
          </w:tcPr>
          <w:p w14:paraId="3197C5CE" w14:textId="088FC0A3" w:rsidR="002F3D4A" w:rsidRPr="002A6D82" w:rsidRDefault="002F3D4A" w:rsidP="002A6D82">
            <w:pPr>
              <w:spacing w:line="240" w:lineRule="auto"/>
              <w:ind w:left="273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9" w:type="dxa"/>
          </w:tcPr>
          <w:p w14:paraId="268C41CF" w14:textId="77777777" w:rsidR="002F3D4A" w:rsidRPr="002A6D82" w:rsidRDefault="002F3D4A" w:rsidP="002A6D82">
            <w:pPr>
              <w:tabs>
                <w:tab w:val="clear" w:pos="454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DC57119" w14:textId="1F2F6839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224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067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4A90B030" w14:textId="77777777" w:rsidR="002F3D4A" w:rsidRPr="002A6D82" w:rsidRDefault="002F3D4A" w:rsidP="002A6D82">
            <w:pPr>
              <w:tabs>
                <w:tab w:val="decimal" w:pos="1008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BC3EEB1" w14:textId="2E955883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371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450</w:t>
            </w:r>
          </w:p>
        </w:tc>
        <w:tc>
          <w:tcPr>
            <w:tcW w:w="119" w:type="dxa"/>
          </w:tcPr>
          <w:p w14:paraId="16A8BA32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1FBC4FD" w14:textId="1A7AE5A9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152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932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55" w:type="dxa"/>
          </w:tcPr>
          <w:p w14:paraId="12C0F9ED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right="-1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040AEAD" w14:textId="0016E6CF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166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854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29" w:type="dxa"/>
          </w:tcPr>
          <w:p w14:paraId="1C79D175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377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0865283C" w14:textId="45C2F20D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376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2BC53826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807E60B" w14:textId="0807D038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538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304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7210FE79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0FF56EE" w14:textId="7D14438D" w:rsidR="002F3D4A" w:rsidRPr="002A6D82" w:rsidRDefault="00196410" w:rsidP="00196410">
            <w:pPr>
              <w:pStyle w:val="acctfourfigures"/>
              <w:tabs>
                <w:tab w:val="clear" w:pos="765"/>
              </w:tabs>
              <w:spacing w:line="240" w:lineRule="auto"/>
              <w:ind w:right="-147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9" w:type="dxa"/>
          </w:tcPr>
          <w:p w14:paraId="2EB69C63" w14:textId="77777777" w:rsidR="002F3D4A" w:rsidRPr="002A6D82" w:rsidRDefault="002F3D4A" w:rsidP="00196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E9A5716" w14:textId="0D706FF6" w:rsidR="002F3D4A" w:rsidRPr="002A6D82" w:rsidRDefault="00196410" w:rsidP="00196410">
            <w:pPr>
              <w:pStyle w:val="acctfourfigures"/>
              <w:tabs>
                <w:tab w:val="clear" w:pos="765"/>
              </w:tabs>
              <w:spacing w:line="240" w:lineRule="auto"/>
              <w:ind w:right="-147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2F3D4A" w:rsidRPr="002A6D82" w14:paraId="03864C7D" w14:textId="77777777" w:rsidTr="009D5EB5">
        <w:trPr>
          <w:trHeight w:val="144"/>
        </w:trPr>
        <w:tc>
          <w:tcPr>
            <w:tcW w:w="4140" w:type="dxa"/>
          </w:tcPr>
          <w:p w14:paraId="442BA881" w14:textId="35BC976D" w:rsidR="002F3D4A" w:rsidRPr="002A6D82" w:rsidRDefault="002F3D4A" w:rsidP="003427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450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19" w:type="dxa"/>
          </w:tcPr>
          <w:p w14:paraId="59EC39FF" w14:textId="77777777" w:rsidR="002F3D4A" w:rsidRPr="002A6D82" w:rsidRDefault="002F3D4A" w:rsidP="002A6D82">
            <w:pPr>
              <w:tabs>
                <w:tab w:val="clear" w:pos="454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5679E35F" w14:textId="323B539D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255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362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1D149765" w14:textId="77777777" w:rsidR="002F3D4A" w:rsidRPr="002A6D82" w:rsidRDefault="002F3D4A" w:rsidP="002A6D82">
            <w:pPr>
              <w:tabs>
                <w:tab w:val="decimal" w:pos="1008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0B60A" w14:textId="61737045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702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396</w:t>
            </w:r>
          </w:p>
        </w:tc>
        <w:tc>
          <w:tcPr>
            <w:tcW w:w="119" w:type="dxa"/>
          </w:tcPr>
          <w:p w14:paraId="485467E3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69224987" w14:textId="322B8927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069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765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55" w:type="dxa"/>
          </w:tcPr>
          <w:p w14:paraId="636BA69E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right="-1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3E3EECA" w14:textId="1E406BAD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901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942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29" w:type="dxa"/>
          </w:tcPr>
          <w:p w14:paraId="4A4C8ABB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right="-1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75730F7B" w14:textId="7164BF99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376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5A25E2EF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A7FD166" w14:textId="55E72D72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538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304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14912972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36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1FEFC9C4" w14:textId="34D0F438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948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128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4D1C2564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4BD34837" w14:textId="67E1B7F2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066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034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</w:tr>
      <w:tr w:rsidR="002F3D4A" w:rsidRPr="002A6D82" w14:paraId="6C5586DA" w14:textId="77777777" w:rsidTr="009D5EB5">
        <w:trPr>
          <w:trHeight w:val="144"/>
        </w:trPr>
        <w:tc>
          <w:tcPr>
            <w:tcW w:w="4140" w:type="dxa"/>
          </w:tcPr>
          <w:p w14:paraId="5230F71B" w14:textId="1D640D23" w:rsidR="002F3D4A" w:rsidRPr="002A6D82" w:rsidRDefault="002F3D4A" w:rsidP="002A6D82">
            <w:pPr>
              <w:pStyle w:val="Footer"/>
              <w:spacing w:line="240" w:lineRule="auto"/>
              <w:ind w:left="273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9" w:type="dxa"/>
          </w:tcPr>
          <w:p w14:paraId="3B849A48" w14:textId="77777777" w:rsidR="002F3D4A" w:rsidRPr="002A6D82" w:rsidRDefault="002F3D4A" w:rsidP="002A6D82">
            <w:pPr>
              <w:tabs>
                <w:tab w:val="clear" w:pos="454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91F7CF8" w14:textId="707C4181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367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315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780A1480" w14:textId="77777777" w:rsidR="002F3D4A" w:rsidRPr="002A6D82" w:rsidRDefault="002F3D4A" w:rsidP="002A6D82">
            <w:pPr>
              <w:tabs>
                <w:tab w:val="decimal" w:pos="1008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5C16D9C" w14:textId="626688E8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DE112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602</w:t>
            </w:r>
            <w:r w:rsidR="00DE112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970</w:t>
            </w:r>
          </w:p>
        </w:tc>
        <w:tc>
          <w:tcPr>
            <w:tcW w:w="119" w:type="dxa"/>
          </w:tcPr>
          <w:p w14:paraId="5896BDEE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A013F82" w14:textId="2F7DCC34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878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746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55" w:type="dxa"/>
          </w:tcPr>
          <w:p w14:paraId="0CEE3539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right="-1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97C7AC4" w14:textId="11CBE1CC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735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253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29" w:type="dxa"/>
          </w:tcPr>
          <w:p w14:paraId="277E6761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right="-1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3750B43A" w14:textId="5CAFB6A4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842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767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2E1EF38E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4726A4C" w14:textId="7C91E436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912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420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6464CC09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36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9F45ACD" w14:textId="3208D5A8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403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294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7E4C22AA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9DADCCD" w14:textId="53A3E696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D8661F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425</w:t>
            </w:r>
            <w:r w:rsidR="00D8661F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803</w:t>
            </w:r>
          </w:p>
        </w:tc>
      </w:tr>
      <w:tr w:rsidR="002F3D4A" w:rsidRPr="002A6D82" w14:paraId="2EB85572" w14:textId="77777777" w:rsidTr="009D5EB5">
        <w:trPr>
          <w:trHeight w:val="144"/>
        </w:trPr>
        <w:tc>
          <w:tcPr>
            <w:tcW w:w="4140" w:type="dxa"/>
          </w:tcPr>
          <w:p w14:paraId="282345FE" w14:textId="3CA31A93" w:rsidR="002F3D4A" w:rsidRPr="002A6D82" w:rsidRDefault="002F3D4A" w:rsidP="002A6D82">
            <w:pPr>
              <w:pStyle w:val="Footer"/>
              <w:spacing w:line="240" w:lineRule="auto"/>
              <w:ind w:left="273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ต้นทุนขายและบริการระหว่างส่วนงาน</w:t>
            </w:r>
          </w:p>
        </w:tc>
        <w:tc>
          <w:tcPr>
            <w:tcW w:w="119" w:type="dxa"/>
          </w:tcPr>
          <w:p w14:paraId="6C40F138" w14:textId="77777777" w:rsidR="002F3D4A" w:rsidRPr="002A6D82" w:rsidRDefault="002F3D4A" w:rsidP="002A6D82">
            <w:pPr>
              <w:tabs>
                <w:tab w:val="clear" w:pos="454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272EA48" w14:textId="54C256D0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152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932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5D928639" w14:textId="77777777" w:rsidR="002F3D4A" w:rsidRPr="002A6D82" w:rsidRDefault="002F3D4A" w:rsidP="002A6D82">
            <w:pPr>
              <w:tabs>
                <w:tab w:val="decimal" w:pos="1008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59343024" w14:textId="7FB5FC94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166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854</w:t>
            </w:r>
          </w:p>
        </w:tc>
        <w:tc>
          <w:tcPr>
            <w:tcW w:w="119" w:type="dxa"/>
          </w:tcPr>
          <w:p w14:paraId="4227C373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A81DB9C" w14:textId="7DE18176" w:rsidR="002F3D4A" w:rsidRPr="002A6D82" w:rsidRDefault="00196410" w:rsidP="00196410">
            <w:pPr>
              <w:pStyle w:val="acctfourfigures"/>
              <w:tabs>
                <w:tab w:val="clear" w:pos="765"/>
              </w:tabs>
              <w:spacing w:line="240" w:lineRule="auto"/>
              <w:ind w:right="-14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55" w:type="dxa"/>
          </w:tcPr>
          <w:p w14:paraId="32D2B86E" w14:textId="77777777" w:rsidR="002F3D4A" w:rsidRPr="002A6D82" w:rsidRDefault="002F3D4A" w:rsidP="00196410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right="-11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8FA15BF" w14:textId="4F307E95" w:rsidR="002F3D4A" w:rsidRPr="002A6D82" w:rsidRDefault="00196410" w:rsidP="00196410">
            <w:pPr>
              <w:pStyle w:val="acctfourfigures"/>
              <w:tabs>
                <w:tab w:val="clear" w:pos="765"/>
              </w:tabs>
              <w:spacing w:line="240" w:lineRule="auto"/>
              <w:ind w:right="-14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29" w:type="dxa"/>
          </w:tcPr>
          <w:p w14:paraId="0D212CA9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right="-1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4CBB14ED" w14:textId="361ED33C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152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932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401EB784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573209C" w14:textId="51829446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166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854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5CB702D2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36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3F41FC2" w14:textId="23CB94BA" w:rsidR="002F3D4A" w:rsidRPr="002A6D82" w:rsidRDefault="00196410" w:rsidP="00196410">
            <w:pPr>
              <w:pStyle w:val="acctfourfigures"/>
              <w:tabs>
                <w:tab w:val="clear" w:pos="765"/>
              </w:tabs>
              <w:spacing w:line="240" w:lineRule="auto"/>
              <w:ind w:right="-147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9" w:type="dxa"/>
          </w:tcPr>
          <w:p w14:paraId="77733DC6" w14:textId="77777777" w:rsidR="002F3D4A" w:rsidRPr="002A6D82" w:rsidRDefault="002F3D4A" w:rsidP="00196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44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B15CF24" w14:textId="54157B29" w:rsidR="002F3D4A" w:rsidRPr="002A6D82" w:rsidRDefault="00196410" w:rsidP="00196410">
            <w:pPr>
              <w:pStyle w:val="acctfourfigures"/>
              <w:tabs>
                <w:tab w:val="clear" w:pos="765"/>
              </w:tabs>
              <w:spacing w:line="240" w:lineRule="auto"/>
              <w:ind w:right="-147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2F3D4A" w:rsidRPr="002A6D82" w14:paraId="617A6F27" w14:textId="77777777" w:rsidTr="009D5EB5">
        <w:trPr>
          <w:trHeight w:val="144"/>
        </w:trPr>
        <w:tc>
          <w:tcPr>
            <w:tcW w:w="4140" w:type="dxa"/>
          </w:tcPr>
          <w:p w14:paraId="70B2C72F" w14:textId="2519B73F" w:rsidR="002F3D4A" w:rsidRPr="002A6D82" w:rsidRDefault="002F3D4A" w:rsidP="0034278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450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ต้นทุนขายและบริการทั้งสิ้น</w:t>
            </w:r>
          </w:p>
        </w:tc>
        <w:tc>
          <w:tcPr>
            <w:tcW w:w="119" w:type="dxa"/>
          </w:tcPr>
          <w:p w14:paraId="15904EF0" w14:textId="77777777" w:rsidR="002F3D4A" w:rsidRPr="002A6D82" w:rsidRDefault="002F3D4A" w:rsidP="002A6D82">
            <w:pPr>
              <w:tabs>
                <w:tab w:val="clear" w:pos="454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5C310036" w14:textId="34040F88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520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247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5EE20C34" w14:textId="77777777" w:rsidR="002F3D4A" w:rsidRPr="002A6D82" w:rsidRDefault="002F3D4A" w:rsidP="002A6D82">
            <w:pPr>
              <w:tabs>
                <w:tab w:val="decimal" w:pos="1008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B1902" w14:textId="595E4E66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AD0D4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769</w:t>
            </w:r>
            <w:r w:rsidR="00AD0D4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824</w:t>
            </w:r>
          </w:p>
        </w:tc>
        <w:tc>
          <w:tcPr>
            <w:tcW w:w="119" w:type="dxa"/>
          </w:tcPr>
          <w:p w14:paraId="5BFB2DB4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4E153346" w14:textId="416681D8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878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746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55" w:type="dxa"/>
          </w:tcPr>
          <w:p w14:paraId="1E5CD8F4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right="-1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AFBB7EB" w14:textId="01907CDA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735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253</w:t>
            </w:r>
          </w:p>
        </w:tc>
        <w:tc>
          <w:tcPr>
            <w:tcW w:w="129" w:type="dxa"/>
          </w:tcPr>
          <w:p w14:paraId="55CBA3D0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right="-1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00583CB5" w14:textId="72B0DDDC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995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699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541D8C92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0CA6AC50" w14:textId="4E34160C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079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274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712D30CE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36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6DB6546E" w14:textId="6216DFB9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403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294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06D1FB12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4099A5CD" w14:textId="777FBE81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D8661F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425</w:t>
            </w:r>
            <w:r w:rsidR="00D8661F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803</w:t>
            </w:r>
          </w:p>
        </w:tc>
      </w:tr>
      <w:tr w:rsidR="002F3D4A" w:rsidRPr="002A6D82" w14:paraId="634DAD9D" w14:textId="77777777" w:rsidTr="009D5EB5">
        <w:trPr>
          <w:trHeight w:val="144"/>
        </w:trPr>
        <w:tc>
          <w:tcPr>
            <w:tcW w:w="4140" w:type="dxa"/>
          </w:tcPr>
          <w:p w14:paraId="31072886" w14:textId="0FEE978F" w:rsidR="002F3D4A" w:rsidRPr="002A6D82" w:rsidRDefault="002F3D4A" w:rsidP="002A6D82">
            <w:pPr>
              <w:spacing w:line="240" w:lineRule="auto"/>
              <w:ind w:left="273" w:right="-102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กำไร</w:t>
            </w:r>
            <w:r w:rsidRPr="002A6D82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zh-CN"/>
              </w:rPr>
              <w:t>จากการ</w:t>
            </w:r>
            <w:r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>ดำเนินงาน</w:t>
            </w:r>
            <w:r w:rsidRPr="002A6D8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119" w:type="dxa"/>
          </w:tcPr>
          <w:p w14:paraId="7AAA7218" w14:textId="77777777" w:rsidR="002F3D4A" w:rsidRPr="002A6D82" w:rsidRDefault="002F3D4A" w:rsidP="002A6D82">
            <w:pPr>
              <w:tabs>
                <w:tab w:val="clear" w:pos="454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7E8059E" w14:textId="6AEE9C1B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735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115</w:t>
            </w:r>
          </w:p>
        </w:tc>
        <w:tc>
          <w:tcPr>
            <w:tcW w:w="119" w:type="dxa"/>
          </w:tcPr>
          <w:p w14:paraId="1B2C64D4" w14:textId="77777777" w:rsidR="002F3D4A" w:rsidRPr="002A6D82" w:rsidRDefault="002F3D4A" w:rsidP="002A6D82">
            <w:pPr>
              <w:tabs>
                <w:tab w:val="decimal" w:pos="1008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124D82F" w14:textId="47DCA905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B805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932</w:t>
            </w:r>
            <w:r w:rsidR="00B8051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572</w:t>
            </w:r>
          </w:p>
        </w:tc>
        <w:tc>
          <w:tcPr>
            <w:tcW w:w="119" w:type="dxa"/>
          </w:tcPr>
          <w:p w14:paraId="4D863B45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19CA8C0" w14:textId="6337F93B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191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019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55" w:type="dxa"/>
          </w:tcPr>
          <w:p w14:paraId="620289B1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right="-1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6693122" w14:textId="2C7BCC4A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166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689</w:t>
            </w:r>
          </w:p>
        </w:tc>
        <w:tc>
          <w:tcPr>
            <w:tcW w:w="129" w:type="dxa"/>
          </w:tcPr>
          <w:p w14:paraId="5C8E930E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right="-1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64AC78A5" w14:textId="70EEF10B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381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479D35BF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47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523B820" w14:textId="076C6555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459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030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765B985C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36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2F101A0" w14:textId="79E73312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544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834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62D828DF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9A4D35F" w14:textId="0E3183C2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196410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640</w:t>
            </w:r>
            <w:r w:rsidR="00196410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231</w:t>
            </w:r>
          </w:p>
        </w:tc>
      </w:tr>
      <w:tr w:rsidR="006910A8" w:rsidRPr="002A6D82" w14:paraId="6E129DAD" w14:textId="77777777" w:rsidTr="009D5EB5">
        <w:trPr>
          <w:trHeight w:val="144"/>
        </w:trPr>
        <w:tc>
          <w:tcPr>
            <w:tcW w:w="4140" w:type="dxa"/>
          </w:tcPr>
          <w:p w14:paraId="360A5287" w14:textId="77777777" w:rsidR="006910A8" w:rsidRPr="002A6D82" w:rsidRDefault="006910A8" w:rsidP="002A6D82">
            <w:pPr>
              <w:spacing w:line="240" w:lineRule="auto"/>
              <w:ind w:left="71" w:right="58" w:hanging="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dxa"/>
          </w:tcPr>
          <w:p w14:paraId="450CCD80" w14:textId="77777777" w:rsidR="006910A8" w:rsidRPr="002A6D82" w:rsidRDefault="006910A8" w:rsidP="002A6D82">
            <w:pPr>
              <w:tabs>
                <w:tab w:val="clear" w:pos="454"/>
                <w:tab w:val="decimal" w:pos="474"/>
              </w:tabs>
              <w:spacing w:line="240" w:lineRule="auto"/>
              <w:ind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vAlign w:val="bottom"/>
          </w:tcPr>
          <w:p w14:paraId="173473C8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" w:type="dxa"/>
          </w:tcPr>
          <w:p w14:paraId="524A6FAF" w14:textId="77777777" w:rsidR="006910A8" w:rsidRPr="002A6D82" w:rsidRDefault="006910A8" w:rsidP="002A6D82">
            <w:pPr>
              <w:tabs>
                <w:tab w:val="clear" w:pos="454"/>
                <w:tab w:val="decimal" w:pos="408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vAlign w:val="bottom"/>
          </w:tcPr>
          <w:p w14:paraId="0CAB76FA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" w:type="dxa"/>
          </w:tcPr>
          <w:p w14:paraId="2900059A" w14:textId="77777777" w:rsidR="006910A8" w:rsidRPr="002A6D82" w:rsidRDefault="006910A8" w:rsidP="002A6D82">
            <w:pPr>
              <w:tabs>
                <w:tab w:val="clear" w:pos="227"/>
                <w:tab w:val="clear" w:pos="680"/>
              </w:tabs>
              <w:spacing w:line="240" w:lineRule="auto"/>
              <w:ind w:left="-14" w:right="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00E3A1F1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55" w:type="dxa"/>
          </w:tcPr>
          <w:p w14:paraId="37C8487C" w14:textId="77777777" w:rsidR="006910A8" w:rsidRPr="002A6D82" w:rsidRDefault="006910A8" w:rsidP="002A6D82">
            <w:pPr>
              <w:tabs>
                <w:tab w:val="clear" w:pos="227"/>
                <w:tab w:val="clear" w:pos="680"/>
              </w:tabs>
              <w:spacing w:line="240" w:lineRule="auto"/>
              <w:ind w:left="-14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5" w:type="dxa"/>
          </w:tcPr>
          <w:p w14:paraId="19917DCA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29" w:type="dxa"/>
          </w:tcPr>
          <w:p w14:paraId="7D936AEC" w14:textId="77777777" w:rsidR="006910A8" w:rsidRPr="002A6D82" w:rsidRDefault="006910A8" w:rsidP="002A6D82">
            <w:pPr>
              <w:tabs>
                <w:tab w:val="clear" w:pos="227"/>
                <w:tab w:val="clear" w:pos="680"/>
              </w:tabs>
              <w:spacing w:line="240" w:lineRule="auto"/>
              <w:ind w:left="-14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4" w:type="dxa"/>
          </w:tcPr>
          <w:p w14:paraId="1B79D6F3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" w:type="dxa"/>
          </w:tcPr>
          <w:p w14:paraId="2C37DB74" w14:textId="77777777" w:rsidR="006910A8" w:rsidRPr="002A6D82" w:rsidRDefault="006910A8" w:rsidP="002A6D82">
            <w:pPr>
              <w:tabs>
                <w:tab w:val="clear" w:pos="227"/>
                <w:tab w:val="clear" w:pos="680"/>
                <w:tab w:val="decimal" w:pos="1008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vAlign w:val="bottom"/>
          </w:tcPr>
          <w:p w14:paraId="75EACD4D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" w:type="dxa"/>
          </w:tcPr>
          <w:p w14:paraId="4BD2ECD9" w14:textId="77777777" w:rsidR="006910A8" w:rsidRPr="002A6D82" w:rsidRDefault="006910A8" w:rsidP="002A6D82">
            <w:pPr>
              <w:tabs>
                <w:tab w:val="clear" w:pos="227"/>
                <w:tab w:val="clear" w:pos="680"/>
                <w:tab w:val="decimal" w:pos="736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5D50DA1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" w:type="dxa"/>
          </w:tcPr>
          <w:p w14:paraId="0978E0AA" w14:textId="77777777" w:rsidR="006910A8" w:rsidRPr="002A6D82" w:rsidRDefault="006910A8" w:rsidP="002A6D82">
            <w:pPr>
              <w:tabs>
                <w:tab w:val="clear" w:pos="227"/>
                <w:tab w:val="clear" w:pos="680"/>
                <w:tab w:val="decimal" w:pos="8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vAlign w:val="bottom"/>
          </w:tcPr>
          <w:p w14:paraId="7D4F80F1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</w:tr>
      <w:tr w:rsidR="006910A8" w:rsidRPr="002A6D82" w14:paraId="4B28DAFA" w14:textId="77777777" w:rsidTr="009D5EB5">
        <w:trPr>
          <w:trHeight w:val="144"/>
        </w:trPr>
        <w:tc>
          <w:tcPr>
            <w:tcW w:w="4140" w:type="dxa"/>
          </w:tcPr>
          <w:p w14:paraId="5B37E710" w14:textId="7E685BC7" w:rsidR="006910A8" w:rsidRPr="002A6D82" w:rsidRDefault="006910A8" w:rsidP="002A6D82">
            <w:pPr>
              <w:spacing w:line="240" w:lineRule="auto"/>
              <w:ind w:left="156" w:right="58" w:hanging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9" w:type="dxa"/>
          </w:tcPr>
          <w:p w14:paraId="0AA83C57" w14:textId="77777777" w:rsidR="006910A8" w:rsidRPr="002A6D82" w:rsidRDefault="006910A8" w:rsidP="002A6D82">
            <w:pPr>
              <w:tabs>
                <w:tab w:val="clear" w:pos="454"/>
                <w:tab w:val="decimal" w:pos="474"/>
              </w:tabs>
              <w:spacing w:line="240" w:lineRule="auto"/>
              <w:ind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vAlign w:val="bottom"/>
          </w:tcPr>
          <w:p w14:paraId="731F7BD1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" w:type="dxa"/>
          </w:tcPr>
          <w:p w14:paraId="19DDF332" w14:textId="77777777" w:rsidR="006910A8" w:rsidRPr="002A6D82" w:rsidRDefault="006910A8" w:rsidP="002A6D82">
            <w:pPr>
              <w:tabs>
                <w:tab w:val="clear" w:pos="454"/>
                <w:tab w:val="decimal" w:pos="408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vAlign w:val="bottom"/>
          </w:tcPr>
          <w:p w14:paraId="72C778C9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" w:type="dxa"/>
          </w:tcPr>
          <w:p w14:paraId="6971BCFD" w14:textId="77777777" w:rsidR="006910A8" w:rsidRPr="002A6D82" w:rsidRDefault="006910A8" w:rsidP="002A6D82">
            <w:pPr>
              <w:tabs>
                <w:tab w:val="clear" w:pos="227"/>
                <w:tab w:val="clear" w:pos="680"/>
              </w:tabs>
              <w:spacing w:line="240" w:lineRule="auto"/>
              <w:ind w:left="-14" w:right="5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4B6C2D6C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55" w:type="dxa"/>
          </w:tcPr>
          <w:p w14:paraId="10175736" w14:textId="77777777" w:rsidR="006910A8" w:rsidRPr="002A6D82" w:rsidRDefault="006910A8" w:rsidP="002A6D82">
            <w:pPr>
              <w:tabs>
                <w:tab w:val="clear" w:pos="227"/>
                <w:tab w:val="clear" w:pos="680"/>
              </w:tabs>
              <w:spacing w:line="240" w:lineRule="auto"/>
              <w:ind w:left="-14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5" w:type="dxa"/>
          </w:tcPr>
          <w:p w14:paraId="6A797753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29" w:type="dxa"/>
          </w:tcPr>
          <w:p w14:paraId="50E39AA5" w14:textId="77777777" w:rsidR="006910A8" w:rsidRPr="002A6D82" w:rsidRDefault="006910A8" w:rsidP="002A6D82">
            <w:pPr>
              <w:tabs>
                <w:tab w:val="clear" w:pos="227"/>
                <w:tab w:val="clear" w:pos="680"/>
              </w:tabs>
              <w:spacing w:line="240" w:lineRule="auto"/>
              <w:ind w:left="-14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4" w:type="dxa"/>
          </w:tcPr>
          <w:p w14:paraId="46B09092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" w:type="dxa"/>
          </w:tcPr>
          <w:p w14:paraId="7EA708B4" w14:textId="77777777" w:rsidR="006910A8" w:rsidRPr="002A6D82" w:rsidRDefault="006910A8" w:rsidP="002A6D82">
            <w:pPr>
              <w:tabs>
                <w:tab w:val="clear" w:pos="227"/>
                <w:tab w:val="clear" w:pos="680"/>
                <w:tab w:val="decimal" w:pos="1008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vAlign w:val="bottom"/>
          </w:tcPr>
          <w:p w14:paraId="6905CF29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" w:type="dxa"/>
          </w:tcPr>
          <w:p w14:paraId="1EE935C8" w14:textId="77777777" w:rsidR="006910A8" w:rsidRPr="002A6D82" w:rsidRDefault="006910A8" w:rsidP="002A6D82">
            <w:pPr>
              <w:tabs>
                <w:tab w:val="clear" w:pos="227"/>
                <w:tab w:val="clear" w:pos="680"/>
                <w:tab w:val="decimal" w:pos="736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3C103FB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" w:type="dxa"/>
          </w:tcPr>
          <w:p w14:paraId="4EC2BB94" w14:textId="77777777" w:rsidR="006910A8" w:rsidRPr="002A6D82" w:rsidRDefault="006910A8" w:rsidP="002A6D82">
            <w:pPr>
              <w:tabs>
                <w:tab w:val="clear" w:pos="227"/>
                <w:tab w:val="clear" w:pos="680"/>
                <w:tab w:val="decimal" w:pos="8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vAlign w:val="bottom"/>
          </w:tcPr>
          <w:p w14:paraId="1FA2FF4C" w14:textId="77777777" w:rsidR="006910A8" w:rsidRPr="002A6D82" w:rsidRDefault="006910A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</w:tr>
      <w:tr w:rsidR="002F3D4A" w:rsidRPr="002A6D82" w14:paraId="1600A8A2" w14:textId="77777777" w:rsidTr="009D5EB5">
        <w:trPr>
          <w:trHeight w:val="144"/>
        </w:trPr>
        <w:tc>
          <w:tcPr>
            <w:tcW w:w="4140" w:type="dxa"/>
          </w:tcPr>
          <w:p w14:paraId="1573978E" w14:textId="10316431" w:rsidR="002F3D4A" w:rsidRPr="002A6D82" w:rsidRDefault="002F3D4A" w:rsidP="002A6D82">
            <w:pPr>
              <w:spacing w:line="240" w:lineRule="auto"/>
              <w:ind w:left="273" w:right="58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รายได้อื่น</w:t>
            </w:r>
          </w:p>
        </w:tc>
        <w:tc>
          <w:tcPr>
            <w:tcW w:w="119" w:type="dxa"/>
          </w:tcPr>
          <w:p w14:paraId="0E89D744" w14:textId="77777777" w:rsidR="002F3D4A" w:rsidRPr="002A6D82" w:rsidRDefault="002F3D4A" w:rsidP="002A6D82">
            <w:pPr>
              <w:tabs>
                <w:tab w:val="clear" w:pos="680"/>
                <w:tab w:val="decimal" w:pos="702"/>
              </w:tabs>
              <w:spacing w:line="240" w:lineRule="auto"/>
              <w:ind w:right="-1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913F36A" w14:textId="6CADBB39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198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6D6E0DAF" w14:textId="77777777" w:rsidR="002F3D4A" w:rsidRPr="002A6D82" w:rsidRDefault="002F3D4A" w:rsidP="002A6D82">
            <w:pPr>
              <w:tabs>
                <w:tab w:val="clear" w:pos="454"/>
                <w:tab w:val="decimal" w:pos="432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320FED28" w14:textId="489BA948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65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575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2809F7AB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216F1053" w14:textId="7C08D882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173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55" w:type="dxa"/>
          </w:tcPr>
          <w:p w14:paraId="3CD1F248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5" w:type="dxa"/>
          </w:tcPr>
          <w:p w14:paraId="5D487B7D" w14:textId="32C9C14B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782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29" w:type="dxa"/>
          </w:tcPr>
          <w:p w14:paraId="40B64141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4" w:type="dxa"/>
          </w:tcPr>
          <w:p w14:paraId="2AF22219" w14:textId="40ADD4B3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138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2612D780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3BE208BD" w14:textId="3E82C861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308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69762030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99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73BDAFFF" w14:textId="54CCF193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233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4F15AC51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</w:tcPr>
          <w:p w14:paraId="0D8081CF" w14:textId="2655A3DD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049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</w:tr>
      <w:tr w:rsidR="002F3D4A" w:rsidRPr="002A6D82" w14:paraId="72B319A0" w14:textId="77777777" w:rsidTr="009D5EB5">
        <w:trPr>
          <w:trHeight w:val="144"/>
        </w:trPr>
        <w:tc>
          <w:tcPr>
            <w:tcW w:w="4140" w:type="dxa"/>
          </w:tcPr>
          <w:p w14:paraId="32521ECD" w14:textId="1F633765" w:rsidR="002F3D4A" w:rsidRPr="002A6D82" w:rsidRDefault="002F3D4A" w:rsidP="002A6D82">
            <w:pPr>
              <w:spacing w:line="240" w:lineRule="auto"/>
              <w:ind w:left="273" w:right="-20" w:hanging="3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 xml:space="preserve"> ต้นทุนในการจัดจำหน่าย</w:t>
            </w:r>
          </w:p>
        </w:tc>
        <w:tc>
          <w:tcPr>
            <w:tcW w:w="119" w:type="dxa"/>
          </w:tcPr>
          <w:p w14:paraId="1374710C" w14:textId="77777777" w:rsidR="002F3D4A" w:rsidRPr="002A6D82" w:rsidRDefault="002F3D4A" w:rsidP="002A6D82">
            <w:pPr>
              <w:tabs>
                <w:tab w:val="clear" w:pos="454"/>
                <w:tab w:val="decimal" w:pos="432"/>
              </w:tabs>
              <w:spacing w:line="240" w:lineRule="auto"/>
              <w:ind w:left="-108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75219347" w14:textId="3CDB13CA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931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467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241BF44B" w14:textId="77777777" w:rsidR="002F3D4A" w:rsidRPr="002A6D82" w:rsidRDefault="002F3D4A" w:rsidP="002A6D82">
            <w:pPr>
              <w:tabs>
                <w:tab w:val="clear" w:pos="454"/>
                <w:tab w:val="decimal" w:pos="432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F77B17E" w14:textId="11BEB1C1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167649" w:rsidRPr="0016764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029</w:t>
            </w:r>
            <w:r w:rsidR="00167649" w:rsidRPr="0016764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550</w:t>
            </w:r>
          </w:p>
        </w:tc>
        <w:tc>
          <w:tcPr>
            <w:tcW w:w="119" w:type="dxa"/>
          </w:tcPr>
          <w:p w14:paraId="0DE11D39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02ABD25" w14:textId="6DE60727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354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55" w:type="dxa"/>
          </w:tcPr>
          <w:p w14:paraId="52A6F913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5" w:type="dxa"/>
          </w:tcPr>
          <w:p w14:paraId="6AAE366D" w14:textId="40A05F1F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783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29" w:type="dxa"/>
          </w:tcPr>
          <w:p w14:paraId="386ADC59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4" w:type="dxa"/>
          </w:tcPr>
          <w:p w14:paraId="7694199F" w14:textId="2EF71BCD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617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2AA7DA0E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04651724" w14:textId="39C20F95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848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35358191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99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60B86812" w14:textId="7F7A9A3E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919</w:t>
            </w:r>
            <w:r w:rsidR="00340050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204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1D7D76EC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</w:tcPr>
          <w:p w14:paraId="7148034A" w14:textId="7F8556D9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7A56B7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014</w:t>
            </w:r>
            <w:r w:rsidR="007A56B7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485</w:t>
            </w:r>
          </w:p>
        </w:tc>
      </w:tr>
      <w:tr w:rsidR="002F3D4A" w:rsidRPr="002A6D82" w14:paraId="5F2D6D0C" w14:textId="77777777" w:rsidTr="009D5EB5">
        <w:trPr>
          <w:trHeight w:val="144"/>
        </w:trPr>
        <w:tc>
          <w:tcPr>
            <w:tcW w:w="4140" w:type="dxa"/>
          </w:tcPr>
          <w:p w14:paraId="5BEB171E" w14:textId="3F01DCB7" w:rsidR="002F3D4A" w:rsidRPr="002A6D82" w:rsidRDefault="002F3D4A" w:rsidP="002A6D82">
            <w:pPr>
              <w:spacing w:line="240" w:lineRule="auto"/>
              <w:ind w:left="273" w:right="-20" w:hanging="3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 xml:space="preserve"> ค่าใช้จ่ายในการบริหาร</w:t>
            </w:r>
          </w:p>
        </w:tc>
        <w:tc>
          <w:tcPr>
            <w:tcW w:w="119" w:type="dxa"/>
          </w:tcPr>
          <w:p w14:paraId="64E2CDD0" w14:textId="77777777" w:rsidR="002F3D4A" w:rsidRPr="002A6D82" w:rsidRDefault="002F3D4A" w:rsidP="002A6D82">
            <w:pPr>
              <w:tabs>
                <w:tab w:val="clear" w:pos="454"/>
                <w:tab w:val="decimal" w:pos="432"/>
              </w:tabs>
              <w:spacing w:line="240" w:lineRule="auto"/>
              <w:ind w:left="-108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BFE7E53" w14:textId="62BA8C31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730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321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1D412739" w14:textId="77777777" w:rsidR="002F3D4A" w:rsidRPr="002A6D82" w:rsidRDefault="002F3D4A" w:rsidP="002A6D82">
            <w:pPr>
              <w:tabs>
                <w:tab w:val="clear" w:pos="454"/>
                <w:tab w:val="decimal" w:pos="432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78A6CED" w14:textId="51D77315" w:rsidR="002F3D4A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781</w:t>
            </w:r>
            <w:r w:rsidR="002A6D82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081</w:t>
            </w:r>
          </w:p>
        </w:tc>
        <w:tc>
          <w:tcPr>
            <w:tcW w:w="119" w:type="dxa"/>
          </w:tcPr>
          <w:p w14:paraId="4481BB48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3FFA844F" w14:textId="274389D1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783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55" w:type="dxa"/>
          </w:tcPr>
          <w:p w14:paraId="08B2ABA9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5" w:type="dxa"/>
          </w:tcPr>
          <w:p w14:paraId="49702785" w14:textId="6B98F0DA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72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936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29" w:type="dxa"/>
          </w:tcPr>
          <w:p w14:paraId="6EA8EAD6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4" w:type="dxa"/>
          </w:tcPr>
          <w:p w14:paraId="6146058E" w14:textId="3570D45A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490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5650157E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95554BE" w14:textId="4ADEA7F3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350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549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39A0F249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  <w:tab w:val="decimal" w:pos="799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6E7BBE9F" w14:textId="2C91F717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504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614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119" w:type="dxa"/>
          </w:tcPr>
          <w:p w14:paraId="1C4CCD61" w14:textId="77777777" w:rsidR="002F3D4A" w:rsidRPr="002A6D82" w:rsidRDefault="002F3D4A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</w:tcPr>
          <w:p w14:paraId="496FC034" w14:textId="250AF6BB" w:rsidR="002F3D4A" w:rsidRPr="002A6D82" w:rsidRDefault="002F3D4A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503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468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</w:tr>
      <w:tr w:rsidR="00C048C8" w:rsidRPr="002A6D82" w14:paraId="1B26882E" w14:textId="77777777" w:rsidTr="009D5EB5">
        <w:trPr>
          <w:trHeight w:val="144"/>
        </w:trPr>
        <w:tc>
          <w:tcPr>
            <w:tcW w:w="4140" w:type="dxa"/>
          </w:tcPr>
          <w:p w14:paraId="50EDE1B6" w14:textId="1E75376E" w:rsidR="00C048C8" w:rsidRPr="002A6D82" w:rsidRDefault="00C048C8" w:rsidP="002A6D82">
            <w:pPr>
              <w:spacing w:line="240" w:lineRule="auto"/>
              <w:ind w:left="273" w:right="58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9" w:type="dxa"/>
          </w:tcPr>
          <w:p w14:paraId="50F8DF47" w14:textId="77777777" w:rsidR="00C048C8" w:rsidRPr="002A6D82" w:rsidRDefault="00C048C8" w:rsidP="002A6D82">
            <w:pPr>
              <w:tabs>
                <w:tab w:val="clear" w:pos="454"/>
                <w:tab w:val="decimal" w:pos="432"/>
              </w:tabs>
              <w:spacing w:line="240" w:lineRule="auto"/>
              <w:ind w:left="-108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769A90AA" w14:textId="0FAC7DC1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="004011F5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169</w:t>
            </w:r>
          </w:p>
        </w:tc>
        <w:tc>
          <w:tcPr>
            <w:tcW w:w="119" w:type="dxa"/>
          </w:tcPr>
          <w:p w14:paraId="22ACBCDA" w14:textId="77777777" w:rsidR="00C048C8" w:rsidRPr="002A6D82" w:rsidRDefault="00C048C8" w:rsidP="002A6D82">
            <w:pPr>
              <w:tabs>
                <w:tab w:val="clear" w:pos="454"/>
                <w:tab w:val="decimal" w:pos="432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7D5AAAC" w14:textId="3D1DD73B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="00D8737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852</w:t>
            </w:r>
          </w:p>
        </w:tc>
        <w:tc>
          <w:tcPr>
            <w:tcW w:w="119" w:type="dxa"/>
          </w:tcPr>
          <w:p w14:paraId="3B015A28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3DEC89EC" w14:textId="7734D740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="007F418C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646</w:t>
            </w:r>
          </w:p>
        </w:tc>
        <w:tc>
          <w:tcPr>
            <w:tcW w:w="155" w:type="dxa"/>
          </w:tcPr>
          <w:p w14:paraId="3673F0F6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5" w:type="dxa"/>
          </w:tcPr>
          <w:p w14:paraId="18EFD91F" w14:textId="1B1B5369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F65200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442</w:t>
            </w:r>
          </w:p>
        </w:tc>
        <w:tc>
          <w:tcPr>
            <w:tcW w:w="129" w:type="dxa"/>
          </w:tcPr>
          <w:p w14:paraId="4469463D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4" w:type="dxa"/>
          </w:tcPr>
          <w:p w14:paraId="15B8730C" w14:textId="13D5543B" w:rsidR="00C048C8" w:rsidRPr="002A6D82" w:rsidRDefault="00F43BA9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386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60224183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D383A99" w14:textId="11767050" w:rsidR="00C048C8" w:rsidRPr="002A6D82" w:rsidRDefault="006B0E0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889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112CCAAA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  <w:tab w:val="decimal" w:pos="799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center"/>
          </w:tcPr>
          <w:p w14:paraId="7E678F61" w14:textId="56CA1E91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  <w:r w:rsidR="006B0E0B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429</w:t>
            </w:r>
          </w:p>
        </w:tc>
        <w:tc>
          <w:tcPr>
            <w:tcW w:w="119" w:type="dxa"/>
          </w:tcPr>
          <w:p w14:paraId="65F48235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vAlign w:val="center"/>
          </w:tcPr>
          <w:p w14:paraId="703422C3" w14:textId="3155C07C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  <w:r w:rsidR="002F3D4A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405</w:t>
            </w:r>
          </w:p>
        </w:tc>
      </w:tr>
      <w:tr w:rsidR="00C048C8" w:rsidRPr="002A6D82" w14:paraId="0FE6153B" w14:textId="77777777" w:rsidTr="009D5EB5">
        <w:trPr>
          <w:trHeight w:val="144"/>
        </w:trPr>
        <w:tc>
          <w:tcPr>
            <w:tcW w:w="4140" w:type="dxa"/>
          </w:tcPr>
          <w:p w14:paraId="4FCBE527" w14:textId="55B16D25" w:rsidR="00C048C8" w:rsidRPr="002A6D82" w:rsidRDefault="00C048C8" w:rsidP="002A6D82">
            <w:pPr>
              <w:spacing w:line="240" w:lineRule="auto"/>
              <w:ind w:left="273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รายได้) ค่าใช้จ่ายภาษีเงินได้</w:t>
            </w:r>
          </w:p>
        </w:tc>
        <w:tc>
          <w:tcPr>
            <w:tcW w:w="119" w:type="dxa"/>
          </w:tcPr>
          <w:p w14:paraId="5C22EB19" w14:textId="447D827A" w:rsidR="00C048C8" w:rsidRPr="002A6D82" w:rsidRDefault="00C048C8" w:rsidP="002A6D82">
            <w:pPr>
              <w:tabs>
                <w:tab w:val="clear" w:pos="454"/>
                <w:tab w:val="decimal" w:pos="432"/>
              </w:tabs>
              <w:spacing w:line="240" w:lineRule="auto"/>
              <w:ind w:left="-108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2A2076E" w14:textId="6B4968E7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  <w:r w:rsidR="00C048C8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217</w:t>
            </w:r>
          </w:p>
        </w:tc>
        <w:tc>
          <w:tcPr>
            <w:tcW w:w="119" w:type="dxa"/>
          </w:tcPr>
          <w:p w14:paraId="5D03EFA2" w14:textId="77777777" w:rsidR="00C048C8" w:rsidRPr="002A6D82" w:rsidRDefault="00C048C8" w:rsidP="002A6D82">
            <w:pPr>
              <w:tabs>
                <w:tab w:val="clear" w:pos="454"/>
                <w:tab w:val="decimal" w:pos="432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B0D1089" w14:textId="0F3A5342" w:rsidR="00C048C8" w:rsidRPr="002A6D82" w:rsidRDefault="00C048C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753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3F404D2F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0DDCFD4" w14:textId="3C1A4D78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FF4900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730</w:t>
            </w:r>
          </w:p>
        </w:tc>
        <w:tc>
          <w:tcPr>
            <w:tcW w:w="155" w:type="dxa"/>
          </w:tcPr>
          <w:p w14:paraId="787AC3FD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8BDC829" w14:textId="42B85C02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  <w:r w:rsidR="00C048C8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080</w:t>
            </w:r>
          </w:p>
        </w:tc>
        <w:tc>
          <w:tcPr>
            <w:tcW w:w="129" w:type="dxa"/>
          </w:tcPr>
          <w:p w14:paraId="43B47B20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7DE4573C" w14:textId="7684157A" w:rsidR="00C048C8" w:rsidRPr="002A6D82" w:rsidRDefault="00C048C8" w:rsidP="00196410">
            <w:pPr>
              <w:pStyle w:val="acctfourfigures"/>
              <w:tabs>
                <w:tab w:val="clear" w:pos="765"/>
              </w:tabs>
              <w:spacing w:line="240" w:lineRule="auto"/>
              <w:ind w:right="-147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9" w:type="dxa"/>
          </w:tcPr>
          <w:p w14:paraId="3BF3861E" w14:textId="77777777" w:rsidR="00C048C8" w:rsidRPr="002A6D82" w:rsidRDefault="00C048C8" w:rsidP="0019641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86D0757" w14:textId="7BDF7FAF" w:rsidR="00C048C8" w:rsidRPr="002A6D82" w:rsidRDefault="00196410" w:rsidP="00196410">
            <w:pPr>
              <w:pStyle w:val="acctfourfigures"/>
              <w:tabs>
                <w:tab w:val="clear" w:pos="765"/>
              </w:tabs>
              <w:spacing w:line="240" w:lineRule="auto"/>
              <w:ind w:right="-147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9" w:type="dxa"/>
          </w:tcPr>
          <w:p w14:paraId="59BF514C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  <w:tab w:val="decimal" w:pos="736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center"/>
          </w:tcPr>
          <w:p w14:paraId="1B9EAF65" w14:textId="59B07268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26</w:t>
            </w:r>
            <w:r w:rsidR="006B0E0B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947</w:t>
            </w:r>
          </w:p>
        </w:tc>
        <w:tc>
          <w:tcPr>
            <w:tcW w:w="119" w:type="dxa"/>
          </w:tcPr>
          <w:p w14:paraId="31BB86EA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vAlign w:val="center"/>
          </w:tcPr>
          <w:p w14:paraId="023394F4" w14:textId="0390297E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C048C8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327</w:t>
            </w:r>
          </w:p>
        </w:tc>
      </w:tr>
      <w:tr w:rsidR="00C048C8" w:rsidRPr="002A6D82" w14:paraId="3010F2A7" w14:textId="77777777" w:rsidTr="009D5EB5">
        <w:trPr>
          <w:trHeight w:val="144"/>
        </w:trPr>
        <w:tc>
          <w:tcPr>
            <w:tcW w:w="4140" w:type="dxa"/>
          </w:tcPr>
          <w:p w14:paraId="4515BC66" w14:textId="2950713E" w:rsidR="00C048C8" w:rsidRPr="002A6D82" w:rsidRDefault="005A7276" w:rsidP="002A6D82">
            <w:pPr>
              <w:pStyle w:val="Footer"/>
              <w:spacing w:line="240" w:lineRule="auto"/>
              <w:ind w:left="273" w:right="-2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>กำไร (</w:t>
            </w:r>
            <w:r w:rsidR="00C048C8"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  <w:r w:rsidR="00C048C8" w:rsidRPr="002A6D82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สำหรับปี - ส่วนที่เป็นของบริษัทใหญ่</w:t>
            </w:r>
          </w:p>
        </w:tc>
        <w:tc>
          <w:tcPr>
            <w:tcW w:w="119" w:type="dxa"/>
          </w:tcPr>
          <w:p w14:paraId="6DE97E67" w14:textId="77777777" w:rsidR="00C048C8" w:rsidRPr="002A6D82" w:rsidRDefault="00C048C8" w:rsidP="002A6D82">
            <w:pPr>
              <w:tabs>
                <w:tab w:val="clear" w:pos="454"/>
                <w:tab w:val="decimal" w:pos="432"/>
              </w:tabs>
              <w:spacing w:line="240" w:lineRule="auto"/>
              <w:ind w:left="-108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31A31E18" w14:textId="452A481D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  <w:r w:rsidR="00C048C8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139</w:t>
            </w:r>
          </w:p>
        </w:tc>
        <w:tc>
          <w:tcPr>
            <w:tcW w:w="119" w:type="dxa"/>
          </w:tcPr>
          <w:p w14:paraId="59C64F1E" w14:textId="77777777" w:rsidR="00C048C8" w:rsidRPr="002A6D82" w:rsidRDefault="00C048C8" w:rsidP="002A6D82">
            <w:pPr>
              <w:tabs>
                <w:tab w:val="clear" w:pos="454"/>
                <w:tab w:val="decimal" w:pos="432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27D607EB" w14:textId="3B858205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139</w:t>
            </w:r>
            <w:r w:rsidR="00C048C8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417</w:t>
            </w:r>
          </w:p>
        </w:tc>
        <w:tc>
          <w:tcPr>
            <w:tcW w:w="119" w:type="dxa"/>
          </w:tcPr>
          <w:p w14:paraId="58FA89ED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E8A34D9" w14:textId="5293420A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  <w:r w:rsidR="00EA5907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679</w:t>
            </w:r>
          </w:p>
        </w:tc>
        <w:tc>
          <w:tcPr>
            <w:tcW w:w="155" w:type="dxa"/>
          </w:tcPr>
          <w:p w14:paraId="371A23F4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00E2072F" w14:textId="4C051629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53</w:t>
            </w:r>
            <w:r w:rsidR="00C048C8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230</w:t>
            </w:r>
          </w:p>
        </w:tc>
        <w:tc>
          <w:tcPr>
            <w:tcW w:w="129" w:type="dxa"/>
          </w:tcPr>
          <w:p w14:paraId="7A3A4ABF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295275D4" w14:textId="5B4321DF" w:rsidR="00C048C8" w:rsidRPr="002A6D82" w:rsidRDefault="00F43BA9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38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945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19" w:type="dxa"/>
          </w:tcPr>
          <w:p w14:paraId="5B7F0F5E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347D82AF" w14:textId="4F8E82A5" w:rsidR="00C048C8" w:rsidRPr="002A6D82" w:rsidRDefault="00C048C8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2A6D82">
              <w:rPr>
                <w:rFonts w:asciiTheme="majorBidi" w:hAnsiTheme="majorBidi" w:cstheme="majorBidi"/>
                <w:szCs w:val="22"/>
                <w:cs/>
                <w:lang w:val="en-US"/>
              </w:rPr>
              <w:t>(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110</w:t>
            </w:r>
            <w:r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Cs w:val="22"/>
                <w:lang w:val="en-US" w:bidi="th-TH"/>
              </w:rPr>
              <w:t>052</w:t>
            </w:r>
            <w:r w:rsidRPr="002A6D82">
              <w:rPr>
                <w:rFonts w:asciiTheme="majorBidi" w:hAnsiTheme="majorBidi" w:cstheme="majorBidi"/>
                <w:szCs w:val="22"/>
                <w:cs/>
                <w:lang w:val="en-US"/>
              </w:rPr>
              <w:t>)</w:t>
            </w:r>
          </w:p>
        </w:tc>
        <w:tc>
          <w:tcPr>
            <w:tcW w:w="119" w:type="dxa"/>
          </w:tcPr>
          <w:p w14:paraId="4E0B3EE0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  <w:tab w:val="decimal" w:pos="736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80645" w14:textId="2F31995A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69</w:t>
            </w:r>
            <w:r w:rsidR="00C048C8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873</w:t>
            </w:r>
          </w:p>
        </w:tc>
        <w:tc>
          <w:tcPr>
            <w:tcW w:w="119" w:type="dxa"/>
          </w:tcPr>
          <w:p w14:paraId="37955850" w14:textId="77777777" w:rsidR="00C048C8" w:rsidRPr="002A6D82" w:rsidRDefault="00C048C8" w:rsidP="002A6D82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9C755" w14:textId="2CD315AC" w:rsidR="00C048C8" w:rsidRPr="002A6D82" w:rsidRDefault="003273DB" w:rsidP="002A6D8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147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82</w:t>
            </w:r>
            <w:r w:rsidR="00C048C8" w:rsidRPr="002A6D8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Cs w:val="22"/>
                <w:lang w:val="en-US" w:bidi="th-TH"/>
              </w:rPr>
              <w:t>595</w:t>
            </w:r>
          </w:p>
        </w:tc>
      </w:tr>
    </w:tbl>
    <w:p w14:paraId="2EE0C014" w14:textId="77777777" w:rsidR="00A63161" w:rsidRDefault="00A63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 w:cstheme="majorBidi"/>
          <w:sz w:val="36"/>
          <w:szCs w:val="36"/>
          <w:cs/>
        </w:rPr>
      </w:pPr>
      <w:r>
        <w:rPr>
          <w:rFonts w:asciiTheme="majorBidi" w:eastAsia="Arial Unicode MS" w:hAnsiTheme="majorBidi" w:cstheme="majorBidi"/>
          <w:sz w:val="36"/>
          <w:szCs w:val="36"/>
          <w:cs/>
        </w:rPr>
        <w:br w:type="page"/>
      </w:r>
    </w:p>
    <w:p w14:paraId="642EF980" w14:textId="58EB9E7C" w:rsidR="008147FF" w:rsidRPr="00461ECB" w:rsidRDefault="008147FF" w:rsidP="00295A6E">
      <w:pPr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ข้อมูลสินทรัพย์ของส่วนงานในงบการเงินรวม ณ 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31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มีดังนี้ </w:t>
      </w:r>
    </w:p>
    <w:tbl>
      <w:tblPr>
        <w:tblW w:w="1360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"/>
        <w:gridCol w:w="1083"/>
        <w:gridCol w:w="134"/>
        <w:gridCol w:w="1083"/>
        <w:gridCol w:w="109"/>
        <w:gridCol w:w="1083"/>
        <w:gridCol w:w="127"/>
        <w:gridCol w:w="1083"/>
        <w:gridCol w:w="123"/>
        <w:gridCol w:w="1083"/>
        <w:gridCol w:w="132"/>
        <w:gridCol w:w="1084"/>
        <w:gridCol w:w="162"/>
        <w:gridCol w:w="1174"/>
        <w:gridCol w:w="144"/>
        <w:gridCol w:w="1175"/>
      </w:tblGrid>
      <w:tr w:rsidR="002F04B9" w:rsidRPr="00461ECB" w14:paraId="63E5A498" w14:textId="77777777" w:rsidTr="5889D157">
        <w:trPr>
          <w:trHeight w:val="271"/>
        </w:trPr>
        <w:tc>
          <w:tcPr>
            <w:tcW w:w="3690" w:type="dxa"/>
          </w:tcPr>
          <w:p w14:paraId="07706123" w14:textId="77777777" w:rsidR="002F04B9" w:rsidRPr="00461ECB" w:rsidRDefault="002F04B9" w:rsidP="00D306F3">
            <w:pPr>
              <w:spacing w:line="240" w:lineRule="auto"/>
              <w:ind w:left="266" w:right="63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7D4B2F1D" w14:textId="77777777" w:rsidR="002F04B9" w:rsidRPr="00461ECB" w:rsidRDefault="002F04B9" w:rsidP="00D306F3">
            <w:pPr>
              <w:tabs>
                <w:tab w:val="decimal" w:pos="340"/>
                <w:tab w:val="decimal" w:pos="580"/>
              </w:tabs>
              <w:spacing w:line="240" w:lineRule="auto"/>
              <w:ind w:left="-470" w:right="63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0" w:type="dxa"/>
            <w:gridSpan w:val="3"/>
          </w:tcPr>
          <w:p w14:paraId="485B5C9A" w14:textId="77777777" w:rsidR="002F04B9" w:rsidRPr="00461ECB" w:rsidRDefault="002F04B9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73FC5D87" w14:textId="77777777" w:rsidR="002F04B9" w:rsidRPr="00461ECB" w:rsidRDefault="002F04B9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3" w:type="dxa"/>
            <w:gridSpan w:val="3"/>
          </w:tcPr>
          <w:p w14:paraId="339CFF3A" w14:textId="77777777" w:rsidR="002F04B9" w:rsidRPr="00461ECB" w:rsidRDefault="002F04B9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" w:type="dxa"/>
          </w:tcPr>
          <w:p w14:paraId="28F81F3A" w14:textId="77777777" w:rsidR="002F04B9" w:rsidRPr="00461ECB" w:rsidRDefault="002F04B9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9" w:type="dxa"/>
            <w:gridSpan w:val="3"/>
          </w:tcPr>
          <w:p w14:paraId="51D2AEAA" w14:textId="77777777" w:rsidR="002F04B9" w:rsidRPr="00461ECB" w:rsidRDefault="002F04B9" w:rsidP="00D306F3">
            <w:pPr>
              <w:spacing w:line="240" w:lineRule="auto"/>
              <w:ind w:right="-10" w:hanging="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14:paraId="1A838B3F" w14:textId="77777777" w:rsidR="002F04B9" w:rsidRPr="00461ECB" w:rsidRDefault="002F04B9" w:rsidP="00D306F3">
            <w:pPr>
              <w:spacing w:line="240" w:lineRule="auto"/>
              <w:ind w:left="-50" w:right="-130" w:hanging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gridSpan w:val="3"/>
          </w:tcPr>
          <w:p w14:paraId="4381C169" w14:textId="1EDD1C40" w:rsidR="002F04B9" w:rsidRPr="00461ECB" w:rsidRDefault="002F04B9" w:rsidP="00D306F3">
            <w:pPr>
              <w:spacing w:line="240" w:lineRule="auto"/>
              <w:ind w:left="30" w:hanging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61ECB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461ECB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 : </w:t>
            </w:r>
            <w:r w:rsidR="00BA5E13" w:rsidRPr="00461ECB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พัน</w:t>
            </w:r>
            <w:r w:rsidRPr="00461ECB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147FF" w:rsidRPr="00461ECB" w14:paraId="16D9E2D1" w14:textId="77777777" w:rsidTr="5889D157">
        <w:trPr>
          <w:trHeight w:val="271"/>
        </w:trPr>
        <w:tc>
          <w:tcPr>
            <w:tcW w:w="3690" w:type="dxa"/>
          </w:tcPr>
          <w:p w14:paraId="28E6556A" w14:textId="77777777" w:rsidR="008147FF" w:rsidRPr="00461ECB" w:rsidRDefault="008147FF" w:rsidP="00D306F3">
            <w:pPr>
              <w:spacing w:line="240" w:lineRule="auto"/>
              <w:ind w:left="266" w:right="63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27678812" w14:textId="77777777" w:rsidR="008147FF" w:rsidRPr="00461ECB" w:rsidRDefault="008147FF" w:rsidP="00D306F3">
            <w:pPr>
              <w:tabs>
                <w:tab w:val="decimal" w:pos="340"/>
                <w:tab w:val="decimal" w:pos="580"/>
              </w:tabs>
              <w:spacing w:line="240" w:lineRule="auto"/>
              <w:ind w:left="-470" w:right="63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00" w:type="dxa"/>
            <w:gridSpan w:val="3"/>
          </w:tcPr>
          <w:p w14:paraId="49DBD5BB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ธุรกิจร้านอาหาร</w:t>
            </w:r>
          </w:p>
        </w:tc>
        <w:tc>
          <w:tcPr>
            <w:tcW w:w="109" w:type="dxa"/>
          </w:tcPr>
          <w:p w14:paraId="11A353CF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3" w:type="dxa"/>
            <w:gridSpan w:val="3"/>
          </w:tcPr>
          <w:p w14:paraId="41D2DCC1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ผลิตและจัดจำหน่าย</w:t>
            </w:r>
          </w:p>
        </w:tc>
        <w:tc>
          <w:tcPr>
            <w:tcW w:w="123" w:type="dxa"/>
          </w:tcPr>
          <w:p w14:paraId="516BA690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9" w:type="dxa"/>
            <w:gridSpan w:val="3"/>
          </w:tcPr>
          <w:p w14:paraId="29E1C2F9" w14:textId="77777777" w:rsidR="008147FF" w:rsidRPr="00461ECB" w:rsidRDefault="008147FF" w:rsidP="00D306F3">
            <w:pPr>
              <w:spacing w:line="240" w:lineRule="auto"/>
              <w:ind w:right="-10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การตัดรายการยอดคงเหลือ</w:t>
            </w:r>
          </w:p>
        </w:tc>
        <w:tc>
          <w:tcPr>
            <w:tcW w:w="162" w:type="dxa"/>
          </w:tcPr>
          <w:p w14:paraId="55018A12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3" w:type="dxa"/>
            <w:gridSpan w:val="3"/>
          </w:tcPr>
          <w:p w14:paraId="371AB68C" w14:textId="77777777" w:rsidR="008147FF" w:rsidRPr="00461ECB" w:rsidRDefault="008147FF" w:rsidP="00D306F3">
            <w:pPr>
              <w:spacing w:line="240" w:lineRule="auto"/>
              <w:ind w:left="30" w:hanging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147FF" w:rsidRPr="00461ECB" w14:paraId="40FB92E6" w14:textId="77777777" w:rsidTr="5889D157">
        <w:trPr>
          <w:trHeight w:val="271"/>
        </w:trPr>
        <w:tc>
          <w:tcPr>
            <w:tcW w:w="3690" w:type="dxa"/>
          </w:tcPr>
          <w:p w14:paraId="3FDF2A1E" w14:textId="77777777" w:rsidR="008147FF" w:rsidRPr="00461ECB" w:rsidRDefault="008147FF" w:rsidP="00D306F3">
            <w:pPr>
              <w:spacing w:line="240" w:lineRule="auto"/>
              <w:ind w:left="266" w:right="63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6F5F9198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061661C" w14:textId="77777777" w:rsidR="008147FF" w:rsidRPr="00461ECB" w:rsidRDefault="008147FF" w:rsidP="00D306F3">
            <w:pPr>
              <w:spacing w:line="240" w:lineRule="auto"/>
              <w:ind w:left="-10"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tcBorders>
              <w:bottom w:val="single" w:sz="4" w:space="0" w:color="auto"/>
            </w:tcBorders>
          </w:tcPr>
          <w:p w14:paraId="73971D9B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757B08F" w14:textId="77777777" w:rsidR="008147FF" w:rsidRPr="00461ECB" w:rsidRDefault="008147FF" w:rsidP="00D306F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A1D0B21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740DF22" w14:textId="77777777" w:rsidR="008147FF" w:rsidRPr="00461ECB" w:rsidRDefault="008147FF" w:rsidP="00D306F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dxa"/>
            <w:tcBorders>
              <w:bottom w:val="single" w:sz="4" w:space="0" w:color="auto"/>
            </w:tcBorders>
          </w:tcPr>
          <w:p w14:paraId="6EBCF5A3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22869B2" w14:textId="77777777" w:rsidR="008147FF" w:rsidRPr="00461ECB" w:rsidRDefault="008147FF" w:rsidP="00D306F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" w:type="dxa"/>
          </w:tcPr>
          <w:p w14:paraId="436BB8B1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99" w:type="dxa"/>
            <w:gridSpan w:val="3"/>
            <w:tcBorders>
              <w:bottom w:val="single" w:sz="4" w:space="0" w:color="auto"/>
            </w:tcBorders>
          </w:tcPr>
          <w:p w14:paraId="16992EC7" w14:textId="77777777" w:rsidR="008147FF" w:rsidRPr="00461ECB" w:rsidRDefault="008147FF" w:rsidP="00D306F3">
            <w:pPr>
              <w:spacing w:line="240" w:lineRule="auto"/>
              <w:ind w:right="-10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62" w:type="dxa"/>
          </w:tcPr>
          <w:p w14:paraId="0DA43EEB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10E80CE" w14:textId="77777777" w:rsidR="008147FF" w:rsidRPr="00461ECB" w:rsidRDefault="008147FF" w:rsidP="00D306F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  <w:tcBorders>
              <w:bottom w:val="single" w:sz="4" w:space="0" w:color="auto"/>
            </w:tcBorders>
          </w:tcPr>
          <w:p w14:paraId="54704AF5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2F87709" w14:textId="77777777" w:rsidR="008147FF" w:rsidRPr="00461ECB" w:rsidRDefault="008147FF" w:rsidP="00D306F3">
            <w:pPr>
              <w:spacing w:line="240" w:lineRule="auto"/>
              <w:ind w:left="30" w:hanging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147FF" w:rsidRPr="00461ECB" w14:paraId="47B8D243" w14:textId="77777777" w:rsidTr="5889D157">
        <w:trPr>
          <w:trHeight w:val="271"/>
        </w:trPr>
        <w:tc>
          <w:tcPr>
            <w:tcW w:w="3690" w:type="dxa"/>
          </w:tcPr>
          <w:p w14:paraId="0E3F5A7F" w14:textId="77777777" w:rsidR="008147FF" w:rsidRPr="00461ECB" w:rsidRDefault="008147FF" w:rsidP="00D306F3">
            <w:pPr>
              <w:spacing w:line="240" w:lineRule="auto"/>
              <w:ind w:left="266" w:right="63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2F7F84EB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A1AE97D" w14:textId="473F5261" w:rsidR="008147FF" w:rsidRPr="00461ECB" w:rsidRDefault="003273DB" w:rsidP="00D306F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57C2A25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76976BB" w14:textId="154E7236" w:rsidR="008147FF" w:rsidRPr="00461ECB" w:rsidRDefault="003273DB" w:rsidP="00D306F3">
            <w:pPr>
              <w:spacing w:line="240" w:lineRule="auto"/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" w:type="dxa"/>
          </w:tcPr>
          <w:p w14:paraId="73FC9AA1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CC50342" w14:textId="60558833" w:rsidR="008147FF" w:rsidRPr="00461ECB" w:rsidRDefault="003273DB" w:rsidP="00D306F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" w:type="dxa"/>
            <w:tcBorders>
              <w:top w:val="single" w:sz="4" w:space="0" w:color="auto"/>
            </w:tcBorders>
          </w:tcPr>
          <w:p w14:paraId="6D1ABCB0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5C5913E" w14:textId="3A5F2CF1" w:rsidR="008147FF" w:rsidRPr="00461ECB" w:rsidRDefault="003273DB" w:rsidP="00D306F3">
            <w:pPr>
              <w:spacing w:line="240" w:lineRule="auto"/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3" w:type="dxa"/>
          </w:tcPr>
          <w:p w14:paraId="7761C12D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7C3CCA63" w14:textId="3D886D8B" w:rsidR="008147FF" w:rsidRPr="00461ECB" w:rsidRDefault="003273DB" w:rsidP="00D306F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dxa"/>
            <w:tcBorders>
              <w:top w:val="single" w:sz="4" w:space="0" w:color="auto"/>
            </w:tcBorders>
          </w:tcPr>
          <w:p w14:paraId="432D3FA9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9F00E70" w14:textId="2E630261" w:rsidR="008147FF" w:rsidRPr="00461ECB" w:rsidRDefault="003273DB" w:rsidP="00D306F3">
            <w:pPr>
              <w:spacing w:line="240" w:lineRule="auto"/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62" w:type="dxa"/>
          </w:tcPr>
          <w:p w14:paraId="4966A293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177AA9D" w14:textId="5267386A" w:rsidR="008147FF" w:rsidRPr="00461ECB" w:rsidRDefault="003273DB" w:rsidP="00D306F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66D8E7E7" w14:textId="77777777" w:rsidR="008147FF" w:rsidRPr="00461ECB" w:rsidRDefault="008147FF" w:rsidP="00D306F3">
            <w:pPr>
              <w:spacing w:line="240" w:lineRule="auto"/>
              <w:ind w:left="-50" w:right="-130" w:hanging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A4582D4" w14:textId="042DF97F" w:rsidR="008147FF" w:rsidRPr="00461ECB" w:rsidRDefault="003273DB" w:rsidP="00D306F3">
            <w:pPr>
              <w:spacing w:line="240" w:lineRule="auto"/>
              <w:ind w:left="-50" w:firstLine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EF1E39" w:rsidRPr="00461ECB" w14:paraId="7A52C958" w14:textId="77777777" w:rsidTr="5889D157">
        <w:trPr>
          <w:trHeight w:val="20"/>
        </w:trPr>
        <w:tc>
          <w:tcPr>
            <w:tcW w:w="3690" w:type="dxa"/>
          </w:tcPr>
          <w:p w14:paraId="2264E16B" w14:textId="77777777" w:rsidR="00EF1E39" w:rsidRPr="00461ECB" w:rsidRDefault="00EF1E39" w:rsidP="00EF1E39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5" w:type="dxa"/>
          </w:tcPr>
          <w:p w14:paraId="132892D3" w14:textId="77777777" w:rsidR="00EF1E39" w:rsidRPr="00461ECB" w:rsidRDefault="00EF1E39" w:rsidP="00EF1E39">
            <w:pPr>
              <w:tabs>
                <w:tab w:val="decimal" w:pos="340"/>
              </w:tabs>
              <w:spacing w:line="240" w:lineRule="auto"/>
              <w:ind w:left="-47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6957109" w14:textId="3A5B180A" w:rsidR="00EF1E39" w:rsidRPr="00461ECB" w:rsidRDefault="003273DB" w:rsidP="00EF1E3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326</w:t>
            </w:r>
            <w:r w:rsidR="00EF1E39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134" w:type="dxa"/>
          </w:tcPr>
          <w:p w14:paraId="7E1E2B93" w14:textId="77777777" w:rsidR="00EF1E39" w:rsidRPr="00461ECB" w:rsidRDefault="00EF1E39" w:rsidP="00EF1E39">
            <w:pPr>
              <w:tabs>
                <w:tab w:val="decimal" w:pos="340"/>
              </w:tabs>
              <w:spacing w:line="240" w:lineRule="auto"/>
              <w:ind w:left="-47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67AA747" w14:textId="0BB1F628" w:rsidR="00EF1E39" w:rsidRPr="00461ECB" w:rsidRDefault="003273DB" w:rsidP="00EF1E3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326</w:t>
            </w:r>
            <w:r w:rsidR="00EF1E39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109" w:type="dxa"/>
          </w:tcPr>
          <w:p w14:paraId="0A7038D2" w14:textId="77777777" w:rsidR="00EF1E39" w:rsidRPr="00461ECB" w:rsidRDefault="00EF1E39" w:rsidP="00EF1E39">
            <w:pPr>
              <w:tabs>
                <w:tab w:val="clear" w:pos="454"/>
                <w:tab w:val="decimal" w:pos="47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E408498" w14:textId="2B44A818" w:rsidR="00EF1E39" w:rsidRPr="00461ECB" w:rsidRDefault="00EF1E39" w:rsidP="00EF1E39">
            <w:pPr>
              <w:tabs>
                <w:tab w:val="decimal" w:pos="42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" w:type="dxa"/>
          </w:tcPr>
          <w:p w14:paraId="5C2B6673" w14:textId="77777777" w:rsidR="00EF1E39" w:rsidRPr="00461ECB" w:rsidRDefault="00EF1E39" w:rsidP="00EF1E39">
            <w:pPr>
              <w:tabs>
                <w:tab w:val="clear" w:pos="454"/>
                <w:tab w:val="decimal" w:pos="474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8064291" w14:textId="4B98CE08" w:rsidR="00EF1E39" w:rsidRPr="00461ECB" w:rsidRDefault="00EF1E39" w:rsidP="00EF1E39">
            <w:pPr>
              <w:tabs>
                <w:tab w:val="decimal" w:pos="42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733460A8" w14:textId="77777777" w:rsidR="00EF1E39" w:rsidRPr="00461ECB" w:rsidRDefault="00EF1E39" w:rsidP="00EF1E39">
            <w:pPr>
              <w:tabs>
                <w:tab w:val="decimal" w:pos="50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B6CFEC6" w14:textId="62F3E2FD" w:rsidR="00EF1E39" w:rsidRPr="00461ECB" w:rsidRDefault="00EF1E39" w:rsidP="00EF1E39">
            <w:pPr>
              <w:tabs>
                <w:tab w:val="clear" w:pos="680"/>
                <w:tab w:val="decimal" w:pos="68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5F76C194" w14:textId="77777777" w:rsidR="00EF1E39" w:rsidRPr="00461ECB" w:rsidRDefault="00EF1E39" w:rsidP="00EF1E39">
            <w:pPr>
              <w:tabs>
                <w:tab w:val="clear" w:pos="454"/>
                <w:tab w:val="decimal" w:pos="47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9ED27D3" w14:textId="5AED33A3" w:rsidR="00EF1E39" w:rsidRPr="00461ECB" w:rsidRDefault="00EF1E39" w:rsidP="00EF1E39">
            <w:pPr>
              <w:tabs>
                <w:tab w:val="clear" w:pos="680"/>
                <w:tab w:val="decimal" w:pos="68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4A1DBA6B" w14:textId="77777777" w:rsidR="00EF1E39" w:rsidRPr="00461ECB" w:rsidRDefault="00EF1E39" w:rsidP="00EF1E39">
            <w:pPr>
              <w:tabs>
                <w:tab w:val="decimal" w:pos="588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18582DE" w14:textId="54427B63" w:rsidR="00EF1E39" w:rsidRPr="00461ECB" w:rsidRDefault="00EF1E39" w:rsidP="00EF1E3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326</w:t>
            </w: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4" w:type="dxa"/>
          </w:tcPr>
          <w:p w14:paraId="29FA8359" w14:textId="77777777" w:rsidR="00EF1E39" w:rsidRPr="00461ECB" w:rsidRDefault="00EF1E39" w:rsidP="00EF1E3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0A8DBB30" w14:textId="13582973" w:rsidR="00EF1E39" w:rsidRPr="00461ECB" w:rsidRDefault="003273DB" w:rsidP="00EF1E3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326</w:t>
            </w:r>
            <w:r w:rsidR="00EF1E39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</w:p>
        </w:tc>
      </w:tr>
      <w:tr w:rsidR="00031F61" w:rsidRPr="00461ECB" w14:paraId="4690CA8F" w14:textId="77777777">
        <w:trPr>
          <w:trHeight w:val="20"/>
        </w:trPr>
        <w:tc>
          <w:tcPr>
            <w:tcW w:w="3690" w:type="dxa"/>
          </w:tcPr>
          <w:p w14:paraId="55033BEA" w14:textId="77777777" w:rsidR="00031F61" w:rsidRPr="00461ECB" w:rsidRDefault="00031F61" w:rsidP="00031F61">
            <w:pPr>
              <w:spacing w:line="240" w:lineRule="auto"/>
              <w:ind w:right="-4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35" w:type="dxa"/>
          </w:tcPr>
          <w:p w14:paraId="781E5F17" w14:textId="77777777" w:rsidR="00031F61" w:rsidRPr="00461ECB" w:rsidRDefault="00031F61" w:rsidP="00031F61">
            <w:pPr>
              <w:tabs>
                <w:tab w:val="decimal" w:pos="52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4032E274" w14:textId="62E50F73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2E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  <w:r w:rsidRPr="00712E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731</w:t>
            </w:r>
            <w:r w:rsidRPr="00712E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34" w:type="dxa"/>
          </w:tcPr>
          <w:p w14:paraId="7B264199" w14:textId="77777777" w:rsidR="00031F61" w:rsidRPr="00461ECB" w:rsidRDefault="00031F61" w:rsidP="00031F61">
            <w:pPr>
              <w:tabs>
                <w:tab w:val="decimal" w:pos="52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5AF7309" w14:textId="5DC01E05" w:rsidR="00031F61" w:rsidRPr="00461ECB" w:rsidRDefault="003273DB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390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649</w:t>
            </w:r>
          </w:p>
        </w:tc>
        <w:tc>
          <w:tcPr>
            <w:tcW w:w="109" w:type="dxa"/>
          </w:tcPr>
          <w:p w14:paraId="36DCDBD7" w14:textId="77777777" w:rsidR="00031F61" w:rsidRPr="00461ECB" w:rsidRDefault="00031F61" w:rsidP="00031F61">
            <w:pPr>
              <w:tabs>
                <w:tab w:val="decimal" w:pos="52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51EA8A17" w14:textId="08AB2F74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27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Pr="00BF27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329</w:t>
            </w:r>
            <w:r w:rsidRPr="00BF27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27" w:type="dxa"/>
          </w:tcPr>
          <w:p w14:paraId="2DC07D08" w14:textId="77777777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4C896C3B" w14:textId="400B2C24" w:rsidR="00031F61" w:rsidRPr="00461ECB" w:rsidRDefault="003273DB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123" w:type="dxa"/>
          </w:tcPr>
          <w:p w14:paraId="4F09E27B" w14:textId="77777777" w:rsidR="00031F61" w:rsidRPr="00461ECB" w:rsidRDefault="00031F61" w:rsidP="00031F61">
            <w:pPr>
              <w:tabs>
                <w:tab w:val="decimal" w:pos="50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49427AB9" w14:textId="7FE4CB58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F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031F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742</w:t>
            </w:r>
            <w:r w:rsidRPr="00031F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32" w:type="dxa"/>
          </w:tcPr>
          <w:p w14:paraId="166AF695" w14:textId="77777777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</w:tcPr>
          <w:p w14:paraId="208270C5" w14:textId="21C5EAE3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4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2A4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162" w:type="dxa"/>
          </w:tcPr>
          <w:p w14:paraId="472D09B6" w14:textId="77777777" w:rsidR="00031F61" w:rsidRPr="00461ECB" w:rsidRDefault="00031F61" w:rsidP="00031F61">
            <w:pPr>
              <w:tabs>
                <w:tab w:val="decimal" w:pos="588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5DA6449" w14:textId="049C0026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393</w:t>
            </w: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802</w:t>
            </w: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4" w:type="dxa"/>
          </w:tcPr>
          <w:p w14:paraId="4645FDD7" w14:textId="77777777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</w:tcPr>
          <w:p w14:paraId="0627F93A" w14:textId="461C712E" w:rsidR="00031F61" w:rsidRPr="00461ECB" w:rsidRDefault="003273DB" w:rsidP="00031F6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490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290</w:t>
            </w:r>
          </w:p>
        </w:tc>
      </w:tr>
      <w:tr w:rsidR="00031F61" w:rsidRPr="00461ECB" w14:paraId="7C92CBFD" w14:textId="77777777">
        <w:trPr>
          <w:trHeight w:val="20"/>
        </w:trPr>
        <w:tc>
          <w:tcPr>
            <w:tcW w:w="3690" w:type="dxa"/>
          </w:tcPr>
          <w:p w14:paraId="3BB7BB66" w14:textId="77777777" w:rsidR="00031F61" w:rsidRPr="00461ECB" w:rsidRDefault="00031F61" w:rsidP="00031F61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35" w:type="dxa"/>
          </w:tcPr>
          <w:p w14:paraId="129CFDAB" w14:textId="77777777" w:rsidR="00031F61" w:rsidRPr="00461ECB" w:rsidRDefault="00031F61" w:rsidP="00031F61">
            <w:pPr>
              <w:tabs>
                <w:tab w:val="decimal" w:pos="52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BBC32C8" w14:textId="1B4B9BAE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2E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12E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645</w:t>
            </w:r>
            <w:r w:rsidRPr="00712E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994</w:t>
            </w:r>
            <w:r w:rsidRPr="00712E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34" w:type="dxa"/>
          </w:tcPr>
          <w:p w14:paraId="6DF4FC31" w14:textId="77777777" w:rsidR="00031F61" w:rsidRPr="00461ECB" w:rsidRDefault="00031F61" w:rsidP="00031F61">
            <w:pPr>
              <w:tabs>
                <w:tab w:val="decimal" w:pos="52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A7BE653" w14:textId="1F21EA77" w:rsidR="00031F61" w:rsidRPr="00461ECB" w:rsidRDefault="003273DB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796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109" w:type="dxa"/>
          </w:tcPr>
          <w:p w14:paraId="2E3FE82D" w14:textId="77777777" w:rsidR="00031F61" w:rsidRPr="00461ECB" w:rsidRDefault="00031F61" w:rsidP="00031F61">
            <w:pPr>
              <w:tabs>
                <w:tab w:val="decimal" w:pos="52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4BAE102" w14:textId="00EB9933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27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573</w:t>
            </w:r>
            <w:r w:rsidRPr="00BF27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064</w:t>
            </w:r>
            <w:r w:rsidRPr="00BF27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27" w:type="dxa"/>
          </w:tcPr>
          <w:p w14:paraId="705701AF" w14:textId="77777777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4E88F5C" w14:textId="0E62E51C" w:rsidR="00031F61" w:rsidRPr="00461ECB" w:rsidRDefault="003273DB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513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543</w:t>
            </w:r>
          </w:p>
        </w:tc>
        <w:tc>
          <w:tcPr>
            <w:tcW w:w="123" w:type="dxa"/>
          </w:tcPr>
          <w:p w14:paraId="78D08EC4" w14:textId="77777777" w:rsidR="00031F61" w:rsidRPr="00461ECB" w:rsidRDefault="00031F61" w:rsidP="00031F61">
            <w:pPr>
              <w:tabs>
                <w:tab w:val="decimal" w:pos="50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401E6F1" w14:textId="1016E4D1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F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869</w:t>
            </w:r>
            <w:r w:rsidRPr="00031F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886</w:t>
            </w:r>
            <w:r w:rsidRPr="00031F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2" w:type="dxa"/>
          </w:tcPr>
          <w:p w14:paraId="0805A191" w14:textId="77777777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B13EE72" w14:textId="5538C86C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4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875</w:t>
            </w:r>
            <w:r w:rsidR="00C429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530</w:t>
            </w:r>
            <w:r w:rsidRPr="002A4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26AF8327" w14:textId="77777777" w:rsidR="00031F61" w:rsidRPr="00461ECB" w:rsidRDefault="00031F61" w:rsidP="00031F61">
            <w:pPr>
              <w:tabs>
                <w:tab w:val="decimal" w:pos="588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6472CAF" w14:textId="264A9FEC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349</w:t>
            </w: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4" w:type="dxa"/>
          </w:tcPr>
          <w:p w14:paraId="638A1448" w14:textId="77777777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338FEC6" w14:textId="258BC404" w:rsidR="00031F61" w:rsidRPr="00461ECB" w:rsidRDefault="003273DB" w:rsidP="00031F6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434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463</w:t>
            </w:r>
          </w:p>
        </w:tc>
      </w:tr>
      <w:tr w:rsidR="00031F61" w:rsidRPr="00461ECB" w14:paraId="512B6916" w14:textId="77777777">
        <w:trPr>
          <w:trHeight w:val="20"/>
        </w:trPr>
        <w:tc>
          <w:tcPr>
            <w:tcW w:w="3690" w:type="dxa"/>
          </w:tcPr>
          <w:p w14:paraId="26A8B5DA" w14:textId="77777777" w:rsidR="00031F61" w:rsidRPr="00461ECB" w:rsidRDefault="00031F61" w:rsidP="00A0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ECB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35" w:type="dxa"/>
          </w:tcPr>
          <w:p w14:paraId="3155394C" w14:textId="77777777" w:rsidR="00031F61" w:rsidRPr="00461ECB" w:rsidRDefault="00031F61" w:rsidP="00031F61">
            <w:pPr>
              <w:tabs>
                <w:tab w:val="decimal" w:pos="52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D83EEEE" w14:textId="50C77C3B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2E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712E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264</w:t>
            </w:r>
            <w:r w:rsidRPr="00712E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038</w:t>
            </w:r>
            <w:r w:rsidRPr="00712EF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34" w:type="dxa"/>
          </w:tcPr>
          <w:p w14:paraId="3971DD87" w14:textId="77777777" w:rsidR="00031F61" w:rsidRPr="00461ECB" w:rsidRDefault="00031F61" w:rsidP="00031F61">
            <w:pPr>
              <w:tabs>
                <w:tab w:val="decimal" w:pos="52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04C5F4E" w14:textId="65EEDD35" w:rsidR="00031F61" w:rsidRPr="00461ECB" w:rsidRDefault="003273DB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513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412</w:t>
            </w:r>
          </w:p>
        </w:tc>
        <w:tc>
          <w:tcPr>
            <w:tcW w:w="109" w:type="dxa"/>
          </w:tcPr>
          <w:p w14:paraId="6CF11650" w14:textId="77777777" w:rsidR="00031F61" w:rsidRPr="00461ECB" w:rsidRDefault="00031F61" w:rsidP="00031F61">
            <w:pPr>
              <w:tabs>
                <w:tab w:val="decimal" w:pos="52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7F1F93D" w14:textId="67EB2333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F27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668</w:t>
            </w:r>
            <w:r w:rsidRPr="00BF27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393</w:t>
            </w:r>
            <w:r w:rsidRPr="00BF27C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27" w:type="dxa"/>
          </w:tcPr>
          <w:p w14:paraId="18F394DF" w14:textId="77777777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3A2DE4A" w14:textId="68005D9F" w:rsidR="00031F61" w:rsidRPr="00461ECB" w:rsidRDefault="003273DB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606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443</w:t>
            </w:r>
          </w:p>
        </w:tc>
        <w:tc>
          <w:tcPr>
            <w:tcW w:w="123" w:type="dxa"/>
          </w:tcPr>
          <w:p w14:paraId="2A36AE53" w14:textId="77777777" w:rsidR="00031F61" w:rsidRPr="00461ECB" w:rsidRDefault="00031F61" w:rsidP="00031F61">
            <w:pPr>
              <w:tabs>
                <w:tab w:val="decimal" w:pos="504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ECA8025" w14:textId="7D140F5D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F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863</w:t>
            </w:r>
            <w:r w:rsidRPr="00031F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144</w:t>
            </w:r>
            <w:r w:rsidRPr="00031F6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2" w:type="dxa"/>
          </w:tcPr>
          <w:p w14:paraId="09A2C4B1" w14:textId="77777777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4606516" w14:textId="4D370078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4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868</w:t>
            </w:r>
            <w:r w:rsidR="00C429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789</w:t>
            </w:r>
            <w:r w:rsidRPr="002A4A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4112CBF8" w14:textId="77777777" w:rsidR="00031F61" w:rsidRPr="00461ECB" w:rsidRDefault="00031F61" w:rsidP="00031F61">
            <w:pPr>
              <w:tabs>
                <w:tab w:val="decimal" w:pos="588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927ADCF" w14:textId="46D575B3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069</w:t>
            </w: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273DB"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287</w:t>
            </w:r>
            <w:r w:rsidRPr="00EF1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4" w:type="dxa"/>
          </w:tcPr>
          <w:p w14:paraId="524380F7" w14:textId="77777777" w:rsidR="00031F61" w:rsidRPr="00461ECB" w:rsidRDefault="00031F61" w:rsidP="00031F6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02B7685D" w14:textId="4B53518E" w:rsidR="00031F61" w:rsidRPr="00461ECB" w:rsidRDefault="003273DB" w:rsidP="00031F6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  <w:r w:rsidR="00031F61" w:rsidRPr="00461EC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066</w:t>
            </w:r>
          </w:p>
        </w:tc>
      </w:tr>
    </w:tbl>
    <w:p w14:paraId="17F6BCD7" w14:textId="015AF769" w:rsidR="008611AF" w:rsidRPr="00461ECB" w:rsidRDefault="008147FF" w:rsidP="00EF4BC4">
      <w:pPr>
        <w:spacing w:before="240"/>
        <w:ind w:right="-187" w:firstLine="547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ข้อมูลเกี่ยวกับเขตภูมิศาสตร์ </w:t>
      </w:r>
    </w:p>
    <w:p w14:paraId="4F527CBD" w14:textId="3ADBAE03" w:rsidR="00EF4BC4" w:rsidRPr="001A3D63" w:rsidRDefault="00EF4BC4" w:rsidP="00EF4BC4">
      <w:pPr>
        <w:ind w:left="547" w:right="-18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A3D6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กลุ่มบริษัทและบริษัทดำเนินธุรกิจในเขตภูมิศาสตร์เดียว คือ ประเทศไทย ดังนั้น 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A884BFB" w14:textId="77777777" w:rsidR="00EF4BC4" w:rsidRPr="00461ECB" w:rsidRDefault="00EF4BC4" w:rsidP="00EF4BC4">
      <w:pPr>
        <w:spacing w:before="240"/>
        <w:ind w:right="-187" w:firstLine="547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461ECB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ข้อมูลเกี่ยวกับลูกค้ารายใหญ่</w:t>
      </w:r>
    </w:p>
    <w:p w14:paraId="49D7B68C" w14:textId="1E3AA6BE" w:rsidR="00EF4BC4" w:rsidRPr="001A3D63" w:rsidRDefault="00EF4BC4" w:rsidP="00EF4BC4">
      <w:pPr>
        <w:ind w:left="540" w:right="-187"/>
        <w:jc w:val="thaiDistribute"/>
        <w:rPr>
          <w:rFonts w:asciiTheme="majorBidi" w:hAnsiTheme="majorBidi" w:cstheme="majorBidi"/>
          <w:sz w:val="32"/>
          <w:szCs w:val="32"/>
        </w:rPr>
      </w:pPr>
      <w:r w:rsidRPr="001A3D63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กลุ่มบริษัทและบริษัทไม่มีรายได้จากลูกค้ารายอื่นที่มีมูลค่าเท่ากับหรือมากกว่าร้อยละ</w:t>
      </w:r>
      <w:r w:rsidRPr="001A3D63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10</w:t>
      </w:r>
      <w:r w:rsidRPr="001A3D63">
        <w:rPr>
          <w:rFonts w:asciiTheme="majorBidi" w:hAnsiTheme="majorBidi" w:cstheme="majorBidi"/>
          <w:sz w:val="32"/>
          <w:szCs w:val="32"/>
        </w:rPr>
        <w:t xml:space="preserve"> </w:t>
      </w:r>
      <w:r w:rsidRPr="001A3D63">
        <w:rPr>
          <w:rFonts w:asciiTheme="majorBidi" w:hAnsiTheme="majorBidi" w:cstheme="majorBidi"/>
          <w:sz w:val="32"/>
          <w:szCs w:val="32"/>
          <w:cs/>
        </w:rPr>
        <w:t>ของรายได้ของกลุ่มบริษัทในปี</w:t>
      </w:r>
      <w:r w:rsidRPr="001A3D63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1A3D63">
        <w:rPr>
          <w:rFonts w:asciiTheme="majorBidi" w:hAnsiTheme="majorBidi" w:cstheme="majorBidi"/>
          <w:sz w:val="32"/>
          <w:szCs w:val="32"/>
        </w:rPr>
        <w:t xml:space="preserve"> </w:t>
      </w:r>
      <w:r w:rsidRPr="001A3D63">
        <w:rPr>
          <w:rFonts w:asciiTheme="majorBidi" w:hAnsiTheme="majorBidi" w:cstheme="majorBidi"/>
          <w:sz w:val="32"/>
          <w:szCs w:val="32"/>
          <w:cs/>
        </w:rPr>
        <w:t>และ</w:t>
      </w:r>
      <w:r w:rsidRPr="001A3D63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</w:p>
    <w:p w14:paraId="4C7D65CC" w14:textId="77777777" w:rsidR="00EF4BC4" w:rsidRPr="00461ECB" w:rsidRDefault="00EF4BC4" w:rsidP="00EF4BC4">
      <w:pPr>
        <w:ind w:right="-18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  <w:sectPr w:rsidR="00EF4BC4" w:rsidRPr="00461ECB" w:rsidSect="00A63161">
          <w:pgSz w:w="16834" w:h="11909" w:orient="landscape" w:code="9"/>
          <w:pgMar w:top="1440" w:right="1224" w:bottom="1008" w:left="1440" w:header="864" w:footer="432" w:gutter="0"/>
          <w:pgNumType w:fmt="numberInDash"/>
          <w:cols w:space="720"/>
          <w:docGrid w:linePitch="245"/>
        </w:sectPr>
      </w:pPr>
    </w:p>
    <w:p w14:paraId="21627449" w14:textId="43F835AA" w:rsidR="00AA30AE" w:rsidRPr="00461ECB" w:rsidRDefault="00AA30AE" w:rsidP="00A6316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เงินปันผล</w:t>
      </w:r>
      <w:r w:rsidR="00001C07" w:rsidRPr="00461ECB">
        <w:rPr>
          <w:rFonts w:asciiTheme="majorBidi" w:hAnsiTheme="majorBidi" w:cstheme="majorBidi"/>
          <w:b/>
          <w:bCs/>
          <w:sz w:val="32"/>
          <w:szCs w:val="32"/>
          <w:cs/>
        </w:rPr>
        <w:t>จ่าย</w:t>
      </w:r>
    </w:p>
    <w:p w14:paraId="6CA8AF0C" w14:textId="5C0DEFD6" w:rsidR="00595F34" w:rsidRPr="00461ECB" w:rsidRDefault="00595F34" w:rsidP="00595F34">
      <w:pPr>
        <w:tabs>
          <w:tab w:val="clear" w:pos="454"/>
          <w:tab w:val="left" w:pos="-3261"/>
        </w:tabs>
        <w:spacing w:after="240" w:line="240" w:lineRule="auto"/>
        <w:ind w:left="540" w:right="45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24</w:t>
      </w:r>
      <w:r w:rsidR="00500656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500656" w:rsidRPr="00461ECB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="00500656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</w:t>
      </w:r>
      <w:r w:rsidR="00500656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0</w:t>
      </w:r>
      <w:r w:rsidR="00500656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17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เป็นจำนวนเงินรวม </w:t>
      </w:r>
      <w:r w:rsidR="003273DB" w:rsidRPr="003273DB">
        <w:rPr>
          <w:rFonts w:asciiTheme="majorBidi" w:hAnsiTheme="majorBidi" w:cstheme="majorBidi"/>
          <w:sz w:val="32"/>
          <w:szCs w:val="32"/>
        </w:rPr>
        <w:t>50</w:t>
      </w:r>
      <w:r w:rsidR="00500656"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69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ล้านบาท ซึ่งได้จ่ายแล้วเมื่อวันที่ </w:t>
      </w:r>
      <w:r w:rsidR="00500656" w:rsidRPr="00461ECB">
        <w:rPr>
          <w:rFonts w:asciiTheme="majorBidi" w:hAnsiTheme="majorBidi" w:cstheme="majorBidi"/>
          <w:sz w:val="32"/>
          <w:szCs w:val="32"/>
        </w:rPr>
        <w:t xml:space="preserve">             </w:t>
      </w:r>
      <w:r w:rsidR="003273DB" w:rsidRPr="003273DB">
        <w:rPr>
          <w:rFonts w:asciiTheme="majorBidi" w:hAnsiTheme="majorBidi" w:cstheme="majorBidi"/>
          <w:sz w:val="32"/>
          <w:szCs w:val="32"/>
        </w:rPr>
        <w:t>15</w:t>
      </w:r>
      <w:r w:rsidR="00500656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500656" w:rsidRPr="00461ECB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</w:p>
    <w:p w14:paraId="1E503F6B" w14:textId="023D67E8" w:rsidR="00595F34" w:rsidRDefault="00B026ED" w:rsidP="00C316EC">
      <w:pPr>
        <w:tabs>
          <w:tab w:val="clear" w:pos="227"/>
          <w:tab w:val="clear" w:pos="454"/>
          <w:tab w:val="clear" w:pos="680"/>
          <w:tab w:val="left" w:pos="-3261"/>
          <w:tab w:val="left" w:pos="540"/>
        </w:tabs>
        <w:spacing w:before="240" w:after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เ</w:t>
      </w:r>
      <w:r w:rsidR="00595F34" w:rsidRPr="00461ECB">
        <w:rPr>
          <w:rFonts w:asciiTheme="majorBidi" w:hAnsiTheme="majorBidi" w:cstheme="majorBidi"/>
          <w:sz w:val="32"/>
          <w:szCs w:val="32"/>
          <w:cs/>
        </w:rPr>
        <w:t>มื่อวันที่</w:t>
      </w:r>
      <w:r w:rsidR="00595F34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25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595F34" w:rsidRPr="00461ECB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ที่ประชุมสามัญผู้ถือหุ้นประจำปีของบริษัทได้มีมติอนุมัติให้จ่ายเงินปันผลประจำปี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2566</w:t>
      </w:r>
      <w:r w:rsidR="00595F34" w:rsidRPr="00461ECB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0</w:t>
      </w:r>
      <w:r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30</w:t>
      </w:r>
      <w:r w:rsidR="00595F34" w:rsidRPr="00461ECB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เป็นจำนวนเงินรวม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sz w:val="32"/>
          <w:szCs w:val="32"/>
        </w:rPr>
        <w:t>89</w:t>
      </w:r>
      <w:r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90</w:t>
      </w:r>
      <w:r w:rsidR="00595F34" w:rsidRPr="00461ECB">
        <w:rPr>
          <w:rFonts w:asciiTheme="majorBidi" w:hAnsiTheme="majorBidi" w:cstheme="majorBidi"/>
          <w:sz w:val="32"/>
          <w:szCs w:val="32"/>
          <w:cs/>
        </w:rPr>
        <w:t xml:space="preserve"> ล้านบาท ซึ่งได้จ่ายแล้วเมื่อวันที่ </w:t>
      </w:r>
      <w:r w:rsidR="00500656" w:rsidRPr="00461ECB">
        <w:rPr>
          <w:rFonts w:asciiTheme="majorBidi" w:hAnsiTheme="majorBidi" w:cstheme="majorBidi"/>
          <w:sz w:val="32"/>
          <w:szCs w:val="32"/>
        </w:rPr>
        <w:t xml:space="preserve">             </w:t>
      </w:r>
      <w:r w:rsidR="003273DB" w:rsidRPr="003273DB">
        <w:rPr>
          <w:rFonts w:asciiTheme="majorBidi" w:hAnsiTheme="majorBidi" w:cstheme="majorBidi"/>
          <w:sz w:val="32"/>
          <w:szCs w:val="32"/>
        </w:rPr>
        <w:t>15</w:t>
      </w:r>
      <w:r w:rsidR="00500656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500656" w:rsidRPr="00461ECB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</w:p>
    <w:p w14:paraId="453F436D" w14:textId="781C8E30" w:rsidR="003F28FA" w:rsidRPr="00CE4FEC" w:rsidRDefault="003F28FA" w:rsidP="00C31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before="240" w:after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CE4FEC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1A3D63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Pr="00CE4FEC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50747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CE4FEC">
        <w:rPr>
          <w:rFonts w:asciiTheme="majorBidi" w:hAnsiTheme="majorBidi" w:cstheme="majorBidi"/>
          <w:sz w:val="32"/>
          <w:szCs w:val="32"/>
          <w:cs/>
        </w:rPr>
        <w:t>ได้มีมติให้จ่ายเงินปันผล</w:t>
      </w:r>
      <w:r w:rsidR="001A3D63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CE4FEC">
        <w:rPr>
          <w:rFonts w:asciiTheme="majorBidi" w:hAnsiTheme="majorBidi" w:cstheme="majorBidi"/>
          <w:sz w:val="32"/>
          <w:szCs w:val="32"/>
          <w:cs/>
        </w:rPr>
        <w:t xml:space="preserve">สำหรับปี </w:t>
      </w:r>
      <w:r w:rsidR="003273DB" w:rsidRPr="003273DB">
        <w:rPr>
          <w:rFonts w:asciiTheme="majorBidi" w:hAnsiTheme="majorBidi" w:cstheme="majorBidi"/>
          <w:sz w:val="32"/>
          <w:szCs w:val="32"/>
        </w:rPr>
        <w:t>2568</w:t>
      </w:r>
      <w:r w:rsidRPr="00CE4FEC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ให้แก่ผู้ถือหุ้นสามัญของบริษัทย่อย โดยมีรายละเอียดดังต่อไปนี้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72"/>
        <w:gridCol w:w="1350"/>
        <w:gridCol w:w="810"/>
        <w:gridCol w:w="1080"/>
        <w:gridCol w:w="72"/>
        <w:gridCol w:w="1188"/>
        <w:gridCol w:w="86"/>
        <w:gridCol w:w="904"/>
      </w:tblGrid>
      <w:tr w:rsidR="003F28FA" w:rsidRPr="001A3D63" w14:paraId="6689BB2C" w14:textId="77777777" w:rsidTr="0014110A">
        <w:tc>
          <w:tcPr>
            <w:tcW w:w="3672" w:type="dxa"/>
          </w:tcPr>
          <w:p w14:paraId="270A926D" w14:textId="77777777" w:rsidR="003F28FA" w:rsidRPr="00CE4FEC" w:rsidRDefault="003F28FA" w:rsidP="003F28FA">
            <w:pPr>
              <w:spacing w:line="260" w:lineRule="exact"/>
              <w:ind w:right="810" w:firstLine="3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A033AA" w14:textId="77777777" w:rsidR="003F28FA" w:rsidRPr="00CE4FEC" w:rsidRDefault="003F28FA" w:rsidP="003F28FA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2BEAF952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330" w:type="dxa"/>
            <w:gridSpan w:val="5"/>
          </w:tcPr>
          <w:p w14:paraId="706B7C3A" w14:textId="77777777" w:rsidR="003F28FA" w:rsidRPr="001A3D63" w:rsidRDefault="003F28FA" w:rsidP="003F28FA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A3D63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1A3D63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  <w:t xml:space="preserve"> : </w:t>
            </w:r>
            <w:r w:rsidRPr="001A3D63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F28FA" w:rsidRPr="00CE4FEC" w14:paraId="6303249B" w14:textId="77777777" w:rsidTr="0014110A">
        <w:tc>
          <w:tcPr>
            <w:tcW w:w="3672" w:type="dxa"/>
          </w:tcPr>
          <w:p w14:paraId="4CDE7BCC" w14:textId="77777777" w:rsidR="003F28FA" w:rsidRPr="00CE4FEC" w:rsidRDefault="003F28FA" w:rsidP="003F28FA">
            <w:pPr>
              <w:spacing w:line="260" w:lineRule="exact"/>
              <w:ind w:right="810" w:firstLine="3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0E4021C5" w14:textId="77777777" w:rsidR="003F28FA" w:rsidRPr="00CE4FEC" w:rsidRDefault="003F28FA" w:rsidP="003F28FA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810" w:type="dxa"/>
          </w:tcPr>
          <w:p w14:paraId="4D5C422E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2340" w:type="dxa"/>
            <w:gridSpan w:val="3"/>
          </w:tcPr>
          <w:p w14:paraId="6763C0B7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เงินปันผลจ่ายแก่</w:t>
            </w:r>
          </w:p>
        </w:tc>
        <w:tc>
          <w:tcPr>
            <w:tcW w:w="86" w:type="dxa"/>
          </w:tcPr>
          <w:p w14:paraId="78E51CCB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</w:tcPr>
          <w:p w14:paraId="088EA2AB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3F28FA" w:rsidRPr="00CE4FEC" w14:paraId="5DF6BEE8" w14:textId="77777777" w:rsidTr="0014110A">
        <w:tc>
          <w:tcPr>
            <w:tcW w:w="3672" w:type="dxa"/>
          </w:tcPr>
          <w:p w14:paraId="0AA027C7" w14:textId="77777777" w:rsidR="003F28FA" w:rsidRPr="00CE4FEC" w:rsidRDefault="003F28FA" w:rsidP="003F28FA">
            <w:pPr>
              <w:spacing w:line="260" w:lineRule="exact"/>
              <w:ind w:firstLine="8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D22AC20" w14:textId="15C5A78A" w:rsidR="003F28FA" w:rsidRPr="00CE4FEC" w:rsidRDefault="00645286" w:rsidP="003F28FA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คณะกรรมการ</w:t>
            </w:r>
          </w:p>
        </w:tc>
        <w:tc>
          <w:tcPr>
            <w:tcW w:w="810" w:type="dxa"/>
          </w:tcPr>
          <w:p w14:paraId="76320F41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</w:t>
            </w:r>
          </w:p>
        </w:tc>
        <w:tc>
          <w:tcPr>
            <w:tcW w:w="1080" w:type="dxa"/>
          </w:tcPr>
          <w:p w14:paraId="79802353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72" w:type="dxa"/>
          </w:tcPr>
          <w:p w14:paraId="43D82AF4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8" w:type="dxa"/>
          </w:tcPr>
          <w:p w14:paraId="56F49999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ส่วนได้เสียที่ไม่มี</w:t>
            </w:r>
          </w:p>
        </w:tc>
        <w:tc>
          <w:tcPr>
            <w:tcW w:w="86" w:type="dxa"/>
          </w:tcPr>
          <w:p w14:paraId="00B55CF3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</w:tcPr>
          <w:p w14:paraId="48BB8C00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F28FA" w:rsidRPr="00CE4FEC" w14:paraId="5CE3BFAE" w14:textId="77777777" w:rsidTr="0014110A">
        <w:tc>
          <w:tcPr>
            <w:tcW w:w="3672" w:type="dxa"/>
          </w:tcPr>
          <w:p w14:paraId="5E06A697" w14:textId="77777777" w:rsidR="003F28FA" w:rsidRPr="00CE4FEC" w:rsidRDefault="003F28FA" w:rsidP="003F28FA">
            <w:pPr>
              <w:spacing w:line="260" w:lineRule="exact"/>
              <w:ind w:firstLine="8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031E6AB" w14:textId="77777777" w:rsidR="003F28FA" w:rsidRPr="00CE4FEC" w:rsidRDefault="003F28FA" w:rsidP="003F28FA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56AF29B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080" w:type="dxa"/>
          </w:tcPr>
          <w:p w14:paraId="02E9FEE7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72" w:type="dxa"/>
          </w:tcPr>
          <w:p w14:paraId="65E4882E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8" w:type="dxa"/>
          </w:tcPr>
          <w:p w14:paraId="0B49499F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86" w:type="dxa"/>
          </w:tcPr>
          <w:p w14:paraId="159A1B60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</w:tcPr>
          <w:p w14:paraId="5418F7B5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3F28FA" w:rsidRPr="00CE4FEC" w14:paraId="363189E0" w14:textId="77777777" w:rsidTr="0014110A">
        <w:tc>
          <w:tcPr>
            <w:tcW w:w="3672" w:type="dxa"/>
          </w:tcPr>
          <w:p w14:paraId="63636B18" w14:textId="77777777" w:rsidR="003F28FA" w:rsidRPr="00CE4FEC" w:rsidRDefault="003F28FA" w:rsidP="003F28FA">
            <w:pPr>
              <w:spacing w:line="260" w:lineRule="exact"/>
              <w:ind w:left="4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เซ็น แอนด์ โกสุม อินเตอร์ฟู</w:t>
            </w:r>
            <w:proofErr w:type="spellStart"/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>้ด</w:t>
            </w:r>
            <w:proofErr w:type="spellEnd"/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7810548D" w14:textId="4672CB5B" w:rsidR="003F28FA" w:rsidRPr="00CE4FEC" w:rsidRDefault="003273DB" w:rsidP="003F28FA">
            <w:pPr>
              <w:tabs>
                <w:tab w:val="left" w:pos="1392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45286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2588A773" w14:textId="257E4190" w:rsidR="003F28FA" w:rsidRPr="00CE4FEC" w:rsidRDefault="003273DB" w:rsidP="001A3D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751" w:right="-810" w:hanging="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14:paraId="068CB4EE" w14:textId="1B4A9F29" w:rsidR="003F28FA" w:rsidRPr="00CE4FEC" w:rsidRDefault="003273DB" w:rsidP="003F28FA">
            <w:pPr>
              <w:spacing w:line="260" w:lineRule="exact"/>
              <w:ind w:left="-76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550</w:t>
            </w:r>
          </w:p>
        </w:tc>
        <w:tc>
          <w:tcPr>
            <w:tcW w:w="72" w:type="dxa"/>
          </w:tcPr>
          <w:p w14:paraId="5F05D33E" w14:textId="77777777" w:rsidR="003F28FA" w:rsidRPr="00CE4FEC" w:rsidRDefault="003F28FA" w:rsidP="003F28FA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</w:tcPr>
          <w:p w14:paraId="7D85E7FB" w14:textId="66B1F281" w:rsidR="003F28FA" w:rsidRPr="00CE4FEC" w:rsidRDefault="003273DB" w:rsidP="003F28FA">
            <w:pPr>
              <w:spacing w:line="260" w:lineRule="exact"/>
              <w:ind w:left="-76" w:right="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86" w:type="dxa"/>
          </w:tcPr>
          <w:p w14:paraId="15218F0F" w14:textId="77777777" w:rsidR="003F28FA" w:rsidRPr="00CE4FEC" w:rsidRDefault="003F28FA" w:rsidP="003F28FA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</w:tcPr>
          <w:p w14:paraId="4379E420" w14:textId="4F26DF5E" w:rsidR="003F28FA" w:rsidRPr="00CE4FEC" w:rsidRDefault="003273DB" w:rsidP="003F28F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645286" w:rsidRPr="00CE4FEC" w14:paraId="01CA37E6" w14:textId="77777777" w:rsidTr="000708F2">
        <w:tc>
          <w:tcPr>
            <w:tcW w:w="3672" w:type="dxa"/>
          </w:tcPr>
          <w:p w14:paraId="25831F95" w14:textId="77777777" w:rsidR="00645286" w:rsidRPr="00CE4FEC" w:rsidRDefault="00645286" w:rsidP="00645286">
            <w:pPr>
              <w:spacing w:line="260" w:lineRule="exact"/>
              <w:ind w:left="4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คิง มารีน ฟู</w:t>
            </w:r>
            <w:proofErr w:type="spellStart"/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>้ดส์</w:t>
            </w:r>
            <w:proofErr w:type="spellEnd"/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325F5C5D" w14:textId="68282D5C" w:rsidR="00645286" w:rsidRPr="00CE4FEC" w:rsidRDefault="003273DB" w:rsidP="00645286">
            <w:pPr>
              <w:tabs>
                <w:tab w:val="left" w:pos="1392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45286" w:rsidRPr="00CE4FE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45286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="00645286"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0F672F55" w14:textId="4FF8BF62" w:rsidR="00645286" w:rsidRPr="00CE4FEC" w:rsidRDefault="003273DB" w:rsidP="0064528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751" w:right="-810" w:hanging="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="00645286" w:rsidRPr="00CE4FE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8F97AA" w14:textId="46261A7B" w:rsidR="00645286" w:rsidRPr="00CE4FEC" w:rsidRDefault="003273DB" w:rsidP="00645286">
            <w:pPr>
              <w:spacing w:line="260" w:lineRule="exact"/>
              <w:ind w:left="-76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45286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  <w:tc>
          <w:tcPr>
            <w:tcW w:w="72" w:type="dxa"/>
          </w:tcPr>
          <w:p w14:paraId="13BA08B0" w14:textId="77777777" w:rsidR="00645286" w:rsidRPr="00CE4FEC" w:rsidRDefault="00645286" w:rsidP="00645286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2EBF6B1" w14:textId="32F1B362" w:rsidR="00645286" w:rsidRPr="00CE4FEC" w:rsidRDefault="003273DB" w:rsidP="00645286">
            <w:pPr>
              <w:spacing w:line="260" w:lineRule="exact"/>
              <w:ind w:left="-76" w:right="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45286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86" w:type="dxa"/>
          </w:tcPr>
          <w:p w14:paraId="1163CB55" w14:textId="77777777" w:rsidR="00645286" w:rsidRPr="00CE4FEC" w:rsidRDefault="00645286" w:rsidP="00645286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C7C25FD" w14:textId="743D21AB" w:rsidR="00645286" w:rsidRPr="00CE4FEC" w:rsidRDefault="003273DB" w:rsidP="00645286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645286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3F28FA" w:rsidRPr="00CE4FEC" w14:paraId="2D5E11D0" w14:textId="77777777" w:rsidTr="000708F2">
        <w:tc>
          <w:tcPr>
            <w:tcW w:w="3672" w:type="dxa"/>
          </w:tcPr>
          <w:p w14:paraId="45CF35FD" w14:textId="77777777" w:rsidR="003F28FA" w:rsidRPr="00CE4FEC" w:rsidRDefault="003F28FA" w:rsidP="003F28FA">
            <w:pPr>
              <w:spacing w:line="260" w:lineRule="exact"/>
              <w:ind w:left="43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9571709" w14:textId="77777777" w:rsidR="003F28FA" w:rsidRPr="00CE4FEC" w:rsidRDefault="003F28FA" w:rsidP="003F28FA">
            <w:pPr>
              <w:tabs>
                <w:tab w:val="left" w:pos="1392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D1B82DE" w14:textId="77777777" w:rsidR="003F28FA" w:rsidRPr="00CE4FEC" w:rsidRDefault="003F28FA" w:rsidP="003F28FA">
            <w:pPr>
              <w:spacing w:line="260" w:lineRule="exact"/>
              <w:ind w:left="-751" w:right="274" w:hanging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786D3F" w14:textId="17A2ABD6" w:rsidR="003F28FA" w:rsidRPr="00CE4FEC" w:rsidRDefault="003273DB" w:rsidP="003F28FA">
            <w:pPr>
              <w:spacing w:line="260" w:lineRule="exact"/>
              <w:ind w:left="-76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E01664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72" w:type="dxa"/>
          </w:tcPr>
          <w:p w14:paraId="3E03C142" w14:textId="77777777" w:rsidR="003F28FA" w:rsidRPr="00CE4FEC" w:rsidRDefault="003F28FA" w:rsidP="003F28FA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119E3BC" w14:textId="7741BEEC" w:rsidR="003F28FA" w:rsidRPr="00CE4FEC" w:rsidRDefault="003273DB" w:rsidP="003F28FA">
            <w:pPr>
              <w:spacing w:line="260" w:lineRule="exact"/>
              <w:ind w:left="-76" w:right="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86" w:type="dxa"/>
          </w:tcPr>
          <w:p w14:paraId="49426635" w14:textId="77777777" w:rsidR="003F28FA" w:rsidRPr="00CE4FEC" w:rsidRDefault="003F28FA" w:rsidP="003F28FA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1357E0F7" w14:textId="5B23AECD" w:rsidR="003F28FA" w:rsidRPr="00CE4FEC" w:rsidRDefault="003273DB" w:rsidP="003F28F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083715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0CDE273E" w14:textId="052815D8" w:rsidR="003F28FA" w:rsidRPr="00CE4FEC" w:rsidRDefault="003F28FA" w:rsidP="003F28FA">
      <w:pPr>
        <w:tabs>
          <w:tab w:val="clear" w:pos="227"/>
          <w:tab w:val="clear" w:pos="454"/>
          <w:tab w:val="clear" w:pos="680"/>
          <w:tab w:val="left" w:pos="-3261"/>
          <w:tab w:val="left" w:pos="540"/>
        </w:tabs>
        <w:spacing w:before="360" w:after="240" w:line="240" w:lineRule="auto"/>
        <w:ind w:left="540" w:right="45"/>
        <w:jc w:val="thaiDistribute"/>
        <w:rPr>
          <w:rFonts w:asciiTheme="majorBidi" w:hAnsiTheme="majorBidi" w:cstheme="majorBidi"/>
          <w:sz w:val="32"/>
          <w:szCs w:val="32"/>
        </w:rPr>
      </w:pPr>
      <w:r w:rsidRPr="00CE4FEC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1A3D63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Pr="00CE4FEC">
        <w:rPr>
          <w:rFonts w:asciiTheme="majorBidi" w:hAnsiTheme="majorBidi" w:cstheme="majorBidi"/>
          <w:sz w:val="32"/>
          <w:szCs w:val="32"/>
          <w:cs/>
        </w:rPr>
        <w:t>ของบริษัทย่อยได้มีมติให้จ่ายเงินปันผล</w:t>
      </w:r>
      <w:r w:rsidR="00645286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CE4FEC">
        <w:rPr>
          <w:rFonts w:asciiTheme="majorBidi" w:hAnsiTheme="majorBidi" w:cstheme="majorBidi"/>
          <w:sz w:val="32"/>
          <w:szCs w:val="32"/>
          <w:cs/>
        </w:rPr>
        <w:t xml:space="preserve">สำหรับปี </w:t>
      </w:r>
      <w:r w:rsidR="003273DB" w:rsidRPr="003273DB">
        <w:rPr>
          <w:rFonts w:asciiTheme="majorBidi" w:hAnsiTheme="majorBidi" w:cstheme="majorBidi"/>
          <w:sz w:val="32"/>
          <w:szCs w:val="32"/>
        </w:rPr>
        <w:t>2567</w:t>
      </w:r>
      <w:r w:rsidRPr="00CE4FEC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ให้แก่ผู้ถือหุ้นสามัญของบริษัทย่อย โดยมีรายละเอียดดังต่อไปนี้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72"/>
        <w:gridCol w:w="1350"/>
        <w:gridCol w:w="810"/>
        <w:gridCol w:w="1080"/>
        <w:gridCol w:w="72"/>
        <w:gridCol w:w="1188"/>
        <w:gridCol w:w="86"/>
        <w:gridCol w:w="904"/>
      </w:tblGrid>
      <w:tr w:rsidR="00A14EB6" w:rsidRPr="001A3D63" w14:paraId="0D461EFE" w14:textId="77777777">
        <w:tc>
          <w:tcPr>
            <w:tcW w:w="3672" w:type="dxa"/>
          </w:tcPr>
          <w:p w14:paraId="5F07A69D" w14:textId="77777777" w:rsidR="00A14EB6" w:rsidRPr="00CE4FEC" w:rsidRDefault="00A14EB6" w:rsidP="003F28FA">
            <w:pPr>
              <w:spacing w:line="260" w:lineRule="exact"/>
              <w:ind w:right="810" w:firstLine="3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38FC0A2" w14:textId="77777777" w:rsidR="00A14EB6" w:rsidRPr="00CE4FEC" w:rsidRDefault="00A14EB6" w:rsidP="003F28FA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CDDDA65" w14:textId="77777777" w:rsidR="00A14EB6" w:rsidRPr="00CE4FEC" w:rsidRDefault="00A14EB6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  <w:gridSpan w:val="5"/>
          </w:tcPr>
          <w:p w14:paraId="06EB55C5" w14:textId="4CCB7074" w:rsidR="00A14EB6" w:rsidRPr="001A3D63" w:rsidRDefault="00A14EB6" w:rsidP="00A14EB6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A3D63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หน่วย</w:t>
            </w:r>
            <w:r w:rsidRPr="001A3D63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</w:rPr>
              <w:t xml:space="preserve"> : </w:t>
            </w:r>
            <w:r w:rsidRPr="001A3D63">
              <w:rPr>
                <w:rFonts w:asciiTheme="majorBidi" w:eastAsia="Arial Unicode MS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F28FA" w:rsidRPr="00CE4FEC" w14:paraId="7C18734F" w14:textId="77777777" w:rsidTr="0014110A">
        <w:tc>
          <w:tcPr>
            <w:tcW w:w="3672" w:type="dxa"/>
          </w:tcPr>
          <w:p w14:paraId="41941E5C" w14:textId="77777777" w:rsidR="003F28FA" w:rsidRPr="00CE4FEC" w:rsidRDefault="003F28FA" w:rsidP="003F28FA">
            <w:pPr>
              <w:spacing w:line="260" w:lineRule="exact"/>
              <w:ind w:right="810" w:firstLine="3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6A5D8909" w14:textId="77777777" w:rsidR="003F28FA" w:rsidRPr="00CE4FEC" w:rsidRDefault="003F28FA" w:rsidP="003F28FA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วันที่ประชุม</w:t>
            </w:r>
          </w:p>
        </w:tc>
        <w:tc>
          <w:tcPr>
            <w:tcW w:w="810" w:type="dxa"/>
          </w:tcPr>
          <w:p w14:paraId="215F0167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2340" w:type="dxa"/>
            <w:gridSpan w:val="3"/>
          </w:tcPr>
          <w:p w14:paraId="54C58BCE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เงินปันผลจ่ายแก่</w:t>
            </w:r>
          </w:p>
        </w:tc>
        <w:tc>
          <w:tcPr>
            <w:tcW w:w="86" w:type="dxa"/>
          </w:tcPr>
          <w:p w14:paraId="3991514D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</w:tcPr>
          <w:p w14:paraId="16E8CD4B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3F28FA" w:rsidRPr="00CE4FEC" w14:paraId="6054E885" w14:textId="77777777" w:rsidTr="0014110A">
        <w:tc>
          <w:tcPr>
            <w:tcW w:w="3672" w:type="dxa"/>
          </w:tcPr>
          <w:p w14:paraId="510C9F53" w14:textId="77777777" w:rsidR="003F28FA" w:rsidRPr="00CE4FEC" w:rsidRDefault="003F28FA" w:rsidP="003F28FA">
            <w:pPr>
              <w:spacing w:line="260" w:lineRule="exact"/>
              <w:ind w:firstLine="8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C491648" w14:textId="43B65672" w:rsidR="003F28FA" w:rsidRPr="00CE4FEC" w:rsidRDefault="00645286" w:rsidP="003F28FA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คณะกรรมการ</w:t>
            </w:r>
          </w:p>
        </w:tc>
        <w:tc>
          <w:tcPr>
            <w:tcW w:w="810" w:type="dxa"/>
          </w:tcPr>
          <w:p w14:paraId="4AE8ADE9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ต่อหุ้น</w:t>
            </w:r>
          </w:p>
        </w:tc>
        <w:tc>
          <w:tcPr>
            <w:tcW w:w="1080" w:type="dxa"/>
          </w:tcPr>
          <w:p w14:paraId="5B6490E5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72" w:type="dxa"/>
          </w:tcPr>
          <w:p w14:paraId="3C178572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8" w:type="dxa"/>
          </w:tcPr>
          <w:p w14:paraId="6D674199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ส่วนได้เสียที่ไม่มี</w:t>
            </w:r>
          </w:p>
        </w:tc>
        <w:tc>
          <w:tcPr>
            <w:tcW w:w="86" w:type="dxa"/>
          </w:tcPr>
          <w:p w14:paraId="2D4C8CF5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</w:tcPr>
          <w:p w14:paraId="6CC86EF0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F28FA" w:rsidRPr="00CE4FEC" w14:paraId="3CC07F33" w14:textId="77777777" w:rsidTr="0014110A">
        <w:tc>
          <w:tcPr>
            <w:tcW w:w="3672" w:type="dxa"/>
          </w:tcPr>
          <w:p w14:paraId="34690F8F" w14:textId="77777777" w:rsidR="003F28FA" w:rsidRPr="00CE4FEC" w:rsidRDefault="003F28FA" w:rsidP="003F28FA">
            <w:pPr>
              <w:spacing w:line="260" w:lineRule="exact"/>
              <w:ind w:firstLine="84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D86A13D" w14:textId="77777777" w:rsidR="003F28FA" w:rsidRPr="00CE4FEC" w:rsidRDefault="003F28FA" w:rsidP="003F28FA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0E47527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(บาท)</w:t>
            </w:r>
          </w:p>
        </w:tc>
        <w:tc>
          <w:tcPr>
            <w:tcW w:w="1080" w:type="dxa"/>
          </w:tcPr>
          <w:p w14:paraId="076F4AC3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72" w:type="dxa"/>
          </w:tcPr>
          <w:p w14:paraId="5393DC67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8" w:type="dxa"/>
          </w:tcPr>
          <w:p w14:paraId="6A7B32C8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86" w:type="dxa"/>
          </w:tcPr>
          <w:p w14:paraId="13581AEB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</w:tcPr>
          <w:p w14:paraId="360D714E" w14:textId="77777777" w:rsidR="003F28FA" w:rsidRPr="00CE4FEC" w:rsidRDefault="003F28FA" w:rsidP="003F28F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3F28FA" w:rsidRPr="00CE4FEC" w14:paraId="08BBC206" w14:textId="77777777" w:rsidTr="0014110A">
        <w:tc>
          <w:tcPr>
            <w:tcW w:w="3672" w:type="dxa"/>
          </w:tcPr>
          <w:p w14:paraId="41AC7603" w14:textId="77777777" w:rsidR="003F28FA" w:rsidRPr="00CE4FEC" w:rsidRDefault="003F28FA" w:rsidP="003F28FA">
            <w:pPr>
              <w:spacing w:line="260" w:lineRule="exact"/>
              <w:ind w:left="4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เซ็น แอนด์ โกสุม อินเตอร์ฟู</w:t>
            </w:r>
            <w:proofErr w:type="spellStart"/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>้ด</w:t>
            </w:r>
            <w:proofErr w:type="spellEnd"/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038216B" w14:textId="11A24527" w:rsidR="003F28FA" w:rsidRPr="00CE4FEC" w:rsidRDefault="003273DB" w:rsidP="003F28FA">
            <w:pPr>
              <w:tabs>
                <w:tab w:val="left" w:pos="1392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พฤศจิกายน 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5466AE8E" w14:textId="699DC103" w:rsidR="003F28FA" w:rsidRPr="00CE4FEC" w:rsidRDefault="003273DB" w:rsidP="001A3D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751" w:right="-810" w:hanging="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14:paraId="02436FA2" w14:textId="5FF7E024" w:rsidR="003F28FA" w:rsidRPr="00CE4FEC" w:rsidRDefault="003273DB" w:rsidP="003F28FA">
            <w:pPr>
              <w:spacing w:line="260" w:lineRule="exact"/>
              <w:ind w:left="-76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550</w:t>
            </w:r>
          </w:p>
        </w:tc>
        <w:tc>
          <w:tcPr>
            <w:tcW w:w="72" w:type="dxa"/>
          </w:tcPr>
          <w:p w14:paraId="701E387F" w14:textId="77777777" w:rsidR="003F28FA" w:rsidRPr="00CE4FEC" w:rsidRDefault="003F28FA" w:rsidP="003F28FA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26A4524" w14:textId="236D47BB" w:rsidR="003F28FA" w:rsidRPr="00CE4FEC" w:rsidRDefault="003273DB" w:rsidP="003F28FA">
            <w:pPr>
              <w:spacing w:line="260" w:lineRule="exact"/>
              <w:ind w:left="-76" w:right="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86" w:type="dxa"/>
          </w:tcPr>
          <w:p w14:paraId="51EB614D" w14:textId="77777777" w:rsidR="003F28FA" w:rsidRPr="00CE4FEC" w:rsidRDefault="003F28FA" w:rsidP="003F28FA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</w:tcPr>
          <w:p w14:paraId="4E009E0A" w14:textId="7D7E2BD4" w:rsidR="003F28FA" w:rsidRPr="00CE4FEC" w:rsidRDefault="003273DB" w:rsidP="003F28F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3F28FA" w:rsidRPr="00CE4FEC" w14:paraId="675AD746" w14:textId="77777777" w:rsidTr="0014110A">
        <w:tc>
          <w:tcPr>
            <w:tcW w:w="3672" w:type="dxa"/>
          </w:tcPr>
          <w:p w14:paraId="45DF7F0C" w14:textId="77777777" w:rsidR="003F28FA" w:rsidRPr="00CE4FEC" w:rsidRDefault="003F28FA" w:rsidP="003F28FA">
            <w:pPr>
              <w:spacing w:line="260" w:lineRule="exact"/>
              <w:ind w:left="4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คิง มารีน ฟู</w:t>
            </w:r>
            <w:proofErr w:type="spellStart"/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>้ดส์</w:t>
            </w:r>
            <w:proofErr w:type="spellEnd"/>
            <w:r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2A19B8F1" w14:textId="7D4EB77C" w:rsidR="003F28FA" w:rsidRPr="00CE4FEC" w:rsidRDefault="003273DB" w:rsidP="003F28FA">
            <w:pPr>
              <w:tabs>
                <w:tab w:val="left" w:pos="1392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พฤศจิกายน 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37D8B744" w14:textId="3790AA67" w:rsidR="003F28FA" w:rsidRPr="00CE4FEC" w:rsidRDefault="003273DB" w:rsidP="001A3D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exact"/>
              <w:ind w:left="-751" w:right="-810" w:hanging="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80" w:type="dxa"/>
          </w:tcPr>
          <w:p w14:paraId="0FFB6AA5" w14:textId="3D245E12" w:rsidR="003F28FA" w:rsidRPr="00CE4FEC" w:rsidRDefault="003273DB" w:rsidP="003F28FA">
            <w:pPr>
              <w:spacing w:line="260" w:lineRule="exact"/>
              <w:ind w:left="-76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2" w:type="dxa"/>
          </w:tcPr>
          <w:p w14:paraId="3B370599" w14:textId="77777777" w:rsidR="003F28FA" w:rsidRPr="00CE4FEC" w:rsidRDefault="003F28FA" w:rsidP="003F28FA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8DE8743" w14:textId="18CA749C" w:rsidR="003F28FA" w:rsidRPr="00CE4FEC" w:rsidRDefault="003273DB" w:rsidP="003F28FA">
            <w:pPr>
              <w:spacing w:line="260" w:lineRule="exact"/>
              <w:ind w:left="-76" w:right="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86" w:type="dxa"/>
          </w:tcPr>
          <w:p w14:paraId="1BF7F686" w14:textId="77777777" w:rsidR="003F28FA" w:rsidRPr="00CE4FEC" w:rsidRDefault="003F28FA" w:rsidP="003F28FA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</w:tcPr>
          <w:p w14:paraId="12B93CB6" w14:textId="1A9ED593" w:rsidR="003F28FA" w:rsidRPr="00CE4FEC" w:rsidRDefault="003273DB" w:rsidP="003F28F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3F28FA" w:rsidRPr="00CE4FEC" w14:paraId="20EB9018" w14:textId="77777777" w:rsidTr="0014110A">
        <w:tc>
          <w:tcPr>
            <w:tcW w:w="3672" w:type="dxa"/>
          </w:tcPr>
          <w:p w14:paraId="23018B5F" w14:textId="77777777" w:rsidR="003F28FA" w:rsidRPr="00CE4FEC" w:rsidRDefault="003F28FA" w:rsidP="003F28FA">
            <w:pPr>
              <w:spacing w:line="260" w:lineRule="exact"/>
              <w:ind w:left="43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D4C876B" w14:textId="77777777" w:rsidR="003F28FA" w:rsidRPr="00CE4FEC" w:rsidRDefault="003F28FA" w:rsidP="003F28FA">
            <w:pPr>
              <w:tabs>
                <w:tab w:val="left" w:pos="1392"/>
              </w:tabs>
              <w:spacing w:line="26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F3C76C" w14:textId="77777777" w:rsidR="003F28FA" w:rsidRPr="00CE4FEC" w:rsidRDefault="003F28FA" w:rsidP="003F28FA">
            <w:pPr>
              <w:spacing w:line="260" w:lineRule="exact"/>
              <w:ind w:left="-751" w:right="274" w:hanging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3652DF" w14:textId="2ED85619" w:rsidR="003F28FA" w:rsidRPr="00CE4FEC" w:rsidRDefault="003273DB" w:rsidP="003F28FA">
            <w:pPr>
              <w:spacing w:line="260" w:lineRule="exact"/>
              <w:ind w:left="-76" w:right="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  <w:tc>
          <w:tcPr>
            <w:tcW w:w="72" w:type="dxa"/>
          </w:tcPr>
          <w:p w14:paraId="591630A4" w14:textId="77777777" w:rsidR="003F28FA" w:rsidRPr="00CE4FEC" w:rsidRDefault="003F28FA" w:rsidP="003F28FA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354F88B" w14:textId="0F71954C" w:rsidR="003F28FA" w:rsidRPr="00CE4FEC" w:rsidRDefault="003273DB" w:rsidP="003F28FA">
            <w:pPr>
              <w:spacing w:line="260" w:lineRule="exact"/>
              <w:ind w:left="-76" w:right="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86" w:type="dxa"/>
          </w:tcPr>
          <w:p w14:paraId="2DCFB4BA" w14:textId="77777777" w:rsidR="003F28FA" w:rsidRPr="00CE4FEC" w:rsidRDefault="003F28FA" w:rsidP="003F28FA">
            <w:pPr>
              <w:spacing w:line="260" w:lineRule="exact"/>
              <w:ind w:left="-76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1455214F" w14:textId="6E45442E" w:rsidR="003F28FA" w:rsidRPr="00CE4FEC" w:rsidRDefault="003273DB" w:rsidP="003F28FA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73D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3F28FA" w:rsidRPr="00CE4F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273D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0FA7512A" w14:textId="4256381D" w:rsidR="005F6D51" w:rsidRPr="00461ECB" w:rsidRDefault="005F6D51" w:rsidP="004C35B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3257A84" w14:textId="77777777" w:rsidR="00C9321B" w:rsidRPr="00461ECB" w:rsidRDefault="00C9321B" w:rsidP="00D5271A">
      <w:pPr>
        <w:pStyle w:val="block"/>
        <w:numPr>
          <w:ilvl w:val="1"/>
          <w:numId w:val="23"/>
        </w:numPr>
        <w:spacing w:after="0" w:line="240" w:lineRule="auto"/>
        <w:ind w:left="1080"/>
        <w:jc w:val="both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มูลค่าตามบัญชีและมูลค่ายุติธรรม</w:t>
      </w:r>
    </w:p>
    <w:p w14:paraId="715D2A20" w14:textId="77777777" w:rsidR="00C9321B" w:rsidRDefault="00C9321B" w:rsidP="004C35BC">
      <w:pPr>
        <w:pStyle w:val="block"/>
        <w:spacing w:after="0" w:line="240" w:lineRule="auto"/>
        <w:ind w:left="1080" w:right="-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461ECB">
        <w:rPr>
          <w:rFonts w:asciiTheme="majorBidi" w:hAnsiTheme="majorBidi" w:cstheme="majorBidi"/>
          <w:sz w:val="32"/>
          <w:szCs w:val="32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34E5ABC2" w14:textId="77777777" w:rsidR="00C316EC" w:rsidRDefault="00C31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GB" w:bidi="ar-SA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FC31A6" w14:textId="6603A534" w:rsidR="0062362E" w:rsidRPr="00461ECB" w:rsidRDefault="0062362E" w:rsidP="004C35BC">
      <w:pPr>
        <w:pStyle w:val="block"/>
        <w:numPr>
          <w:ilvl w:val="1"/>
          <w:numId w:val="23"/>
        </w:numPr>
        <w:spacing w:before="240" w:after="0" w:line="240" w:lineRule="auto"/>
        <w:ind w:left="1080"/>
        <w:jc w:val="both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นโยบายการจัดการความเสี่ยงทางด้านการเงิน</w:t>
      </w:r>
    </w:p>
    <w:p w14:paraId="0BA17583" w14:textId="77777777" w:rsidR="0062362E" w:rsidRPr="00461ECB" w:rsidRDefault="0062362E" w:rsidP="004C3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both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กรอบการบริหารจัดการความเสี่ยง </w:t>
      </w:r>
    </w:p>
    <w:p w14:paraId="79143C62" w14:textId="529966DF" w:rsidR="0062362E" w:rsidRPr="00461ECB" w:rsidRDefault="0062362E" w:rsidP="004C3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คณะกรรมการบริษัทของ</w:t>
      </w:r>
      <w:bookmarkStart w:id="5" w:name="_Hlk63601082"/>
      <w:r w:rsidR="004C0313" w:rsidRPr="00461EC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bookmarkEnd w:id="5"/>
      <w:r w:rsidRPr="00461ECB">
        <w:rPr>
          <w:rFonts w:asciiTheme="majorBidi" w:hAnsiTheme="majorBidi" w:cstheme="majorBidi"/>
          <w:sz w:val="32"/>
          <w:szCs w:val="32"/>
          <w:cs/>
        </w:rPr>
        <w:t>มีความรับผิดชอบโดยรวมในการจัดให้มีและการควบคุม</w:t>
      </w:r>
      <w:r w:rsidRPr="000D6E42">
        <w:rPr>
          <w:rFonts w:asciiTheme="majorBidi" w:hAnsiTheme="majorBidi" w:cstheme="majorBidi"/>
          <w:spacing w:val="-8"/>
          <w:sz w:val="32"/>
          <w:szCs w:val="32"/>
          <w:cs/>
        </w:rPr>
        <w:t>กรอบการบริหารความเสี่ยงของ</w:t>
      </w:r>
      <w:r w:rsidR="004C0313" w:rsidRPr="000D6E42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E07BC5" w:rsidRPr="000D6E4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0D6E42">
        <w:rPr>
          <w:rFonts w:asciiTheme="majorBidi" w:hAnsiTheme="majorBidi" w:cstheme="majorBidi"/>
          <w:spacing w:val="-8"/>
          <w:sz w:val="32"/>
          <w:szCs w:val="32"/>
          <w:cs/>
        </w:rPr>
        <w:t>คณะกรรมการบริษัทจัดตั้งคณะกรรมการบริหารความเสี่ยง</w:t>
      </w:r>
      <w:r w:rsidRPr="00461ECB">
        <w:rPr>
          <w:rFonts w:asciiTheme="majorBidi" w:hAnsiTheme="majorBidi" w:cstheme="majorBidi"/>
          <w:sz w:val="32"/>
          <w:szCs w:val="32"/>
          <w:cs/>
        </w:rPr>
        <w:t>ซึ่งรับผิดชอบในการพัฒนาและติดตามนโยบายการบริหารความเสี่ยงของ</w:t>
      </w:r>
      <w:r w:rsidR="004C0313" w:rsidRPr="00461EC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2B0678F" w14:textId="6FDAF51C" w:rsidR="00FC1451" w:rsidRDefault="0062362E" w:rsidP="00C36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6E42">
        <w:rPr>
          <w:rFonts w:asciiTheme="majorBidi" w:hAnsiTheme="majorBidi" w:cstheme="majorBidi"/>
          <w:spacing w:val="-8"/>
          <w:sz w:val="32"/>
          <w:szCs w:val="32"/>
          <w:cs/>
        </w:rPr>
        <w:t>นโยบายการบริหารความเสี่ยงของ</w:t>
      </w:r>
      <w:r w:rsidR="004C0313" w:rsidRPr="000D6E42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กลุ่มบริษัทจัดทำ</w:t>
      </w:r>
      <w:r w:rsidRPr="000D6E42">
        <w:rPr>
          <w:rFonts w:asciiTheme="majorBidi" w:hAnsiTheme="majorBidi" w:cstheme="majorBidi"/>
          <w:spacing w:val="-8"/>
          <w:sz w:val="32"/>
          <w:szCs w:val="32"/>
          <w:cs/>
        </w:rPr>
        <w:t>ขึ้นเพื่อระบุและวิเคราะห์ความเสี่ยงที่</w:t>
      </w:r>
      <w:r w:rsidR="004C0313" w:rsidRPr="000D6E42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Pr="00461ECB">
        <w:rPr>
          <w:rFonts w:asciiTheme="majorBidi" w:hAnsiTheme="majorBidi" w:cstheme="majorBidi"/>
          <w:sz w:val="32"/>
          <w:szCs w:val="32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</w:t>
      </w:r>
      <w:r w:rsidR="000D6E4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461ECB">
        <w:rPr>
          <w:rFonts w:asciiTheme="majorBidi" w:hAnsiTheme="majorBidi" w:cstheme="majorBidi"/>
          <w:sz w:val="32"/>
          <w:szCs w:val="32"/>
          <w:cs/>
        </w:rPr>
        <w:t>ในระดับที่ยอมรับได้ นโยบายและระบบการบริหารความเสี่ยงได้รับการทบทวนอย่างสม่ำเสมอ</w:t>
      </w:r>
      <w:r w:rsidRPr="000D6E42">
        <w:rPr>
          <w:rFonts w:asciiTheme="majorBidi" w:hAnsiTheme="majorBidi" w:cstheme="majorBidi"/>
          <w:spacing w:val="-10"/>
          <w:sz w:val="32"/>
          <w:szCs w:val="32"/>
          <w:cs/>
        </w:rPr>
        <w:t>เพื่อให้สะท้อนการเปลี่ยนแปลงของสภาวการณ์ในตลาดและการดำเนินงานของ</w:t>
      </w:r>
      <w:r w:rsidR="004C0313" w:rsidRPr="000D6E42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 กลุ่มบริษัท</w:t>
      </w:r>
      <w:r w:rsidR="000D6E4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461ECB">
        <w:rPr>
          <w:rFonts w:asciiTheme="majorBidi" w:hAnsiTheme="majorBidi" w:cstheme="majorBidi"/>
          <w:sz w:val="32"/>
          <w:szCs w:val="32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</w:t>
      </w:r>
      <w:r w:rsidR="000D6E4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61ECB">
        <w:rPr>
          <w:rFonts w:asciiTheme="majorBidi" w:hAnsiTheme="majorBidi" w:cstheme="majorBidi"/>
          <w:sz w:val="32"/>
          <w:szCs w:val="32"/>
          <w:cs/>
        </w:rPr>
        <w:t>มีการฝึกอบรมและกำหนดมาตรฐานและขั้นตอนในการบริหารเพื่อให้พนักงานทั้งหมดเข้าใจ</w:t>
      </w:r>
      <w:r w:rsidR="000D6E4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61ECB">
        <w:rPr>
          <w:rFonts w:asciiTheme="majorBidi" w:hAnsiTheme="majorBidi" w:cstheme="majorBidi"/>
          <w:sz w:val="32"/>
          <w:szCs w:val="32"/>
          <w:cs/>
        </w:rPr>
        <w:t>ถึงบทบาทและภาระหน้าที่ของตน</w:t>
      </w:r>
    </w:p>
    <w:p w14:paraId="0F71764E" w14:textId="1E52B6FE" w:rsidR="0062362E" w:rsidRPr="00461ECB" w:rsidRDefault="0062362E" w:rsidP="00A4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คณะกรรมการตรวจสอบของ</w:t>
      </w:r>
      <w:r w:rsidR="004C0313" w:rsidRPr="00461EC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61ECB">
        <w:rPr>
          <w:rFonts w:asciiTheme="majorBidi" w:hAnsiTheme="majorBidi" w:cstheme="majorBidi"/>
          <w:sz w:val="32"/>
          <w:szCs w:val="32"/>
          <w:cs/>
        </w:rPr>
        <w:t>กำกับดูแลว่าผู้บริหารมีการติดตามการปฏิบัติตามวิธี</w:t>
      </w:r>
      <w:r w:rsidRPr="00B30687">
        <w:rPr>
          <w:rFonts w:asciiTheme="majorBidi" w:hAnsiTheme="majorBidi" w:cstheme="majorBidi"/>
          <w:spacing w:val="-6"/>
          <w:sz w:val="32"/>
          <w:szCs w:val="32"/>
          <w:cs/>
        </w:rPr>
        <w:t>ปฏิบัติและนโยบายการบริหารความเสี่ยงและทบทวนความเพียงพอของกรอบการบริหารความเสี่ยง</w:t>
      </w:r>
      <w:r w:rsidRPr="00461ECB">
        <w:rPr>
          <w:rFonts w:asciiTheme="majorBidi" w:hAnsiTheme="majorBidi" w:cstheme="majorBidi"/>
          <w:sz w:val="32"/>
          <w:szCs w:val="32"/>
          <w:cs/>
        </w:rPr>
        <w:t>ให้สอดคล้องกับความเสี่ยงที่</w:t>
      </w:r>
      <w:r w:rsidR="004C0313" w:rsidRPr="00461EC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61ECB">
        <w:rPr>
          <w:rFonts w:asciiTheme="majorBidi" w:hAnsiTheme="majorBidi" w:cstheme="majorBidi"/>
          <w:sz w:val="32"/>
          <w:szCs w:val="32"/>
          <w:cs/>
        </w:rPr>
        <w:t>เผชิญอยู่ คณะกรรมการตรวจสอบของ</w:t>
      </w:r>
      <w:r w:rsidR="004C0313" w:rsidRPr="00461EC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3068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61ECB">
        <w:rPr>
          <w:rFonts w:asciiTheme="majorBidi" w:hAnsiTheme="majorBidi" w:cstheme="majorBidi"/>
          <w:sz w:val="32"/>
          <w:szCs w:val="32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F05A63A" w14:textId="2D81EB6C" w:rsidR="0062362E" w:rsidRPr="00461ECB" w:rsidRDefault="0062362E" w:rsidP="00A4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800" w:hanging="720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</w:rPr>
        <w:t>(</w:t>
      </w:r>
      <w:r w:rsidRPr="00CD30E0">
        <w:rPr>
          <w:rFonts w:asciiTheme="majorBidi" w:hAnsiTheme="majorBidi" w:cstheme="majorBidi"/>
          <w:sz w:val="32"/>
          <w:szCs w:val="32"/>
          <w:cs/>
          <w:lang w:val="en-GB"/>
        </w:rPr>
        <w:t>ข</w:t>
      </w:r>
      <w:r w:rsidRPr="00CD30E0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1</w:t>
      </w:r>
      <w:r w:rsidRPr="00461ECB">
        <w:rPr>
          <w:rFonts w:asciiTheme="majorBidi" w:hAnsiTheme="majorBidi" w:cstheme="majorBidi"/>
          <w:sz w:val="32"/>
          <w:szCs w:val="32"/>
        </w:rPr>
        <w:t>)</w:t>
      </w:r>
      <w:r w:rsidR="00A44F7D" w:rsidRPr="00461ECB">
        <w:rPr>
          <w:rFonts w:asciiTheme="majorBidi" w:hAnsiTheme="majorBidi" w:cstheme="majorBidi"/>
          <w:sz w:val="32"/>
          <w:szCs w:val="32"/>
        </w:rPr>
        <w:tab/>
      </w:r>
      <w:r w:rsidRPr="00461ECB">
        <w:rPr>
          <w:rFonts w:asciiTheme="majorBidi" w:hAnsiTheme="majorBidi" w:cstheme="majorBidi"/>
          <w:sz w:val="32"/>
          <w:szCs w:val="32"/>
          <w:cs/>
        </w:rPr>
        <w:t>ความเสี่ยงด้านเครดิ</w:t>
      </w:r>
      <w:r w:rsidR="00FD1439" w:rsidRPr="00461ECB">
        <w:rPr>
          <w:rFonts w:asciiTheme="majorBidi" w:hAnsiTheme="majorBidi" w:cstheme="majorBidi"/>
          <w:sz w:val="32"/>
          <w:szCs w:val="32"/>
          <w:cs/>
        </w:rPr>
        <w:t>ต</w:t>
      </w:r>
    </w:p>
    <w:p w14:paraId="2CF3F0C3" w14:textId="19C6C97E" w:rsidR="00825D67" w:rsidRPr="00461ECB" w:rsidRDefault="00213D08" w:rsidP="00A4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ความเสี่ยงด้านเครดิตเป็นความเสี่ยงจากการสูญเสียทางการเงินของ</w:t>
      </w:r>
      <w:r w:rsidR="0096328D" w:rsidRPr="00461EC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B3068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ซึ่งโดยส่วนใหญ่เกิดจากลูกหนี้ที่เป็นลูกค้าของ</w:t>
      </w:r>
      <w:r w:rsidR="0096328D" w:rsidRPr="00461EC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108CBB8" w14:textId="73D030F2" w:rsidR="0006002E" w:rsidRPr="00461ECB" w:rsidRDefault="00213D08" w:rsidP="00A44F7D">
      <w:pPr>
        <w:pStyle w:val="block"/>
        <w:spacing w:before="240" w:after="0" w:line="240" w:lineRule="auto"/>
        <w:ind w:left="2707" w:hanging="907"/>
        <w:jc w:val="both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</w:rPr>
        <w:t>(</w:t>
      </w:r>
      <w:r w:rsidRPr="00461ECB">
        <w:rPr>
          <w:rFonts w:asciiTheme="majorBidi" w:hAnsiTheme="majorBidi" w:cstheme="majorBidi"/>
          <w:sz w:val="32"/>
          <w:szCs w:val="32"/>
          <w:cs/>
        </w:rPr>
        <w:t>ข</w:t>
      </w:r>
      <w:r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1</w:t>
      </w:r>
      <w:r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1</w:t>
      </w:r>
      <w:r w:rsidRPr="00461ECB">
        <w:rPr>
          <w:rFonts w:asciiTheme="majorBidi" w:hAnsiTheme="majorBidi" w:cstheme="majorBidi"/>
          <w:sz w:val="32"/>
          <w:szCs w:val="32"/>
        </w:rPr>
        <w:t>)</w:t>
      </w:r>
      <w:r w:rsidR="00A44F7D" w:rsidRPr="00461ECB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61ECB">
        <w:rPr>
          <w:rFonts w:asciiTheme="majorBidi" w:hAnsiTheme="majorBidi" w:cstheme="majorBidi"/>
          <w:sz w:val="32"/>
          <w:szCs w:val="32"/>
          <w:cs/>
        </w:rPr>
        <w:t>ลูกหนี้การค้าและ</w:t>
      </w:r>
      <w:r w:rsidR="00CF6234" w:rsidRPr="00461ECB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6004C78D" w14:textId="7A2CA449" w:rsidR="00C316EC" w:rsidRDefault="00770FDA" w:rsidP="00C31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B306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C316E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7C9D46" w14:textId="69FB1295" w:rsidR="00770FDA" w:rsidRPr="00461ECB" w:rsidRDefault="00770FDA" w:rsidP="008B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</w:t>
      </w:r>
      <w:r w:rsidR="00935104" w:rsidRPr="00461EC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66743"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>วงเงินยอดขายจะกำหนดไว้สำหรับลูกค้าแต่ละรายและจะทบทวนเป็นรายปี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33B8D6E7" w14:textId="3BA48F49" w:rsidR="003126CF" w:rsidRPr="00461ECB" w:rsidRDefault="00770FDA" w:rsidP="00A4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1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6" w:name="_Hlk59433075"/>
      <w:r w:rsidRPr="00461ECB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Pr="00A03BAD">
        <w:rPr>
          <w:rFonts w:asciiTheme="majorBidi" w:hAnsiTheme="majorBidi" w:cstheme="majorBidi"/>
          <w:spacing w:val="-6"/>
          <w:sz w:val="32"/>
          <w:szCs w:val="32"/>
          <w:cs/>
        </w:rPr>
        <w:t>ลูกหนี้แต่ละ</w:t>
      </w:r>
      <w:bookmarkEnd w:id="6"/>
      <w:r w:rsidRPr="00A03BAD">
        <w:rPr>
          <w:rFonts w:asciiTheme="majorBidi" w:hAnsiTheme="majorBidi" w:cstheme="majorBidi"/>
          <w:spacing w:val="-6"/>
          <w:sz w:val="32"/>
          <w:szCs w:val="32"/>
          <w:cs/>
        </w:rPr>
        <w:t>รายและสะท้อนผลแตกต่างระหว่างสภาวะเศรษฐกิจในอดีตที่ผ่านมา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6246403" w14:textId="2F85B1D8" w:rsidR="00500656" w:rsidRPr="00461ECB" w:rsidRDefault="000305C9" w:rsidP="00500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7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ข้อมูลเกี่ยวกับลูกหนี้การค้า</w:t>
      </w:r>
      <w:r w:rsidR="00E93099" w:rsidRPr="00461ECB">
        <w:rPr>
          <w:rFonts w:asciiTheme="majorBidi" w:hAnsiTheme="majorBidi" w:cstheme="majorBidi"/>
          <w:sz w:val="32"/>
          <w:szCs w:val="32"/>
          <w:cs/>
        </w:rPr>
        <w:t>และลูกหนี้หมุนเวียนอื่น</w:t>
      </w:r>
      <w:r w:rsidR="005C55E6" w:rsidRPr="00461ECB">
        <w:rPr>
          <w:rFonts w:asciiTheme="majorBidi" w:hAnsiTheme="majorBidi" w:cstheme="majorBidi"/>
          <w:sz w:val="32"/>
          <w:szCs w:val="32"/>
          <w:cs/>
        </w:rPr>
        <w:t>เ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ปิดเผยในหมายเหตุข้อ </w:t>
      </w:r>
      <w:r w:rsidR="003273DB" w:rsidRPr="003273DB">
        <w:rPr>
          <w:rFonts w:asciiTheme="majorBidi" w:hAnsiTheme="majorBidi" w:cstheme="majorBidi"/>
          <w:sz w:val="32"/>
          <w:szCs w:val="32"/>
        </w:rPr>
        <w:t>7</w:t>
      </w:r>
    </w:p>
    <w:p w14:paraId="2B8FED9A" w14:textId="6A2581D6" w:rsidR="00281B53" w:rsidRPr="00461ECB" w:rsidRDefault="00262C82" w:rsidP="00500656">
      <w:pPr>
        <w:pStyle w:val="block"/>
        <w:spacing w:before="240" w:after="0" w:line="240" w:lineRule="auto"/>
        <w:ind w:left="2707" w:hanging="907"/>
        <w:jc w:val="both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</w:rPr>
        <w:t>(</w:t>
      </w:r>
      <w:r w:rsidRPr="00461ECB">
        <w:rPr>
          <w:rFonts w:asciiTheme="majorBidi" w:hAnsiTheme="majorBidi" w:cstheme="majorBidi"/>
          <w:sz w:val="32"/>
          <w:szCs w:val="32"/>
          <w:cs/>
        </w:rPr>
        <w:t>ข</w:t>
      </w:r>
      <w:r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1</w:t>
      </w:r>
      <w:r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2</w:t>
      </w:r>
      <w:r w:rsidRPr="00461ECB">
        <w:rPr>
          <w:rFonts w:asciiTheme="majorBidi" w:hAnsiTheme="majorBidi" w:cstheme="majorBidi"/>
          <w:sz w:val="32"/>
          <w:szCs w:val="32"/>
        </w:rPr>
        <w:t>)</w:t>
      </w:r>
      <w:r w:rsidR="00A44F7D" w:rsidRPr="00461ECB">
        <w:rPr>
          <w:rFonts w:asciiTheme="majorBidi" w:hAnsiTheme="majorBidi" w:cstheme="majorBidi"/>
          <w:sz w:val="32"/>
          <w:szCs w:val="32"/>
        </w:rPr>
        <w:tab/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</w:p>
    <w:p w14:paraId="4F7A628E" w14:textId="15381F08" w:rsidR="00825D67" w:rsidRPr="00461ECB" w:rsidRDefault="00825D67" w:rsidP="00664397">
      <w:pPr>
        <w:pStyle w:val="block"/>
        <w:spacing w:after="0" w:line="240" w:lineRule="auto"/>
        <w:ind w:left="270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461ECB">
        <w:rPr>
          <w:rFonts w:asciiTheme="majorBidi" w:hAnsiTheme="majorBidi" w:cstheme="majorBidi"/>
          <w:sz w:val="32"/>
          <w:szCs w:val="32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</w:t>
      </w:r>
      <w:r w:rsidR="00EF5D43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    </w:t>
      </w:r>
      <w:r w:rsidRPr="00461ECB">
        <w:rPr>
          <w:rFonts w:asciiTheme="majorBidi" w:hAnsiTheme="majorBidi" w:cstheme="majorBidi"/>
          <w:sz w:val="32"/>
          <w:szCs w:val="32"/>
          <w:cs/>
          <w:lang w:val="en-US" w:bidi="th-TH"/>
        </w:rPr>
        <w:t>เงินสดมีจำกัดเนื่องจากคู่สัญญาเป็นธนาคารและสถาบันการเงิน</w:t>
      </w:r>
      <w:r w:rsidRPr="00461ECB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195F280C" w14:textId="5F8D1220" w:rsidR="00894721" w:rsidRPr="00461ECB" w:rsidRDefault="00894721" w:rsidP="00664397">
      <w:pPr>
        <w:pStyle w:val="block"/>
        <w:spacing w:before="240" w:after="0" w:line="240" w:lineRule="auto"/>
        <w:ind w:left="2707" w:hanging="907"/>
        <w:jc w:val="both"/>
        <w:rPr>
          <w:rFonts w:asciiTheme="majorBidi" w:hAnsiTheme="majorBidi" w:cstheme="majorBidi"/>
          <w:b/>
          <w:bCs/>
          <w:i/>
          <w:iCs/>
          <w:color w:val="0000FF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</w:rPr>
        <w:t>(</w:t>
      </w:r>
      <w:r w:rsidR="003171D4" w:rsidRPr="00461ECB">
        <w:rPr>
          <w:rFonts w:asciiTheme="majorBidi" w:hAnsiTheme="majorBidi" w:cstheme="majorBidi"/>
          <w:sz w:val="32"/>
          <w:szCs w:val="32"/>
          <w:cs/>
          <w:lang w:bidi="th-TH"/>
        </w:rPr>
        <w:t>ข</w:t>
      </w:r>
      <w:r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1</w:t>
      </w:r>
      <w:r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  <w:lang w:val="en-US" w:bidi="th-TH"/>
        </w:rPr>
        <w:t>3</w:t>
      </w:r>
      <w:r w:rsidRPr="00461ECB">
        <w:rPr>
          <w:rFonts w:asciiTheme="majorBidi" w:hAnsiTheme="majorBidi" w:cstheme="majorBidi"/>
          <w:sz w:val="32"/>
          <w:szCs w:val="32"/>
        </w:rPr>
        <w:t>)</w:t>
      </w:r>
      <w:r w:rsidR="00664397" w:rsidRPr="00461ECB">
        <w:rPr>
          <w:rFonts w:asciiTheme="majorBidi" w:hAnsiTheme="majorBidi" w:cstheme="majorBidi"/>
          <w:sz w:val="32"/>
          <w:szCs w:val="32"/>
        </w:rPr>
        <w:tab/>
      </w:r>
      <w:r w:rsidRPr="00461ECB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1C5E125E" w14:textId="5936137A" w:rsidR="00E07BC5" w:rsidRPr="001D2337" w:rsidRDefault="00894721" w:rsidP="00664397">
      <w:pPr>
        <w:pStyle w:val="block"/>
        <w:spacing w:after="0" w:line="240" w:lineRule="auto"/>
        <w:ind w:left="2707"/>
        <w:jc w:val="thaiDistribute"/>
        <w:rPr>
          <w:rFonts w:asciiTheme="majorBidi" w:hAnsiTheme="majorBidi" w:cstheme="majorBidi"/>
          <w:sz w:val="32"/>
          <w:szCs w:val="32"/>
        </w:rPr>
      </w:pPr>
      <w:r w:rsidRPr="001D2337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กลุ่มบริษัทมีนโยบายให้การค้ำประกันทางการเงินแก่หนี้สินของบริษัท</w:t>
      </w:r>
      <w:r w:rsidR="000544A9" w:rsidRPr="001D2337">
        <w:rPr>
          <w:rFonts w:asciiTheme="majorBidi" w:hAnsiTheme="majorBidi" w:cstheme="majorBidi"/>
          <w:sz w:val="32"/>
          <w:szCs w:val="32"/>
          <w:cs/>
          <w:lang w:bidi="th-TH"/>
        </w:rPr>
        <w:t>ใน</w:t>
      </w:r>
      <w:r w:rsidR="001D2337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</w:t>
      </w:r>
      <w:r w:rsidR="000544A9" w:rsidRPr="001D2337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Pr="001D2337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เท่านั้น </w:t>
      </w:r>
    </w:p>
    <w:p w14:paraId="46156A64" w14:textId="71750F34" w:rsidR="00894721" w:rsidRPr="00461ECB" w:rsidRDefault="00894721" w:rsidP="00664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800" w:hanging="720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</w:rPr>
        <w:t>(</w:t>
      </w:r>
      <w:r w:rsidR="000E0033" w:rsidRPr="00461ECB">
        <w:rPr>
          <w:rFonts w:asciiTheme="majorBidi" w:hAnsiTheme="majorBidi" w:cstheme="majorBidi"/>
          <w:sz w:val="32"/>
          <w:szCs w:val="32"/>
          <w:cs/>
        </w:rPr>
        <w:t>ข</w:t>
      </w:r>
      <w:r w:rsidRPr="00461ECB">
        <w:rPr>
          <w:rFonts w:asciiTheme="majorBidi" w:hAnsiTheme="majorBidi" w:cstheme="majorBidi"/>
          <w:sz w:val="32"/>
          <w:szCs w:val="32"/>
        </w:rPr>
        <w:t>.</w:t>
      </w:r>
      <w:r w:rsidR="003273DB" w:rsidRPr="003273DB">
        <w:rPr>
          <w:rFonts w:asciiTheme="majorBidi" w:hAnsiTheme="majorBidi" w:cstheme="majorBidi"/>
          <w:sz w:val="32"/>
          <w:szCs w:val="32"/>
        </w:rPr>
        <w:t>2</w:t>
      </w:r>
      <w:r w:rsidRPr="00461ECB">
        <w:rPr>
          <w:rFonts w:asciiTheme="majorBidi" w:hAnsiTheme="majorBidi" w:cstheme="majorBidi"/>
          <w:sz w:val="32"/>
          <w:szCs w:val="32"/>
        </w:rPr>
        <w:t>)</w:t>
      </w:r>
      <w:r w:rsidR="003C77AA" w:rsidRPr="00461ECB">
        <w:rPr>
          <w:rFonts w:asciiTheme="majorBidi" w:hAnsiTheme="majorBidi" w:cstheme="majorBidi"/>
          <w:sz w:val="32"/>
          <w:szCs w:val="32"/>
        </w:rPr>
        <w:tab/>
      </w:r>
      <w:r w:rsidRPr="00461ECB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  <w:r w:rsidRPr="00461ECB">
        <w:rPr>
          <w:rFonts w:asciiTheme="majorBidi" w:hAnsiTheme="majorBidi" w:cstheme="majorBidi"/>
          <w:color w:val="0000FF"/>
          <w:sz w:val="32"/>
          <w:szCs w:val="32"/>
          <w:cs/>
        </w:rPr>
        <w:t xml:space="preserve"> </w:t>
      </w:r>
    </w:p>
    <w:p w14:paraId="3E9F47AF" w14:textId="39A3339D" w:rsidR="00894721" w:rsidRPr="00461ECB" w:rsidRDefault="00894721" w:rsidP="003C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06DE7EAE" w14:textId="77777777" w:rsidR="00100516" w:rsidRDefault="0010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567BD9E" w14:textId="2DBEAC23" w:rsidR="00C316EC" w:rsidRDefault="001A432C" w:rsidP="00C31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/>
        <w:jc w:val="thaiDistribute"/>
      </w:pP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Pr="003E3B86">
        <w:rPr>
          <w:rFonts w:asciiTheme="majorBidi" w:hAnsiTheme="majorBidi" w:cstheme="majorBidi"/>
          <w:spacing w:val="-8"/>
          <w:sz w:val="32"/>
          <w:szCs w:val="32"/>
          <w:cs/>
        </w:rPr>
        <w:t>โดย</w:t>
      </w:r>
      <w:r w:rsidR="00281B53" w:rsidRPr="003E3B86">
        <w:rPr>
          <w:rFonts w:asciiTheme="majorBidi" w:hAnsiTheme="majorBidi" w:cstheme="majorBidi"/>
          <w:spacing w:val="-8"/>
          <w:sz w:val="32"/>
          <w:szCs w:val="32"/>
          <w:cs/>
        </w:rPr>
        <w:t>แสดง</w:t>
      </w:r>
      <w:r w:rsidRPr="003E3B86">
        <w:rPr>
          <w:rFonts w:asciiTheme="majorBidi" w:hAnsiTheme="majorBidi" w:cstheme="majorBidi"/>
          <w:spacing w:val="-8"/>
          <w:sz w:val="32"/>
          <w:szCs w:val="32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Style w:val="TableGrid"/>
        <w:tblW w:w="9182" w:type="dxa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1"/>
        <w:gridCol w:w="991"/>
        <w:gridCol w:w="270"/>
        <w:gridCol w:w="1080"/>
        <w:gridCol w:w="270"/>
        <w:gridCol w:w="1170"/>
        <w:gridCol w:w="270"/>
        <w:gridCol w:w="990"/>
        <w:gridCol w:w="270"/>
        <w:gridCol w:w="990"/>
      </w:tblGrid>
      <w:tr w:rsidR="002934EB" w:rsidRPr="00461ECB" w14:paraId="3DAE30F1" w14:textId="77777777" w:rsidTr="002E134A">
        <w:trPr>
          <w:tblHeader/>
        </w:trPr>
        <w:tc>
          <w:tcPr>
            <w:tcW w:w="2881" w:type="dxa"/>
          </w:tcPr>
          <w:p w14:paraId="6FCB04EA" w14:textId="68991FD9" w:rsidR="002934EB" w:rsidRPr="00461ECB" w:rsidRDefault="002934EB" w:rsidP="00B3210E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1" w:type="dxa"/>
            <w:gridSpan w:val="9"/>
          </w:tcPr>
          <w:p w14:paraId="5A886597" w14:textId="4F6B0045" w:rsidR="002934EB" w:rsidRPr="00461ECB" w:rsidRDefault="002934EB" w:rsidP="002934EB">
            <w:pPr>
              <w:tabs>
                <w:tab w:val="clear" w:pos="6322"/>
                <w:tab w:val="center" w:pos="4536"/>
                <w:tab w:val="right" w:pos="9072"/>
              </w:tabs>
              <w:spacing w:line="240" w:lineRule="auto"/>
              <w:ind w:left="-101" w:right="-111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D54C3" w:rsidRPr="00461ECB" w14:paraId="7F1A2C8E" w14:textId="77777777" w:rsidTr="002E134A">
        <w:trPr>
          <w:tblHeader/>
        </w:trPr>
        <w:tc>
          <w:tcPr>
            <w:tcW w:w="2881" w:type="dxa"/>
            <w:hideMark/>
          </w:tcPr>
          <w:p w14:paraId="4D8E6192" w14:textId="61EE2306" w:rsidR="008D54C3" w:rsidRPr="00461ECB" w:rsidRDefault="008D54C3" w:rsidP="002934EB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1" w:type="dxa"/>
            <w:gridSpan w:val="9"/>
          </w:tcPr>
          <w:p w14:paraId="6A41F328" w14:textId="77777777" w:rsidR="008D54C3" w:rsidRPr="00461ECB" w:rsidRDefault="008D54C3" w:rsidP="00A337F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934EB" w:rsidRPr="00461ECB" w14:paraId="55C80921" w14:textId="77777777" w:rsidTr="002E134A">
        <w:trPr>
          <w:tblHeader/>
        </w:trPr>
        <w:tc>
          <w:tcPr>
            <w:tcW w:w="2881" w:type="dxa"/>
          </w:tcPr>
          <w:p w14:paraId="2A2C3A6D" w14:textId="77777777" w:rsidR="002934EB" w:rsidRPr="00461ECB" w:rsidRDefault="002934EB" w:rsidP="00A337F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1" w:type="dxa"/>
            <w:gridSpan w:val="9"/>
            <w:vAlign w:val="bottom"/>
            <w:hideMark/>
          </w:tcPr>
          <w:p w14:paraId="4DFBF3E2" w14:textId="77777777" w:rsidR="002934EB" w:rsidRPr="00461ECB" w:rsidRDefault="002934EB" w:rsidP="00A337F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934EB" w:rsidRPr="00461ECB" w14:paraId="1F0BBA7F" w14:textId="77777777" w:rsidTr="002934EB">
        <w:tc>
          <w:tcPr>
            <w:tcW w:w="2881" w:type="dxa"/>
            <w:vAlign w:val="bottom"/>
            <w:hideMark/>
          </w:tcPr>
          <w:p w14:paraId="761323A2" w14:textId="6CEC888A" w:rsidR="002934EB" w:rsidRPr="00461ECB" w:rsidRDefault="002934EB" w:rsidP="00F402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6F6F19F5" w14:textId="77777777" w:rsidR="002934EB" w:rsidRPr="00461ECB" w:rsidRDefault="002934EB" w:rsidP="00F4027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  <w:p w14:paraId="1443B282" w14:textId="77777777" w:rsidR="002934EB" w:rsidRPr="00461ECB" w:rsidRDefault="002934EB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0423EB4A" w14:textId="77777777" w:rsidR="002934EB" w:rsidRPr="00461ECB" w:rsidRDefault="002934EB" w:rsidP="00F40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0622FD" w14:textId="45758384" w:rsidR="002934EB" w:rsidRPr="00461ECB" w:rsidRDefault="002934EB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ภายใน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3792B17" w14:textId="77777777" w:rsidR="002934EB" w:rsidRPr="00461ECB" w:rsidRDefault="002934EB" w:rsidP="00F40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A76C97A" w14:textId="57FDA495" w:rsidR="002934EB" w:rsidRPr="00461ECB" w:rsidRDefault="002934EB" w:rsidP="00F4027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มากกว่า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แต่ไม่เกิน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A1C2909" w14:textId="77777777" w:rsidR="002934EB" w:rsidRPr="00461ECB" w:rsidRDefault="002934EB" w:rsidP="00F40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55EFE56" w14:textId="77777777" w:rsidR="002934EB" w:rsidRPr="00461ECB" w:rsidRDefault="002934EB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มากกว่า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784FE854" w14:textId="65CF8285" w:rsidR="002934EB" w:rsidRPr="00461ECB" w:rsidRDefault="003273DB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934E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934E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90DC79" w14:textId="77777777" w:rsidR="002934EB" w:rsidRPr="00461ECB" w:rsidRDefault="002934EB" w:rsidP="00F40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C66CE78" w14:textId="77777777" w:rsidR="002934EB" w:rsidRPr="00461ECB" w:rsidRDefault="002934EB" w:rsidP="00F402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934EB" w:rsidRPr="00461ECB" w14:paraId="1990B60B" w14:textId="77777777" w:rsidTr="002934EB">
        <w:tc>
          <w:tcPr>
            <w:tcW w:w="2881" w:type="dxa"/>
          </w:tcPr>
          <w:p w14:paraId="5C70BFFD" w14:textId="548C38B4" w:rsidR="002934EB" w:rsidRPr="00461ECB" w:rsidRDefault="002934EB" w:rsidP="00025594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991" w:type="dxa"/>
          </w:tcPr>
          <w:p w14:paraId="6C8244A5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9051D2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9FC413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31DE20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234792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7D6CA0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BD25FF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676261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360CAB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4EB" w:rsidRPr="00461ECB" w14:paraId="2CFFAF75" w14:textId="77777777" w:rsidTr="002934EB">
        <w:tc>
          <w:tcPr>
            <w:tcW w:w="2881" w:type="dxa"/>
          </w:tcPr>
          <w:p w14:paraId="6C7E068F" w14:textId="77777777" w:rsidR="002934EB" w:rsidRPr="00461ECB" w:rsidRDefault="002934EB" w:rsidP="000255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หนี้สินทางการเงิน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457D3F06" w14:textId="50BD2401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79441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2F81F6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99C06A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777AB4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AAF6DA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CCCA28" w14:textId="47F1EA0F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7744CE0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B6203D" w14:textId="77777777" w:rsidR="002934EB" w:rsidRPr="00461ECB" w:rsidRDefault="002934EB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4EB" w:rsidRPr="00461ECB" w14:paraId="6A5CDB23" w14:textId="77777777">
        <w:tc>
          <w:tcPr>
            <w:tcW w:w="2881" w:type="dxa"/>
          </w:tcPr>
          <w:p w14:paraId="67FAF989" w14:textId="3994CE51" w:rsidR="002934EB" w:rsidRPr="00461ECB" w:rsidRDefault="002934EB" w:rsidP="002B21C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5"/>
              </w:tabs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1" w:type="dxa"/>
          </w:tcPr>
          <w:p w14:paraId="251050D9" w14:textId="131E1349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227</w:t>
            </w:r>
            <w:r w:rsidR="002A0E10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718</w:t>
            </w:r>
          </w:p>
        </w:tc>
        <w:tc>
          <w:tcPr>
            <w:tcW w:w="270" w:type="dxa"/>
          </w:tcPr>
          <w:p w14:paraId="7DFA51AC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1C2036" w14:textId="4FB2D977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225</w:t>
            </w:r>
            <w:r w:rsidR="002A0E10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915</w:t>
            </w:r>
          </w:p>
        </w:tc>
        <w:tc>
          <w:tcPr>
            <w:tcW w:w="270" w:type="dxa"/>
          </w:tcPr>
          <w:p w14:paraId="5D0C5A4F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F1665C" w14:textId="5C9B9C65" w:rsidR="002934EB" w:rsidRPr="00461ECB" w:rsidRDefault="00E9298E" w:rsidP="0073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="003273DB"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8A53F0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803</w:t>
            </w:r>
          </w:p>
        </w:tc>
        <w:tc>
          <w:tcPr>
            <w:tcW w:w="270" w:type="dxa"/>
          </w:tcPr>
          <w:p w14:paraId="70F0B335" w14:textId="77777777" w:rsidR="002934EB" w:rsidRPr="00461ECB" w:rsidRDefault="002934EB" w:rsidP="0073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17E5A6" w14:textId="7A7A564C" w:rsidR="002934EB" w:rsidRPr="00461ECB" w:rsidRDefault="008A53F0" w:rsidP="005552BD">
            <w:pPr>
              <w:tabs>
                <w:tab w:val="clear" w:pos="680"/>
                <w:tab w:val="decimal" w:pos="68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D1F2A2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62F2F" w14:textId="1CF56291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227</w:t>
            </w:r>
            <w:r w:rsidR="002A0E10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718</w:t>
            </w:r>
          </w:p>
        </w:tc>
      </w:tr>
      <w:tr w:rsidR="002934EB" w:rsidRPr="00461ECB" w14:paraId="79AB6352" w14:textId="77777777">
        <w:trPr>
          <w:trHeight w:val="119"/>
        </w:trPr>
        <w:tc>
          <w:tcPr>
            <w:tcW w:w="2881" w:type="dxa"/>
          </w:tcPr>
          <w:p w14:paraId="074FCF58" w14:textId="77777777" w:rsidR="002934EB" w:rsidRPr="00461ECB" w:rsidRDefault="002934EB" w:rsidP="0092412E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1" w:type="dxa"/>
          </w:tcPr>
          <w:p w14:paraId="6712954E" w14:textId="4CAB1106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742</w:t>
            </w:r>
            <w:r w:rsidR="002A0E10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188</w:t>
            </w:r>
          </w:p>
        </w:tc>
        <w:tc>
          <w:tcPr>
            <w:tcW w:w="270" w:type="dxa"/>
          </w:tcPr>
          <w:p w14:paraId="4EF6CD0B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24F490" w14:textId="296C07D5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245</w:t>
            </w:r>
            <w:r w:rsidR="005F2142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548</w:t>
            </w:r>
          </w:p>
        </w:tc>
        <w:tc>
          <w:tcPr>
            <w:tcW w:w="270" w:type="dxa"/>
          </w:tcPr>
          <w:p w14:paraId="3DC722C9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8E5735" w14:textId="064C69AC" w:rsidR="002934EB" w:rsidRPr="00461ECB" w:rsidRDefault="003273DB" w:rsidP="0073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528</w:t>
            </w:r>
            <w:r w:rsidR="005F2142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619</w:t>
            </w:r>
          </w:p>
        </w:tc>
        <w:tc>
          <w:tcPr>
            <w:tcW w:w="270" w:type="dxa"/>
          </w:tcPr>
          <w:p w14:paraId="3EB44C18" w14:textId="77777777" w:rsidR="002934EB" w:rsidRPr="00461ECB" w:rsidRDefault="002934EB" w:rsidP="0073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D80545" w14:textId="2DE0C350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</w:t>
            </w:r>
            <w:r w:rsidR="00FA35B2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744</w:t>
            </w:r>
          </w:p>
        </w:tc>
        <w:tc>
          <w:tcPr>
            <w:tcW w:w="270" w:type="dxa"/>
          </w:tcPr>
          <w:p w14:paraId="6B4EE5A8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CD43B5" w14:textId="63769494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831</w:t>
            </w:r>
            <w:r w:rsidR="00FA35B2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911</w:t>
            </w:r>
          </w:p>
        </w:tc>
      </w:tr>
      <w:tr w:rsidR="002934EB" w:rsidRPr="00461ECB" w14:paraId="624C51F3" w14:textId="77777777">
        <w:trPr>
          <w:trHeight w:val="119"/>
        </w:trPr>
        <w:tc>
          <w:tcPr>
            <w:tcW w:w="2881" w:type="dxa"/>
          </w:tcPr>
          <w:p w14:paraId="01697336" w14:textId="628D6BD0" w:rsidR="002934EB" w:rsidRPr="00461ECB" w:rsidRDefault="002934EB" w:rsidP="0092412E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1" w:type="dxa"/>
          </w:tcPr>
          <w:p w14:paraId="4C46FF50" w14:textId="16CF70A9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326</w:t>
            </w:r>
            <w:r w:rsidR="000219B7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004</w:t>
            </w:r>
          </w:p>
        </w:tc>
        <w:tc>
          <w:tcPr>
            <w:tcW w:w="270" w:type="dxa"/>
          </w:tcPr>
          <w:p w14:paraId="5ABD715C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B2B356" w14:textId="3F510E11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326</w:t>
            </w:r>
            <w:r w:rsidR="000219B7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004</w:t>
            </w:r>
          </w:p>
        </w:tc>
        <w:tc>
          <w:tcPr>
            <w:tcW w:w="270" w:type="dxa"/>
          </w:tcPr>
          <w:p w14:paraId="5296A6B5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865DFE" w14:textId="692CE134" w:rsidR="002934EB" w:rsidRPr="00461ECB" w:rsidRDefault="000219B7" w:rsidP="005552BD">
            <w:pPr>
              <w:tabs>
                <w:tab w:val="clear" w:pos="680"/>
                <w:tab w:val="decimal" w:pos="68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D0DD39" w14:textId="77777777" w:rsidR="002934EB" w:rsidRPr="00461ECB" w:rsidRDefault="002934EB" w:rsidP="005552BD">
            <w:pPr>
              <w:tabs>
                <w:tab w:val="clear" w:pos="680"/>
                <w:tab w:val="decimal" w:pos="686"/>
              </w:tabs>
              <w:spacing w:line="240" w:lineRule="auto"/>
              <w:ind w:right="-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C3A89A" w14:textId="610317DE" w:rsidR="002934EB" w:rsidRPr="00461ECB" w:rsidRDefault="000219B7" w:rsidP="005552BD">
            <w:pPr>
              <w:tabs>
                <w:tab w:val="clear" w:pos="680"/>
                <w:tab w:val="decimal" w:pos="68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27EE12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E4DF03" w14:textId="38591BE9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326</w:t>
            </w:r>
            <w:r w:rsidR="000219B7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004</w:t>
            </w:r>
          </w:p>
        </w:tc>
      </w:tr>
      <w:tr w:rsidR="002934EB" w:rsidRPr="00461ECB" w14:paraId="3B4836D7" w14:textId="77777777">
        <w:trPr>
          <w:trHeight w:val="119"/>
        </w:trPr>
        <w:tc>
          <w:tcPr>
            <w:tcW w:w="2881" w:type="dxa"/>
          </w:tcPr>
          <w:p w14:paraId="15B0B93D" w14:textId="7AEBE883" w:rsidR="002934EB" w:rsidRPr="00461ECB" w:rsidRDefault="002934EB" w:rsidP="0092412E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1" w:type="dxa"/>
          </w:tcPr>
          <w:p w14:paraId="396E22B4" w14:textId="396B294D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</w:t>
            </w:r>
            <w:r w:rsidR="000219B7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719</w:t>
            </w:r>
          </w:p>
        </w:tc>
        <w:tc>
          <w:tcPr>
            <w:tcW w:w="270" w:type="dxa"/>
          </w:tcPr>
          <w:p w14:paraId="51362968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DF68B4" w14:textId="58C96043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</w:t>
            </w:r>
            <w:r w:rsidR="000219B7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719</w:t>
            </w:r>
          </w:p>
        </w:tc>
        <w:tc>
          <w:tcPr>
            <w:tcW w:w="270" w:type="dxa"/>
          </w:tcPr>
          <w:p w14:paraId="06C086C7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FF3B6A" w14:textId="79C878A8" w:rsidR="002934EB" w:rsidRPr="00461ECB" w:rsidRDefault="000219B7" w:rsidP="005552BD">
            <w:pPr>
              <w:tabs>
                <w:tab w:val="clear" w:pos="680"/>
                <w:tab w:val="decimal" w:pos="68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97110C" w14:textId="77777777" w:rsidR="002934EB" w:rsidRPr="00461ECB" w:rsidRDefault="002934EB" w:rsidP="005552BD">
            <w:pPr>
              <w:tabs>
                <w:tab w:val="clear" w:pos="680"/>
                <w:tab w:val="decimal" w:pos="686"/>
              </w:tabs>
              <w:spacing w:line="240" w:lineRule="auto"/>
              <w:ind w:right="-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75D466" w14:textId="4EB78D31" w:rsidR="002934EB" w:rsidRPr="00461ECB" w:rsidRDefault="000219B7" w:rsidP="005552BD">
            <w:pPr>
              <w:tabs>
                <w:tab w:val="clear" w:pos="680"/>
                <w:tab w:val="decimal" w:pos="68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621B22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B7A52B" w14:textId="5CBFAD48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</w:t>
            </w:r>
            <w:r w:rsidR="000219B7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719</w:t>
            </w:r>
          </w:p>
        </w:tc>
      </w:tr>
      <w:tr w:rsidR="002934EB" w:rsidRPr="00461ECB" w14:paraId="5C9535D8" w14:textId="77777777">
        <w:tc>
          <w:tcPr>
            <w:tcW w:w="2881" w:type="dxa"/>
            <w:tcBorders>
              <w:left w:val="nil"/>
              <w:right w:val="nil"/>
            </w:tcBorders>
          </w:tcPr>
          <w:p w14:paraId="3F0E488F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AE142" w14:textId="61E77E1F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 w:rsidR="000219B7"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350</w:t>
            </w:r>
            <w:r w:rsidR="000219B7"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629</w:t>
            </w:r>
          </w:p>
        </w:tc>
        <w:tc>
          <w:tcPr>
            <w:tcW w:w="270" w:type="dxa"/>
          </w:tcPr>
          <w:p w14:paraId="7AB0950A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28855" w14:textId="64361786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852</w:t>
            </w:r>
            <w:r w:rsidR="005F2142"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186</w:t>
            </w:r>
          </w:p>
        </w:tc>
        <w:tc>
          <w:tcPr>
            <w:tcW w:w="270" w:type="dxa"/>
          </w:tcPr>
          <w:p w14:paraId="70450DB3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42B90A7" w14:textId="3719D76E" w:rsidR="002934EB" w:rsidRPr="00461ECB" w:rsidRDefault="003273DB" w:rsidP="0073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530</w:t>
            </w:r>
            <w:r w:rsidR="000A507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422</w:t>
            </w:r>
          </w:p>
        </w:tc>
        <w:tc>
          <w:tcPr>
            <w:tcW w:w="270" w:type="dxa"/>
          </w:tcPr>
          <w:p w14:paraId="36591DA0" w14:textId="77777777" w:rsidR="002934EB" w:rsidRPr="00461ECB" w:rsidRDefault="002934EB" w:rsidP="0073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3D25D7E" w14:textId="7F41E91B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57</w:t>
            </w:r>
            <w:r w:rsidR="008F6FBB"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744</w:t>
            </w:r>
          </w:p>
        </w:tc>
        <w:tc>
          <w:tcPr>
            <w:tcW w:w="270" w:type="dxa"/>
          </w:tcPr>
          <w:p w14:paraId="08596080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7D7CB0A" w14:textId="257BD396" w:rsidR="002934EB" w:rsidRPr="00461ECB" w:rsidRDefault="003273D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 w:rsidR="000A507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440</w:t>
            </w:r>
            <w:r w:rsidR="000A507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352</w:t>
            </w:r>
          </w:p>
        </w:tc>
      </w:tr>
      <w:tr w:rsidR="005F2142" w:rsidRPr="00461ECB" w14:paraId="6C862AD7" w14:textId="77777777" w:rsidTr="002934EB">
        <w:tc>
          <w:tcPr>
            <w:tcW w:w="2881" w:type="dxa"/>
          </w:tcPr>
          <w:p w14:paraId="558C56EE" w14:textId="77777777" w:rsidR="005F2142" w:rsidRPr="00461ECB" w:rsidRDefault="005F2142" w:rsidP="0092412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03EFC227" w14:textId="77777777" w:rsidR="005F2142" w:rsidRPr="00461ECB" w:rsidRDefault="005F2142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815E8" w14:textId="77777777" w:rsidR="005F2142" w:rsidRPr="00461ECB" w:rsidRDefault="005F2142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6D208E" w14:textId="77777777" w:rsidR="005F2142" w:rsidRPr="00461ECB" w:rsidRDefault="005F2142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868EB2" w14:textId="77777777" w:rsidR="005F2142" w:rsidRPr="00461ECB" w:rsidRDefault="005F2142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1D3BD2" w14:textId="77777777" w:rsidR="005F2142" w:rsidRPr="00461ECB" w:rsidRDefault="005F2142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CDC8E" w14:textId="77777777" w:rsidR="005F2142" w:rsidRPr="00461ECB" w:rsidRDefault="005F2142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F5F154" w14:textId="77777777" w:rsidR="005F2142" w:rsidRPr="00461ECB" w:rsidRDefault="005F2142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7F0C3" w14:textId="77777777" w:rsidR="005F2142" w:rsidRPr="00461ECB" w:rsidRDefault="005F2142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1C7375" w14:textId="77777777" w:rsidR="005F2142" w:rsidRPr="00461ECB" w:rsidRDefault="005F2142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4EB" w:rsidRPr="00461ECB" w14:paraId="4D91E8C7" w14:textId="77777777" w:rsidTr="002934EB">
        <w:tc>
          <w:tcPr>
            <w:tcW w:w="2881" w:type="dxa"/>
          </w:tcPr>
          <w:p w14:paraId="19CD1A5C" w14:textId="5FB7F545" w:rsidR="002934EB" w:rsidRPr="00461ECB" w:rsidRDefault="002934EB" w:rsidP="0092412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991" w:type="dxa"/>
          </w:tcPr>
          <w:p w14:paraId="79E43785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32E9F8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46A44A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197284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4AFE4F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AD3B3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6839F1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83AA12" w14:textId="1A0FB47B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202E02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4EB" w:rsidRPr="00461ECB" w14:paraId="58D24B5C" w14:textId="77777777" w:rsidTr="002934EB">
        <w:tc>
          <w:tcPr>
            <w:tcW w:w="2881" w:type="dxa"/>
          </w:tcPr>
          <w:p w14:paraId="78612529" w14:textId="5E835F2F" w:rsidR="002934EB" w:rsidRPr="00461ECB" w:rsidRDefault="002934EB" w:rsidP="0092412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หนี้สินทางการเงิน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21450162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2C000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9CB111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41B6C4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D2BA8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50BD8D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8484D2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E8216B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56B108" w14:textId="77777777" w:rsidR="002934EB" w:rsidRPr="00461ECB" w:rsidRDefault="002934EB" w:rsidP="0092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4EB" w:rsidRPr="00461ECB" w14:paraId="67798632" w14:textId="77777777" w:rsidTr="002934EB">
        <w:tc>
          <w:tcPr>
            <w:tcW w:w="2881" w:type="dxa"/>
          </w:tcPr>
          <w:p w14:paraId="719C0344" w14:textId="5F161D32" w:rsidR="002934EB" w:rsidRPr="00461ECB" w:rsidRDefault="002934EB" w:rsidP="00E11FCB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1" w:type="dxa"/>
          </w:tcPr>
          <w:p w14:paraId="7F71E37B" w14:textId="51EE298A" w:rsidR="002934EB" w:rsidRPr="00461ECB" w:rsidRDefault="003273DB" w:rsidP="00A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263</w:t>
            </w:r>
            <w:r w:rsidR="002934EB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4F30D939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0A3D25" w14:textId="4328261B" w:rsidR="002934EB" w:rsidRPr="00461ECB" w:rsidRDefault="003273DB" w:rsidP="00CE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262</w:t>
            </w:r>
            <w:r w:rsidR="002934EB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939</w:t>
            </w:r>
          </w:p>
        </w:tc>
        <w:tc>
          <w:tcPr>
            <w:tcW w:w="270" w:type="dxa"/>
          </w:tcPr>
          <w:p w14:paraId="43D87B53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FFF28C" w14:textId="29849AFE" w:rsidR="002934EB" w:rsidRPr="00461ECB" w:rsidRDefault="003273DB" w:rsidP="007A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457</w:t>
            </w:r>
          </w:p>
        </w:tc>
        <w:tc>
          <w:tcPr>
            <w:tcW w:w="270" w:type="dxa"/>
          </w:tcPr>
          <w:p w14:paraId="1008C512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7CFFB5" w14:textId="2EF8DDFF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6A9720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346E55" w14:textId="28D27063" w:rsidR="002934EB" w:rsidRPr="00461ECB" w:rsidRDefault="003273DB" w:rsidP="00A84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</w:t>
            </w:r>
            <w:r w:rsidR="002934EB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396</w:t>
            </w:r>
          </w:p>
        </w:tc>
      </w:tr>
      <w:tr w:rsidR="002934EB" w:rsidRPr="00461ECB" w14:paraId="0C9ACE8F" w14:textId="77777777" w:rsidTr="002934EB">
        <w:trPr>
          <w:trHeight w:val="119"/>
        </w:trPr>
        <w:tc>
          <w:tcPr>
            <w:tcW w:w="2881" w:type="dxa"/>
          </w:tcPr>
          <w:p w14:paraId="3C1E2BC4" w14:textId="77777777" w:rsidR="002934EB" w:rsidRPr="00461ECB" w:rsidRDefault="002934EB" w:rsidP="00E11FCB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1" w:type="dxa"/>
          </w:tcPr>
          <w:p w14:paraId="4E35798D" w14:textId="06DC9904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902</w:t>
            </w:r>
            <w:r w:rsidR="002934EB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848</w:t>
            </w:r>
          </w:p>
        </w:tc>
        <w:tc>
          <w:tcPr>
            <w:tcW w:w="270" w:type="dxa"/>
            <w:vAlign w:val="bottom"/>
          </w:tcPr>
          <w:p w14:paraId="748507E3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8C7E5C" w14:textId="71BB8CA7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285</w:t>
            </w:r>
            <w:r w:rsidR="002934EB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426</w:t>
            </w:r>
          </w:p>
        </w:tc>
        <w:tc>
          <w:tcPr>
            <w:tcW w:w="270" w:type="dxa"/>
            <w:vAlign w:val="bottom"/>
          </w:tcPr>
          <w:p w14:paraId="5ED862AA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4E0C65" w14:textId="3AD223D9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691</w:t>
            </w:r>
            <w:r w:rsidR="002934EB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079</w:t>
            </w:r>
          </w:p>
        </w:tc>
        <w:tc>
          <w:tcPr>
            <w:tcW w:w="270" w:type="dxa"/>
            <w:vAlign w:val="bottom"/>
          </w:tcPr>
          <w:p w14:paraId="033E431B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A11012" w14:textId="1BE44AE1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</w:t>
            </w:r>
            <w:r w:rsidR="002934EB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121</w:t>
            </w:r>
          </w:p>
        </w:tc>
        <w:tc>
          <w:tcPr>
            <w:tcW w:w="270" w:type="dxa"/>
            <w:vAlign w:val="bottom"/>
          </w:tcPr>
          <w:p w14:paraId="6BF22AED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65B342" w14:textId="2A40EC60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934EB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003</w:t>
            </w:r>
            <w:r w:rsidR="002934EB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626</w:t>
            </w:r>
          </w:p>
        </w:tc>
      </w:tr>
      <w:tr w:rsidR="002934EB" w:rsidRPr="00461ECB" w14:paraId="026F5658" w14:textId="77777777" w:rsidTr="002934EB">
        <w:trPr>
          <w:trHeight w:val="119"/>
        </w:trPr>
        <w:tc>
          <w:tcPr>
            <w:tcW w:w="2881" w:type="dxa"/>
          </w:tcPr>
          <w:p w14:paraId="486762A5" w14:textId="2222069C" w:rsidR="002934EB" w:rsidRPr="00461ECB" w:rsidRDefault="002934EB" w:rsidP="00E11FCB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1" w:type="dxa"/>
          </w:tcPr>
          <w:p w14:paraId="55CD2777" w14:textId="268CB79B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319</w:t>
            </w:r>
            <w:r w:rsidR="002934EB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673</w:t>
            </w:r>
          </w:p>
        </w:tc>
        <w:tc>
          <w:tcPr>
            <w:tcW w:w="270" w:type="dxa"/>
            <w:vAlign w:val="bottom"/>
          </w:tcPr>
          <w:p w14:paraId="3A6FEA68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805A04" w14:textId="0101CA66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319</w:t>
            </w:r>
            <w:r w:rsidR="002934EB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673</w:t>
            </w:r>
          </w:p>
        </w:tc>
        <w:tc>
          <w:tcPr>
            <w:tcW w:w="270" w:type="dxa"/>
            <w:vAlign w:val="bottom"/>
          </w:tcPr>
          <w:p w14:paraId="410A3B2C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8CDA3B" w14:textId="58BF79C8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9CDBB4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A57329" w14:textId="44AFDC2D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3FE5F4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659770" w14:textId="6B8B781D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</w:t>
            </w:r>
            <w:r w:rsidR="002934EB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673</w:t>
            </w:r>
          </w:p>
        </w:tc>
      </w:tr>
      <w:tr w:rsidR="002934EB" w:rsidRPr="00461ECB" w14:paraId="3E915827" w14:textId="77777777" w:rsidTr="002934EB">
        <w:trPr>
          <w:trHeight w:val="119"/>
        </w:trPr>
        <w:tc>
          <w:tcPr>
            <w:tcW w:w="2881" w:type="dxa"/>
          </w:tcPr>
          <w:p w14:paraId="01025441" w14:textId="4BCD323F" w:rsidR="002934EB" w:rsidRPr="00461ECB" w:rsidRDefault="002934EB" w:rsidP="00E11FCB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1" w:type="dxa"/>
          </w:tcPr>
          <w:p w14:paraId="7518FD7F" w14:textId="5409508D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</w:t>
            </w:r>
            <w:r w:rsidR="002934EB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668</w:t>
            </w:r>
          </w:p>
        </w:tc>
        <w:tc>
          <w:tcPr>
            <w:tcW w:w="270" w:type="dxa"/>
            <w:vAlign w:val="bottom"/>
          </w:tcPr>
          <w:p w14:paraId="5AC1EA98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51B3FD" w14:textId="0D1D5595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</w:t>
            </w:r>
            <w:r w:rsidR="002934EB"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668</w:t>
            </w:r>
          </w:p>
        </w:tc>
        <w:tc>
          <w:tcPr>
            <w:tcW w:w="270" w:type="dxa"/>
            <w:vAlign w:val="bottom"/>
          </w:tcPr>
          <w:p w14:paraId="4572EAE5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AA21F0" w14:textId="29E2783A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E4F0B7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F39857" w14:textId="702B0BD4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27FED2" w14:textId="2E6D5F7B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67A77D" w14:textId="0A0C2456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="002934EB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668</w:t>
            </w:r>
          </w:p>
        </w:tc>
      </w:tr>
      <w:tr w:rsidR="002934EB" w:rsidRPr="00461ECB" w14:paraId="6E7006BD" w14:textId="77777777" w:rsidTr="002934EB">
        <w:tc>
          <w:tcPr>
            <w:tcW w:w="2881" w:type="dxa"/>
            <w:tcBorders>
              <w:left w:val="nil"/>
              <w:right w:val="nil"/>
            </w:tcBorders>
          </w:tcPr>
          <w:p w14:paraId="29F306C9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A160B" w14:textId="75C5C729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</w:t>
            </w:r>
            <w:r w:rsidR="002934EB"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540</w:t>
            </w:r>
            <w:r w:rsidR="002934EB"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585</w:t>
            </w:r>
          </w:p>
        </w:tc>
        <w:tc>
          <w:tcPr>
            <w:tcW w:w="270" w:type="dxa"/>
          </w:tcPr>
          <w:p w14:paraId="282C7273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F6012" w14:textId="7403EFF4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922</w:t>
            </w:r>
            <w:r w:rsidR="002934E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706</w:t>
            </w:r>
          </w:p>
        </w:tc>
        <w:tc>
          <w:tcPr>
            <w:tcW w:w="270" w:type="dxa"/>
          </w:tcPr>
          <w:p w14:paraId="50857884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D41F6" w14:textId="24BF6252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691</w:t>
            </w:r>
            <w:r w:rsidR="002934E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536</w:t>
            </w:r>
          </w:p>
        </w:tc>
        <w:tc>
          <w:tcPr>
            <w:tcW w:w="270" w:type="dxa"/>
          </w:tcPr>
          <w:p w14:paraId="19884453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1E258" w14:textId="5246B6C3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27</w:t>
            </w:r>
            <w:r w:rsidR="002934EB"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121</w:t>
            </w:r>
            <w:r w:rsidR="002934E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2451AAB" w14:textId="77777777" w:rsidR="002934EB" w:rsidRPr="00461ECB" w:rsidRDefault="002934E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1CDDA7" w14:textId="5C272F99" w:rsidR="002934EB" w:rsidRPr="00461ECB" w:rsidRDefault="003273DB" w:rsidP="00E11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2934E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641</w:t>
            </w:r>
            <w:r w:rsidR="002934E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363</w:t>
            </w:r>
          </w:p>
        </w:tc>
      </w:tr>
    </w:tbl>
    <w:p w14:paraId="651B3880" w14:textId="72054856" w:rsidR="00C366F4" w:rsidRDefault="00C366F4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FB5097F" w14:textId="77777777" w:rsidR="00C366F4" w:rsidRPr="00461ECB" w:rsidRDefault="00C366F4">
      <w:pPr>
        <w:rPr>
          <w:rFonts w:asciiTheme="majorBidi" w:hAnsiTheme="majorBidi" w:cstheme="majorBidi"/>
        </w:rPr>
      </w:pPr>
    </w:p>
    <w:tbl>
      <w:tblPr>
        <w:tblStyle w:val="TableGrid"/>
        <w:tblW w:w="9189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990"/>
        <w:gridCol w:w="270"/>
        <w:gridCol w:w="1080"/>
        <w:gridCol w:w="270"/>
        <w:gridCol w:w="1170"/>
        <w:gridCol w:w="270"/>
        <w:gridCol w:w="990"/>
        <w:gridCol w:w="270"/>
        <w:gridCol w:w="990"/>
      </w:tblGrid>
      <w:tr w:rsidR="002934EB" w:rsidRPr="00461ECB" w14:paraId="23EBD256" w14:textId="77777777" w:rsidTr="002934EB">
        <w:tc>
          <w:tcPr>
            <w:tcW w:w="2889" w:type="dxa"/>
          </w:tcPr>
          <w:p w14:paraId="6D30E547" w14:textId="77777777" w:rsidR="002934EB" w:rsidRPr="00461ECB" w:rsidRDefault="002934EB" w:rsidP="00447E3C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9"/>
          </w:tcPr>
          <w:p w14:paraId="07D8D18D" w14:textId="70D79197" w:rsidR="002934EB" w:rsidRPr="00461ECB" w:rsidRDefault="002934EB" w:rsidP="002934EB">
            <w:pPr>
              <w:tabs>
                <w:tab w:val="center" w:pos="4536"/>
                <w:tab w:val="right" w:pos="9072"/>
              </w:tabs>
              <w:spacing w:line="240" w:lineRule="auto"/>
              <w:ind w:left="-101" w:right="-10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หน่วย </w:t>
            </w:r>
            <w:r w:rsidRPr="00461EC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: </w:t>
            </w: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47E3C" w:rsidRPr="00461ECB" w14:paraId="636BE5F4" w14:textId="77777777" w:rsidTr="002934EB">
        <w:tc>
          <w:tcPr>
            <w:tcW w:w="2889" w:type="dxa"/>
            <w:hideMark/>
          </w:tcPr>
          <w:p w14:paraId="091F9EA4" w14:textId="39F6FAE3" w:rsidR="00447E3C" w:rsidRPr="00461ECB" w:rsidRDefault="00447E3C" w:rsidP="002934EB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9"/>
          </w:tcPr>
          <w:p w14:paraId="1D15ABC8" w14:textId="741FC2EE" w:rsidR="00447E3C" w:rsidRPr="00461ECB" w:rsidRDefault="00447E3C" w:rsidP="00447E3C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4EB" w:rsidRPr="00461ECB" w14:paraId="143D018F" w14:textId="77777777" w:rsidTr="002934EB">
        <w:tc>
          <w:tcPr>
            <w:tcW w:w="2889" w:type="dxa"/>
          </w:tcPr>
          <w:p w14:paraId="3D61BABA" w14:textId="77777777" w:rsidR="002934EB" w:rsidRPr="00461ECB" w:rsidRDefault="002934EB" w:rsidP="00447E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9"/>
            <w:vAlign w:val="bottom"/>
            <w:hideMark/>
          </w:tcPr>
          <w:p w14:paraId="1FB8EBDB" w14:textId="77777777" w:rsidR="002934EB" w:rsidRPr="00461ECB" w:rsidRDefault="002934EB" w:rsidP="00447E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934EB" w:rsidRPr="00461ECB" w14:paraId="6A14320D" w14:textId="77777777" w:rsidTr="002934EB">
        <w:tc>
          <w:tcPr>
            <w:tcW w:w="2889" w:type="dxa"/>
            <w:vAlign w:val="bottom"/>
            <w:hideMark/>
          </w:tcPr>
          <w:p w14:paraId="03718BFE" w14:textId="5162B51A" w:rsidR="002934EB" w:rsidRPr="00461ECB" w:rsidRDefault="002934EB" w:rsidP="00447E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6327AB" w14:textId="77777777" w:rsidR="002934EB" w:rsidRPr="00461ECB" w:rsidRDefault="002934EB" w:rsidP="00447E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  <w:p w14:paraId="36F5906E" w14:textId="77777777" w:rsidR="002934EB" w:rsidRPr="00461ECB" w:rsidRDefault="002934EB" w:rsidP="00447E3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05B2A67A" w14:textId="77777777" w:rsidR="002934EB" w:rsidRPr="00461ECB" w:rsidRDefault="002934EB" w:rsidP="00447E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A959FB" w14:textId="54664729" w:rsidR="002934EB" w:rsidRPr="00461ECB" w:rsidRDefault="002934EB" w:rsidP="00447E3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ภายใน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48EDCCD9" w14:textId="77777777" w:rsidR="002934EB" w:rsidRPr="00461ECB" w:rsidRDefault="002934EB" w:rsidP="00447E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5D8726D" w14:textId="5EE91A54" w:rsidR="002934EB" w:rsidRPr="00461ECB" w:rsidRDefault="002934EB" w:rsidP="00447E3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มากกว่า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แต่ไม่เกิน </w:t>
            </w:r>
            <w:r w:rsidR="003273DB"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BAAB862" w14:textId="77777777" w:rsidR="002934EB" w:rsidRPr="00461ECB" w:rsidRDefault="002934EB" w:rsidP="00447E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F7059F3" w14:textId="77777777" w:rsidR="002934EB" w:rsidRPr="00461ECB" w:rsidRDefault="002934EB" w:rsidP="00447E3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มากกว่า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34378AA8" w14:textId="401DCCFA" w:rsidR="002934EB" w:rsidRPr="00461ECB" w:rsidRDefault="003273DB" w:rsidP="00447E3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934E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934E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1CF1E88" w14:textId="77777777" w:rsidR="002934EB" w:rsidRPr="00461ECB" w:rsidRDefault="002934EB" w:rsidP="00447E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1D31689" w14:textId="77777777" w:rsidR="002934EB" w:rsidRPr="00461ECB" w:rsidRDefault="002934EB" w:rsidP="00447E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934EB" w:rsidRPr="00461ECB" w14:paraId="1CA42ADF" w14:textId="77777777" w:rsidTr="002934EB">
        <w:tc>
          <w:tcPr>
            <w:tcW w:w="2889" w:type="dxa"/>
          </w:tcPr>
          <w:p w14:paraId="7B6202AF" w14:textId="3AFCC02E" w:rsidR="002934EB" w:rsidRPr="00461ECB" w:rsidRDefault="002934EB" w:rsidP="00C85E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D31E" w14:textId="77777777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7D016" w14:textId="77777777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9996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ECECF" w14:textId="77777777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B0A156" w14:textId="77777777" w:rsidR="002934EB" w:rsidRPr="00461ECB" w:rsidRDefault="002934E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2A1451" w14:textId="77777777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5A4A7B" w14:textId="77777777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E82F78" w14:textId="77777777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DFD1" w14:textId="77777777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4EB" w:rsidRPr="00461ECB" w14:paraId="16DAB956" w14:textId="77777777" w:rsidTr="002934EB">
        <w:tc>
          <w:tcPr>
            <w:tcW w:w="2889" w:type="dxa"/>
          </w:tcPr>
          <w:p w14:paraId="10EEA0B6" w14:textId="77777777" w:rsidR="002934EB" w:rsidRPr="00461ECB" w:rsidRDefault="002934EB" w:rsidP="00C85E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หนี้สินทางการเงิน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2C092" w14:textId="6B483FD1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E277F4" w14:textId="77777777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0C075" w14:textId="20C61CB6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402CC" w14:textId="77777777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6C3216" w14:textId="3457A0F1" w:rsidR="002934EB" w:rsidRPr="00461ECB" w:rsidRDefault="002934E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CA5813" w14:textId="77777777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A1A1D3" w14:textId="67C965EA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C9FC15" w14:textId="77777777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8A910" w14:textId="40580608" w:rsidR="002934EB" w:rsidRPr="00461ECB" w:rsidRDefault="002934EB" w:rsidP="00C8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4EB" w:rsidRPr="00461ECB" w14:paraId="4392EA27" w14:textId="77777777" w:rsidTr="002934EB">
        <w:tc>
          <w:tcPr>
            <w:tcW w:w="2889" w:type="dxa"/>
          </w:tcPr>
          <w:p w14:paraId="6004C8A5" w14:textId="197CA48A" w:rsidR="002934EB" w:rsidRPr="00461ECB" w:rsidRDefault="002934EB" w:rsidP="00DF3F0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62D4" w14:textId="52235C2E" w:rsidR="002934EB" w:rsidRPr="00461ECB" w:rsidRDefault="003273D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F6FB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270" w:type="dxa"/>
          </w:tcPr>
          <w:p w14:paraId="76DC1DE1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29C9" w14:textId="1EE8D59A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510EE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270" w:type="dxa"/>
          </w:tcPr>
          <w:p w14:paraId="5E16F755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B66B3" w14:textId="66923DB2" w:rsidR="002934EB" w:rsidRPr="00461ECB" w:rsidRDefault="00822182" w:rsidP="0082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3FAD4D" w14:textId="77777777" w:rsidR="002934EB" w:rsidRPr="00461ECB" w:rsidRDefault="002934EB" w:rsidP="0082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E85FBB" w14:textId="1355CFA6" w:rsidR="002934EB" w:rsidRPr="00461ECB" w:rsidRDefault="00822182" w:rsidP="0082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AD4CF8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9D3D" w14:textId="5BAB096C" w:rsidR="002934EB" w:rsidRPr="00461ECB" w:rsidRDefault="003273D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F6FB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2934EB" w:rsidRPr="00461ECB" w14:paraId="3A89DC2A" w14:textId="77777777" w:rsidTr="002934EB">
        <w:trPr>
          <w:trHeight w:val="119"/>
        </w:trPr>
        <w:tc>
          <w:tcPr>
            <w:tcW w:w="2889" w:type="dxa"/>
          </w:tcPr>
          <w:p w14:paraId="762DAE76" w14:textId="77777777" w:rsidR="002934EB" w:rsidRPr="00461ECB" w:rsidRDefault="002934EB" w:rsidP="00DF3F0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FC089" w14:textId="7803DEBD" w:rsidR="002934EB" w:rsidRPr="00461ECB" w:rsidRDefault="003273D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8F6FB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70" w:type="dxa"/>
            <w:vAlign w:val="bottom"/>
          </w:tcPr>
          <w:p w14:paraId="5B4A20A2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D106" w14:textId="2AB1E77A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="00510EE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70" w:type="dxa"/>
            <w:vAlign w:val="bottom"/>
          </w:tcPr>
          <w:p w14:paraId="43A9BBC8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95B102" w14:textId="70F44838" w:rsidR="002934EB" w:rsidRPr="00461ECB" w:rsidRDefault="003273D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 w:rsidR="00510EE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270" w:type="dxa"/>
            <w:vAlign w:val="bottom"/>
          </w:tcPr>
          <w:p w14:paraId="46B49343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823CA5" w14:textId="748AA55C" w:rsidR="002934EB" w:rsidRPr="00461ECB" w:rsidRDefault="003273DB" w:rsidP="0082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510EE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753</w:t>
            </w:r>
          </w:p>
        </w:tc>
        <w:tc>
          <w:tcPr>
            <w:tcW w:w="270" w:type="dxa"/>
            <w:vAlign w:val="bottom"/>
          </w:tcPr>
          <w:p w14:paraId="575D4E79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4B34" w14:textId="0A3BD2D2" w:rsidR="002934EB" w:rsidRPr="00461ECB" w:rsidRDefault="003273D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8F6FB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2934EB" w:rsidRPr="00461ECB" w14:paraId="3DC1AB4B" w14:textId="77777777" w:rsidTr="002934EB">
        <w:trPr>
          <w:trHeight w:val="119"/>
        </w:trPr>
        <w:tc>
          <w:tcPr>
            <w:tcW w:w="2889" w:type="dxa"/>
          </w:tcPr>
          <w:p w14:paraId="3006299A" w14:textId="2AB72C7C" w:rsidR="002934EB" w:rsidRPr="00461ECB" w:rsidRDefault="002934EB" w:rsidP="00DF3F0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1304A" w14:textId="694095E2" w:rsidR="002934EB" w:rsidRPr="00461ECB" w:rsidRDefault="003273D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10EE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270" w:type="dxa"/>
            <w:vAlign w:val="bottom"/>
          </w:tcPr>
          <w:p w14:paraId="1CC65E07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1EF8A" w14:textId="68DDF224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510EE8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270" w:type="dxa"/>
            <w:vAlign w:val="bottom"/>
          </w:tcPr>
          <w:p w14:paraId="281F2F11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5D5FEA" w14:textId="187BF5D2" w:rsidR="002934EB" w:rsidRPr="00461ECB" w:rsidRDefault="00822182" w:rsidP="0082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3576F3" w14:textId="77777777" w:rsidR="002934EB" w:rsidRPr="00461ECB" w:rsidRDefault="002934EB" w:rsidP="0082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212FD4" w14:textId="5E0BE20E" w:rsidR="002934EB" w:rsidRPr="00461ECB" w:rsidRDefault="00822182" w:rsidP="0082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34B2E8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02E6B" w14:textId="68B4B13A" w:rsidR="002934EB" w:rsidRPr="00461ECB" w:rsidRDefault="003273D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10EE8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</w:tr>
      <w:tr w:rsidR="002934EB" w:rsidRPr="00461ECB" w14:paraId="11356B31" w14:textId="77777777" w:rsidTr="002934EB">
        <w:trPr>
          <w:trHeight w:val="119"/>
        </w:trPr>
        <w:tc>
          <w:tcPr>
            <w:tcW w:w="2889" w:type="dxa"/>
          </w:tcPr>
          <w:p w14:paraId="5E0861D9" w14:textId="1D4B6AB6" w:rsidR="002934EB" w:rsidRPr="00461ECB" w:rsidRDefault="002934EB" w:rsidP="00DF3F02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9455" w14:textId="5346B212" w:rsidR="002934EB" w:rsidRPr="00461ECB" w:rsidRDefault="003273D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6484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70" w:type="dxa"/>
            <w:vAlign w:val="bottom"/>
          </w:tcPr>
          <w:p w14:paraId="48B751F4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DCA6" w14:textId="20C5754B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D6484E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270" w:type="dxa"/>
            <w:vAlign w:val="bottom"/>
          </w:tcPr>
          <w:p w14:paraId="3050B26F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DA15E8" w14:textId="1F18E0FC" w:rsidR="002934EB" w:rsidRPr="00461ECB" w:rsidRDefault="00822182" w:rsidP="0082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8726FF" w14:textId="77777777" w:rsidR="002934EB" w:rsidRPr="00461ECB" w:rsidRDefault="002934EB" w:rsidP="0082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EFC394" w14:textId="08EC0942" w:rsidR="002934EB" w:rsidRPr="00461ECB" w:rsidRDefault="00822182" w:rsidP="0082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2ECE6C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1CDEB" w14:textId="4DC7D92C" w:rsidR="002934EB" w:rsidRPr="00461ECB" w:rsidRDefault="003273D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6484E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</w:tr>
      <w:tr w:rsidR="002934EB" w:rsidRPr="00461ECB" w14:paraId="2CD9CEDF" w14:textId="77777777" w:rsidTr="002934EB">
        <w:tc>
          <w:tcPr>
            <w:tcW w:w="2889" w:type="dxa"/>
            <w:tcBorders>
              <w:left w:val="nil"/>
              <w:right w:val="nil"/>
            </w:tcBorders>
          </w:tcPr>
          <w:p w14:paraId="68520392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41826" w14:textId="7EA50501" w:rsidR="002934EB" w:rsidRPr="00461ECB" w:rsidRDefault="003273D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144</w:t>
            </w:r>
            <w:r w:rsidR="00D6484E"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262</w:t>
            </w:r>
          </w:p>
        </w:tc>
        <w:tc>
          <w:tcPr>
            <w:tcW w:w="270" w:type="dxa"/>
          </w:tcPr>
          <w:p w14:paraId="7C3F3DF2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86C72" w14:textId="587CDA2F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D6484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</w:p>
        </w:tc>
        <w:tc>
          <w:tcPr>
            <w:tcW w:w="270" w:type="dxa"/>
          </w:tcPr>
          <w:p w14:paraId="0CA50AE3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9F6628" w14:textId="5EC51344" w:rsidR="002934EB" w:rsidRPr="00461ECB" w:rsidRDefault="003273D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76</w:t>
            </w:r>
            <w:r w:rsidR="00D6484E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319</w:t>
            </w:r>
          </w:p>
        </w:tc>
        <w:tc>
          <w:tcPr>
            <w:tcW w:w="270" w:type="dxa"/>
          </w:tcPr>
          <w:p w14:paraId="281ECF25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FD8446" w14:textId="3CE2E9A8" w:rsidR="002934EB" w:rsidRPr="00461ECB" w:rsidRDefault="003273DB" w:rsidP="009C3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</w:t>
            </w:r>
            <w:r w:rsidR="00D6484E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753</w:t>
            </w:r>
          </w:p>
        </w:tc>
        <w:tc>
          <w:tcPr>
            <w:tcW w:w="270" w:type="dxa"/>
          </w:tcPr>
          <w:p w14:paraId="58C8565B" w14:textId="77777777" w:rsidR="002934EB" w:rsidRPr="00461ECB" w:rsidRDefault="002934EB" w:rsidP="009C3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-3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5D49A" w14:textId="33268D51" w:rsidR="002934EB" w:rsidRPr="00461ECB" w:rsidRDefault="003273D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  <w:r w:rsidR="00D6484E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</w:p>
        </w:tc>
      </w:tr>
      <w:tr w:rsidR="002934EB" w:rsidRPr="00461ECB" w14:paraId="3535A5BC" w14:textId="77777777" w:rsidTr="00834607">
        <w:tc>
          <w:tcPr>
            <w:tcW w:w="2889" w:type="dxa"/>
          </w:tcPr>
          <w:p w14:paraId="20E4B41E" w14:textId="78E61997" w:rsidR="002934EB" w:rsidRPr="00461ECB" w:rsidRDefault="002934EB" w:rsidP="00DF3F0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="003273DB"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7AC21E6D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163031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378BA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B68DC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72B257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307517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08EA1E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A56FE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B81CCC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4EB" w:rsidRPr="00461ECB" w14:paraId="53B5FC2E" w14:textId="77777777" w:rsidTr="002934EB">
        <w:tc>
          <w:tcPr>
            <w:tcW w:w="2889" w:type="dxa"/>
          </w:tcPr>
          <w:p w14:paraId="4CE160A3" w14:textId="1200A7DF" w:rsidR="002934EB" w:rsidRPr="00461ECB" w:rsidRDefault="002934EB" w:rsidP="00DF3F02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หนี้สินทางการเงิน</w:t>
            </w:r>
            <w:r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6223084E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0291A4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9A43B3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4256E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BCF375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D4AB23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B66389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15687F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568EED" w14:textId="77777777" w:rsidR="002934EB" w:rsidRPr="00461ECB" w:rsidRDefault="002934EB" w:rsidP="00DF3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4EB" w:rsidRPr="00461ECB" w14:paraId="168BCBA3" w14:textId="77777777" w:rsidTr="002934EB">
        <w:tc>
          <w:tcPr>
            <w:tcW w:w="2889" w:type="dxa"/>
          </w:tcPr>
          <w:p w14:paraId="6623FF27" w14:textId="264FE5A0" w:rsidR="002934EB" w:rsidRPr="00461ECB" w:rsidRDefault="002934EB" w:rsidP="000B772C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3F11B0A8" w14:textId="35657C36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934E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="002934EB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4B2ECFB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3A2BC0" w14:textId="68F9D759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273DB"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273DB"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786</w:t>
            </w: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5AD6B65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FDEB45" w14:textId="0A4DC59F" w:rsidR="002934EB" w:rsidRPr="00461ECB" w:rsidRDefault="002934E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3766FE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770F91" w14:textId="64A30AE6" w:rsidR="002934EB" w:rsidRPr="00461ECB" w:rsidRDefault="002934E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9CF9BB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253C6D" w14:textId="23E5B741" w:rsidR="002934EB" w:rsidRPr="00461ECB" w:rsidRDefault="003273D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934E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</w:tr>
      <w:tr w:rsidR="002934EB" w:rsidRPr="00461ECB" w14:paraId="399894F5" w14:textId="77777777" w:rsidTr="002934EB">
        <w:trPr>
          <w:trHeight w:val="119"/>
        </w:trPr>
        <w:tc>
          <w:tcPr>
            <w:tcW w:w="2889" w:type="dxa"/>
          </w:tcPr>
          <w:p w14:paraId="0C0FDBDF" w14:textId="77777777" w:rsidR="002934EB" w:rsidRPr="00461ECB" w:rsidRDefault="002934EB" w:rsidP="000B772C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878C36C" w14:textId="1CEFC0EB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2934E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2934EB" w:rsidRPr="00461E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EDE7B6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DF3D61" w14:textId="015F0C13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 w:rsidR="002934EB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405</w:t>
            </w:r>
          </w:p>
        </w:tc>
        <w:tc>
          <w:tcPr>
            <w:tcW w:w="270" w:type="dxa"/>
            <w:vAlign w:val="bottom"/>
          </w:tcPr>
          <w:p w14:paraId="3F42B3A4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F268BA" w14:textId="0183A7A6" w:rsidR="002934EB" w:rsidRPr="00461ECB" w:rsidRDefault="003273D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  <w:r w:rsidR="002934EB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061</w:t>
            </w:r>
          </w:p>
        </w:tc>
        <w:tc>
          <w:tcPr>
            <w:tcW w:w="270" w:type="dxa"/>
            <w:vAlign w:val="bottom"/>
          </w:tcPr>
          <w:p w14:paraId="7AA892B7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116D18" w14:textId="6D81AC21" w:rsidR="002934EB" w:rsidRPr="00461ECB" w:rsidRDefault="002934E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92F9E0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88DD24" w14:textId="5CDFF4A4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2934E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2934EB" w:rsidRPr="00461ECB" w14:paraId="4E729781" w14:textId="77777777" w:rsidTr="004F51FB">
        <w:trPr>
          <w:trHeight w:val="119"/>
        </w:trPr>
        <w:tc>
          <w:tcPr>
            <w:tcW w:w="2889" w:type="dxa"/>
          </w:tcPr>
          <w:p w14:paraId="06FD11B2" w14:textId="7B7F16DE" w:rsidR="002934EB" w:rsidRPr="00461ECB" w:rsidRDefault="004F51FB" w:rsidP="000B772C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371DDA5" w14:textId="1A94AD94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934E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270" w:type="dxa"/>
            <w:vAlign w:val="bottom"/>
          </w:tcPr>
          <w:p w14:paraId="5250DAD5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E7F9B2" w14:textId="5C938C0D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2934EB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270" w:type="dxa"/>
            <w:vAlign w:val="bottom"/>
          </w:tcPr>
          <w:p w14:paraId="1862CCC0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55A63D" w14:textId="74F69FBA" w:rsidR="002934EB" w:rsidRPr="00461ECB" w:rsidRDefault="002934E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0"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D73D63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5AE6E3" w14:textId="345A8FF7" w:rsidR="002934EB" w:rsidRPr="00461ECB" w:rsidRDefault="002934E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589045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A38001" w14:textId="379D0458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934E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</w:tr>
      <w:tr w:rsidR="002934EB" w:rsidRPr="00461ECB" w14:paraId="41CD645D" w14:textId="77777777" w:rsidTr="004F51FB">
        <w:tc>
          <w:tcPr>
            <w:tcW w:w="2889" w:type="dxa"/>
            <w:tcBorders>
              <w:left w:val="nil"/>
              <w:right w:val="nil"/>
            </w:tcBorders>
          </w:tcPr>
          <w:p w14:paraId="2887F282" w14:textId="10DC8264" w:rsidR="002934EB" w:rsidRPr="00461ECB" w:rsidRDefault="004F51F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BF729" w14:textId="5FBDE7B4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934E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0" w:type="dxa"/>
            <w:vAlign w:val="bottom"/>
          </w:tcPr>
          <w:p w14:paraId="57E5E425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6E40C6" w14:textId="1AF1EA32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2934EB"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70" w:type="dxa"/>
            <w:vAlign w:val="bottom"/>
          </w:tcPr>
          <w:p w14:paraId="05B7C3E6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5E30B78" w14:textId="21DDB2BB" w:rsidR="002934EB" w:rsidRPr="00461ECB" w:rsidRDefault="002934E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3BEE49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312B60" w14:textId="511E74CB" w:rsidR="002934EB" w:rsidRPr="00461ECB" w:rsidRDefault="002934E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59FF4F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42FDE" w14:textId="47E9F275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934EB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2934EB" w:rsidRPr="00461ECB" w14:paraId="7A0D7BF3" w14:textId="77777777" w:rsidTr="004F51FB">
        <w:tc>
          <w:tcPr>
            <w:tcW w:w="2889" w:type="dxa"/>
            <w:tcBorders>
              <w:left w:val="nil"/>
              <w:right w:val="nil"/>
            </w:tcBorders>
          </w:tcPr>
          <w:p w14:paraId="5D0A04EF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F5F20" w14:textId="72325981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115</w:t>
            </w:r>
            <w:r w:rsidR="002934EB"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903</w:t>
            </w:r>
          </w:p>
        </w:tc>
        <w:tc>
          <w:tcPr>
            <w:tcW w:w="270" w:type="dxa"/>
          </w:tcPr>
          <w:p w14:paraId="453109D2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283CD" w14:textId="54EF46C4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2934E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708</w:t>
            </w:r>
          </w:p>
        </w:tc>
        <w:tc>
          <w:tcPr>
            <w:tcW w:w="270" w:type="dxa"/>
          </w:tcPr>
          <w:p w14:paraId="49970007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E8DAFE" w14:textId="2FA18D53" w:rsidR="002934EB" w:rsidRPr="00461ECB" w:rsidRDefault="003273D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62</w:t>
            </w:r>
            <w:r w:rsidR="002934EB" w:rsidRPr="00461EC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061</w:t>
            </w:r>
          </w:p>
        </w:tc>
        <w:tc>
          <w:tcPr>
            <w:tcW w:w="270" w:type="dxa"/>
          </w:tcPr>
          <w:p w14:paraId="402622EE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6EA71" w14:textId="4E1EE407" w:rsidR="002934EB" w:rsidRPr="00461ECB" w:rsidRDefault="002934EB" w:rsidP="0028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2CACB2" w14:textId="77777777" w:rsidR="002934EB" w:rsidRPr="00461ECB" w:rsidRDefault="002934E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9F29F" w14:textId="7A5C3160" w:rsidR="002934EB" w:rsidRPr="00461ECB" w:rsidRDefault="003273DB" w:rsidP="000B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  <w:r w:rsidR="002934EB" w:rsidRPr="0046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769</w:t>
            </w:r>
          </w:p>
        </w:tc>
      </w:tr>
    </w:tbl>
    <w:p w14:paraId="30BAA2DA" w14:textId="574CFFB4" w:rsidR="006354F2" w:rsidRPr="00461ECB" w:rsidRDefault="006354F2" w:rsidP="006D504F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6B323288" w14:textId="55E5210E" w:rsidR="00F753A6" w:rsidRPr="00461ECB" w:rsidRDefault="00556E85" w:rsidP="005C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</w:t>
      </w:r>
      <w:r w:rsidR="00721AC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721AC2">
        <w:rPr>
          <w:rFonts w:asciiTheme="majorBidi" w:hAnsiTheme="majorBidi" w:cstheme="majorBidi"/>
          <w:spacing w:val="-4"/>
          <w:sz w:val="32"/>
          <w:szCs w:val="32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</w:t>
      </w:r>
      <w:r w:rsidRPr="00461ECB">
        <w:rPr>
          <w:rFonts w:asciiTheme="majorBidi" w:hAnsiTheme="majorBidi" w:cstheme="majorBidi"/>
          <w:sz w:val="32"/>
          <w:szCs w:val="32"/>
          <w:cs/>
        </w:rPr>
        <w:t>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DE90976" w14:textId="77777777" w:rsidR="00372FED" w:rsidRDefault="0037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812EAD7" w14:textId="71CF0468" w:rsidR="002A009F" w:rsidRPr="00461ECB" w:rsidRDefault="000B6320" w:rsidP="00A6316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after="24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88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91"/>
        <w:gridCol w:w="274"/>
        <w:gridCol w:w="994"/>
        <w:gridCol w:w="274"/>
        <w:gridCol w:w="1084"/>
        <w:gridCol w:w="274"/>
        <w:gridCol w:w="1068"/>
      </w:tblGrid>
      <w:tr w:rsidR="00500656" w:rsidRPr="00461ECB" w14:paraId="1B630280" w14:textId="77777777" w:rsidTr="007335A7">
        <w:trPr>
          <w:tblHeader/>
        </w:trPr>
        <w:tc>
          <w:tcPr>
            <w:tcW w:w="2192" w:type="pct"/>
          </w:tcPr>
          <w:p w14:paraId="646E339F" w14:textId="77777777" w:rsidR="00500656" w:rsidRPr="00461ECB" w:rsidRDefault="0050065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9" w:type="pct"/>
            <w:gridSpan w:val="3"/>
          </w:tcPr>
          <w:p w14:paraId="72BF521F" w14:textId="77777777" w:rsidR="00500656" w:rsidRPr="00461ECB" w:rsidRDefault="0050065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" w:type="pct"/>
          </w:tcPr>
          <w:p w14:paraId="30BE56AA" w14:textId="77777777" w:rsidR="00500656" w:rsidRPr="00461ECB" w:rsidRDefault="0050065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5" w:type="pct"/>
            <w:gridSpan w:val="3"/>
          </w:tcPr>
          <w:p w14:paraId="110F84B6" w14:textId="01C91032" w:rsidR="00500656" w:rsidRPr="00461ECB" w:rsidRDefault="00500656" w:rsidP="005006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: </w:t>
            </w: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7003D6" w:rsidRPr="00461ECB" w14:paraId="13D4903A" w14:textId="77777777" w:rsidTr="007335A7">
        <w:trPr>
          <w:tblHeader/>
        </w:trPr>
        <w:tc>
          <w:tcPr>
            <w:tcW w:w="2192" w:type="pct"/>
          </w:tcPr>
          <w:p w14:paraId="1C64B71A" w14:textId="77777777" w:rsidR="007003D6" w:rsidRPr="00461ECB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79" w:type="pct"/>
            <w:gridSpan w:val="3"/>
          </w:tcPr>
          <w:p w14:paraId="5ED1144B" w14:textId="77777777" w:rsidR="007003D6" w:rsidRPr="00461ECB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160475C3" w14:textId="77777777" w:rsidR="007003D6" w:rsidRPr="00461ECB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5" w:type="pct"/>
            <w:gridSpan w:val="3"/>
          </w:tcPr>
          <w:p w14:paraId="44267EA0" w14:textId="77777777" w:rsidR="007003D6" w:rsidRPr="00461ECB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447E3C" w:rsidRPr="00461ECB" w14:paraId="66DDBE5E" w14:textId="77777777" w:rsidTr="007335A7">
        <w:trPr>
          <w:trHeight w:val="344"/>
          <w:tblHeader/>
        </w:trPr>
        <w:tc>
          <w:tcPr>
            <w:tcW w:w="2192" w:type="pct"/>
          </w:tcPr>
          <w:p w14:paraId="5CADBB37" w14:textId="77777777" w:rsidR="00447E3C" w:rsidRPr="00461ECB" w:rsidRDefault="00447E3C" w:rsidP="0044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1" w:type="pct"/>
          </w:tcPr>
          <w:p w14:paraId="0FF40506" w14:textId="50610BE8" w:rsidR="00447E3C" w:rsidRPr="00461ECB" w:rsidRDefault="003273DB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5" w:type="pct"/>
          </w:tcPr>
          <w:p w14:paraId="1F717B11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3" w:type="pct"/>
          </w:tcPr>
          <w:p w14:paraId="5F8B0461" w14:textId="3A8D998D" w:rsidR="00447E3C" w:rsidRPr="00461ECB" w:rsidRDefault="003273DB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5" w:type="pct"/>
          </w:tcPr>
          <w:p w14:paraId="7333E8D5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4" w:type="pct"/>
          </w:tcPr>
          <w:p w14:paraId="29782D4A" w14:textId="03A0FA3F" w:rsidR="00447E3C" w:rsidRPr="00461ECB" w:rsidRDefault="003273DB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5" w:type="pct"/>
          </w:tcPr>
          <w:p w14:paraId="026E37BE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</w:tcPr>
          <w:p w14:paraId="595D2EEA" w14:textId="2AA094F0" w:rsidR="00447E3C" w:rsidRPr="00461ECB" w:rsidRDefault="003273DB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447E3C" w:rsidRPr="00461ECB" w14:paraId="63935ABE" w14:textId="77777777" w:rsidTr="007335A7">
        <w:tc>
          <w:tcPr>
            <w:tcW w:w="2192" w:type="pct"/>
          </w:tcPr>
          <w:p w14:paraId="4EAB947E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ภาระผูกพันรายจ่ายฝ่ายทุน</w:t>
            </w:r>
            <w:r w:rsidRPr="00461ECB">
              <w:rPr>
                <w:rFonts w:asciiTheme="majorBidi" w:hAnsiTheme="majorBidi" w:cstheme="majorBidi"/>
                <w:b/>
                <w:bCs/>
                <w:color w:val="0000FF"/>
                <w:sz w:val="32"/>
                <w:szCs w:val="32"/>
              </w:rPr>
              <w:t xml:space="preserve"> </w:t>
            </w:r>
          </w:p>
        </w:tc>
        <w:tc>
          <w:tcPr>
            <w:tcW w:w="561" w:type="pct"/>
          </w:tcPr>
          <w:p w14:paraId="276C7952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" w:type="pct"/>
          </w:tcPr>
          <w:p w14:paraId="07770693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3" w:type="pct"/>
          </w:tcPr>
          <w:p w14:paraId="7C43E953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" w:type="pct"/>
          </w:tcPr>
          <w:p w14:paraId="545B10A2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</w:tcPr>
          <w:p w14:paraId="4499FDE1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" w:type="pct"/>
          </w:tcPr>
          <w:p w14:paraId="62AD7136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7" w:type="pct"/>
          </w:tcPr>
          <w:p w14:paraId="32DD019B" w14:textId="77777777" w:rsidR="00447E3C" w:rsidRPr="00461ECB" w:rsidRDefault="00447E3C" w:rsidP="00447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71E8" w:rsidRPr="00461ECB" w14:paraId="25B55D95" w14:textId="77777777" w:rsidTr="007335A7">
        <w:tc>
          <w:tcPr>
            <w:tcW w:w="2192" w:type="pct"/>
          </w:tcPr>
          <w:p w14:paraId="270D1726" w14:textId="55D623A5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561" w:type="pct"/>
          </w:tcPr>
          <w:p w14:paraId="3C3DC467" w14:textId="74F54E20" w:rsidR="005371E8" w:rsidRPr="00461ECB" w:rsidRDefault="003273DB" w:rsidP="005371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738</w:t>
            </w:r>
          </w:p>
        </w:tc>
        <w:tc>
          <w:tcPr>
            <w:tcW w:w="155" w:type="pct"/>
          </w:tcPr>
          <w:p w14:paraId="28A474B8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3" w:type="pct"/>
          </w:tcPr>
          <w:p w14:paraId="481E6D64" w14:textId="7CA9E58B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5371E8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155" w:type="pct"/>
          </w:tcPr>
          <w:p w14:paraId="52577828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</w:tcPr>
          <w:p w14:paraId="00A986C7" w14:textId="0809411F" w:rsidR="005371E8" w:rsidRPr="00461ECB" w:rsidRDefault="003273DB" w:rsidP="00DC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155" w:type="pct"/>
          </w:tcPr>
          <w:p w14:paraId="02A43785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7" w:type="pct"/>
          </w:tcPr>
          <w:p w14:paraId="70F297C5" w14:textId="77B18C9C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371E8" w:rsidRPr="00461ECB" w14:paraId="0323F9A2" w14:textId="77777777" w:rsidTr="007335A7">
        <w:tc>
          <w:tcPr>
            <w:tcW w:w="2192" w:type="pct"/>
          </w:tcPr>
          <w:p w14:paraId="39D3F5C5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561" w:type="pct"/>
          </w:tcPr>
          <w:p w14:paraId="13885BD6" w14:textId="58EC8145" w:rsidR="005371E8" w:rsidRPr="00461ECB" w:rsidRDefault="003273DB" w:rsidP="005371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551</w:t>
            </w:r>
          </w:p>
        </w:tc>
        <w:tc>
          <w:tcPr>
            <w:tcW w:w="155" w:type="pct"/>
          </w:tcPr>
          <w:p w14:paraId="7137EF57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3" w:type="pct"/>
          </w:tcPr>
          <w:p w14:paraId="09E5CB34" w14:textId="3704D86C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371E8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739</w:t>
            </w:r>
          </w:p>
        </w:tc>
        <w:tc>
          <w:tcPr>
            <w:tcW w:w="155" w:type="pct"/>
          </w:tcPr>
          <w:p w14:paraId="4FB14143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</w:tcPr>
          <w:p w14:paraId="5E218A18" w14:textId="4C67EEAF" w:rsidR="005371E8" w:rsidRPr="00461ECB" w:rsidRDefault="003273DB" w:rsidP="00DC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  <w:tc>
          <w:tcPr>
            <w:tcW w:w="155" w:type="pct"/>
          </w:tcPr>
          <w:p w14:paraId="47BBA3FE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7" w:type="pct"/>
          </w:tcPr>
          <w:p w14:paraId="048F28FC" w14:textId="5E9C43D0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371E8" w:rsidRPr="00461ECB" w14:paraId="29F057CC" w14:textId="77777777" w:rsidTr="007335A7">
        <w:tc>
          <w:tcPr>
            <w:tcW w:w="2192" w:type="pct"/>
          </w:tcPr>
          <w:p w14:paraId="162C642A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00B6E76" w14:textId="331A9D5C" w:rsidR="005371E8" w:rsidRPr="00461ECB" w:rsidRDefault="003273DB" w:rsidP="005371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905</w:t>
            </w:r>
          </w:p>
        </w:tc>
        <w:tc>
          <w:tcPr>
            <w:tcW w:w="155" w:type="pct"/>
          </w:tcPr>
          <w:p w14:paraId="11996F20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648D253" w14:textId="4323E9AD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534</w:t>
            </w:r>
          </w:p>
        </w:tc>
        <w:tc>
          <w:tcPr>
            <w:tcW w:w="155" w:type="pct"/>
          </w:tcPr>
          <w:p w14:paraId="72B9A0BA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657F2F5" w14:textId="287651EF" w:rsidR="005371E8" w:rsidRPr="00461ECB" w:rsidRDefault="003273DB" w:rsidP="00DC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536</w:t>
            </w:r>
          </w:p>
        </w:tc>
        <w:tc>
          <w:tcPr>
            <w:tcW w:w="155" w:type="pct"/>
          </w:tcPr>
          <w:p w14:paraId="071096B8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272D209" w14:textId="4E2E5A0D" w:rsidR="005371E8" w:rsidRPr="00461ECB" w:rsidRDefault="003273DB" w:rsidP="00A01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</w:tr>
      <w:tr w:rsidR="005371E8" w:rsidRPr="00461ECB" w14:paraId="22744698" w14:textId="77777777" w:rsidTr="007335A7">
        <w:tc>
          <w:tcPr>
            <w:tcW w:w="2192" w:type="pct"/>
          </w:tcPr>
          <w:p w14:paraId="0464ED41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EEE764F" w14:textId="4DE758FD" w:rsidR="005371E8" w:rsidRPr="00461ECB" w:rsidRDefault="003273DB" w:rsidP="005371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7</w:t>
            </w:r>
            <w:r w:rsidR="00DC4D94"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194</w:t>
            </w:r>
          </w:p>
        </w:tc>
        <w:tc>
          <w:tcPr>
            <w:tcW w:w="155" w:type="pct"/>
          </w:tcPr>
          <w:p w14:paraId="0D3D882C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0C9DC0CD" w14:textId="339FAEAA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</w:t>
            </w:r>
            <w:r w:rsidR="005371E8" w:rsidRPr="00461EC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384</w:t>
            </w:r>
          </w:p>
        </w:tc>
        <w:tc>
          <w:tcPr>
            <w:tcW w:w="155" w:type="pct"/>
          </w:tcPr>
          <w:p w14:paraId="1AFA3086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B243310" w14:textId="00D7256A" w:rsidR="005371E8" w:rsidRPr="00461ECB" w:rsidRDefault="003273DB" w:rsidP="00DC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="00DC4D94" w:rsidRPr="00461EC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041</w:t>
            </w:r>
          </w:p>
        </w:tc>
        <w:tc>
          <w:tcPr>
            <w:tcW w:w="155" w:type="pct"/>
          </w:tcPr>
          <w:p w14:paraId="06C7B100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5DE0BB7" w14:textId="15837E07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44</w:t>
            </w:r>
          </w:p>
        </w:tc>
      </w:tr>
      <w:tr w:rsidR="005371E8" w:rsidRPr="00461ECB" w14:paraId="695D5FB5" w14:textId="77777777" w:rsidTr="007335A7">
        <w:tc>
          <w:tcPr>
            <w:tcW w:w="2192" w:type="pct"/>
          </w:tcPr>
          <w:p w14:paraId="7BB5192C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561" w:type="pct"/>
          </w:tcPr>
          <w:p w14:paraId="6D93A3F8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" w:type="pct"/>
          </w:tcPr>
          <w:p w14:paraId="54064C04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3" w:type="pct"/>
          </w:tcPr>
          <w:p w14:paraId="109F1717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" w:type="pct"/>
          </w:tcPr>
          <w:p w14:paraId="42457478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4" w:type="pct"/>
          </w:tcPr>
          <w:p w14:paraId="7D91F263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" w:type="pct"/>
          </w:tcPr>
          <w:p w14:paraId="630CB527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</w:tcPr>
          <w:p w14:paraId="798E764D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BD7311" w:rsidRPr="00461ECB" w14:paraId="033543D7" w14:textId="77777777" w:rsidTr="007335A7">
        <w:tc>
          <w:tcPr>
            <w:tcW w:w="2192" w:type="pct"/>
          </w:tcPr>
          <w:p w14:paraId="6A07A47F" w14:textId="77777777" w:rsidR="00BD7311" w:rsidRPr="00461ECB" w:rsidRDefault="00BD7311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561" w:type="pct"/>
          </w:tcPr>
          <w:p w14:paraId="423E8A22" w14:textId="77777777" w:rsidR="00BD7311" w:rsidRPr="00461ECB" w:rsidRDefault="00BD7311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" w:type="pct"/>
          </w:tcPr>
          <w:p w14:paraId="744606B3" w14:textId="77777777" w:rsidR="00BD7311" w:rsidRPr="00461ECB" w:rsidRDefault="00BD7311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3" w:type="pct"/>
          </w:tcPr>
          <w:p w14:paraId="3D7C04C0" w14:textId="77777777" w:rsidR="00BD7311" w:rsidRPr="00461ECB" w:rsidRDefault="00BD7311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" w:type="pct"/>
          </w:tcPr>
          <w:p w14:paraId="59CF202D" w14:textId="77777777" w:rsidR="00BD7311" w:rsidRPr="00461ECB" w:rsidRDefault="00BD7311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4" w:type="pct"/>
          </w:tcPr>
          <w:p w14:paraId="7A1243CC" w14:textId="77777777" w:rsidR="00BD7311" w:rsidRPr="00461ECB" w:rsidRDefault="00BD7311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" w:type="pct"/>
          </w:tcPr>
          <w:p w14:paraId="29BFE711" w14:textId="77777777" w:rsidR="00BD7311" w:rsidRPr="00461ECB" w:rsidRDefault="00BD7311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</w:tcPr>
          <w:p w14:paraId="421037B0" w14:textId="77777777" w:rsidR="00BD7311" w:rsidRPr="00461ECB" w:rsidRDefault="00BD7311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371E8" w:rsidRPr="00461ECB" w14:paraId="0CF73928" w14:textId="77777777" w:rsidTr="007335A7">
        <w:trPr>
          <w:trHeight w:val="236"/>
        </w:trPr>
        <w:tc>
          <w:tcPr>
            <w:tcW w:w="2192" w:type="pct"/>
          </w:tcPr>
          <w:p w14:paraId="43DA4FF1" w14:textId="2165F700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561" w:type="pct"/>
          </w:tcPr>
          <w:p w14:paraId="2939B781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" w:type="pct"/>
          </w:tcPr>
          <w:p w14:paraId="2641995F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3" w:type="pct"/>
          </w:tcPr>
          <w:p w14:paraId="3DA58C42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" w:type="pct"/>
          </w:tcPr>
          <w:p w14:paraId="1302830A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4" w:type="pct"/>
          </w:tcPr>
          <w:p w14:paraId="6269DFE9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" w:type="pct"/>
          </w:tcPr>
          <w:p w14:paraId="12BFE037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</w:tcPr>
          <w:p w14:paraId="6609470A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5371E8" w:rsidRPr="00461ECB" w14:paraId="3E92006F" w14:textId="77777777" w:rsidTr="007335A7">
        <w:tc>
          <w:tcPr>
            <w:tcW w:w="2192" w:type="pct"/>
          </w:tcPr>
          <w:p w14:paraId="035863F0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ภาระผูกพันตามสัญญาเช่าระยะสั้น</w:t>
            </w:r>
          </w:p>
        </w:tc>
        <w:tc>
          <w:tcPr>
            <w:tcW w:w="561" w:type="pct"/>
          </w:tcPr>
          <w:p w14:paraId="70FEAEB3" w14:textId="546883E8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155" w:type="pct"/>
          </w:tcPr>
          <w:p w14:paraId="7580F1ED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3" w:type="pct"/>
          </w:tcPr>
          <w:p w14:paraId="6ECDF653" w14:textId="399A6C4C" w:rsidR="005371E8" w:rsidRPr="00461ECB" w:rsidRDefault="003273DB" w:rsidP="005371E8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</w:t>
            </w:r>
            <w:r w:rsidR="005371E8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751</w:t>
            </w:r>
          </w:p>
        </w:tc>
        <w:tc>
          <w:tcPr>
            <w:tcW w:w="155" w:type="pct"/>
          </w:tcPr>
          <w:p w14:paraId="6E6FB746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</w:tcPr>
          <w:p w14:paraId="4ED6F2A3" w14:textId="42B4C32A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left="-108" w:right="-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462</w:t>
            </w:r>
          </w:p>
        </w:tc>
        <w:tc>
          <w:tcPr>
            <w:tcW w:w="155" w:type="pct"/>
          </w:tcPr>
          <w:p w14:paraId="27273AF2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7" w:type="pct"/>
          </w:tcPr>
          <w:p w14:paraId="270D26B0" w14:textId="19D5C7BD" w:rsidR="005371E8" w:rsidRPr="00461ECB" w:rsidRDefault="003273DB" w:rsidP="005371E8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5371E8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060</w:t>
            </w:r>
          </w:p>
        </w:tc>
      </w:tr>
      <w:tr w:rsidR="005371E8" w:rsidRPr="00461ECB" w14:paraId="05A18EBD" w14:textId="77777777" w:rsidTr="007335A7">
        <w:tc>
          <w:tcPr>
            <w:tcW w:w="2192" w:type="pct"/>
          </w:tcPr>
          <w:p w14:paraId="02277BA5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61" w:type="pct"/>
          </w:tcPr>
          <w:p w14:paraId="3FBF09D6" w14:textId="26590D35" w:rsidR="005371E8" w:rsidRPr="00461ECB" w:rsidRDefault="003273DB" w:rsidP="005371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106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396</w:t>
            </w:r>
          </w:p>
        </w:tc>
        <w:tc>
          <w:tcPr>
            <w:tcW w:w="155" w:type="pct"/>
          </w:tcPr>
          <w:p w14:paraId="1EE9269F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3" w:type="pct"/>
          </w:tcPr>
          <w:p w14:paraId="717B5E00" w14:textId="636BDB75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101</w:t>
            </w:r>
            <w:r w:rsidR="005371E8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748</w:t>
            </w:r>
          </w:p>
        </w:tc>
        <w:tc>
          <w:tcPr>
            <w:tcW w:w="155" w:type="pct"/>
          </w:tcPr>
          <w:p w14:paraId="24D227B4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</w:tcPr>
          <w:p w14:paraId="2D49E80D" w14:textId="17FCB3EC" w:rsidR="005371E8" w:rsidRPr="00461ECB" w:rsidRDefault="003273DB" w:rsidP="005371E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460</w:t>
            </w:r>
          </w:p>
        </w:tc>
        <w:tc>
          <w:tcPr>
            <w:tcW w:w="155" w:type="pct"/>
          </w:tcPr>
          <w:p w14:paraId="07581564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7" w:type="pct"/>
          </w:tcPr>
          <w:p w14:paraId="5939488F" w14:textId="04402C07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627</w:t>
            </w:r>
          </w:p>
        </w:tc>
      </w:tr>
      <w:tr w:rsidR="005371E8" w:rsidRPr="00461ECB" w14:paraId="411B9A99" w14:textId="77777777" w:rsidTr="007335A7">
        <w:tc>
          <w:tcPr>
            <w:tcW w:w="2192" w:type="pct"/>
          </w:tcPr>
          <w:p w14:paraId="21ED94A5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หนังสือค้ำประกันจากธนาคาร</w:t>
            </w:r>
          </w:p>
        </w:tc>
        <w:tc>
          <w:tcPr>
            <w:tcW w:w="561" w:type="pct"/>
          </w:tcPr>
          <w:p w14:paraId="326C4952" w14:textId="0687452E" w:rsidR="005371E8" w:rsidRPr="00461ECB" w:rsidRDefault="003273DB" w:rsidP="005371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537</w:t>
            </w:r>
          </w:p>
        </w:tc>
        <w:tc>
          <w:tcPr>
            <w:tcW w:w="155" w:type="pct"/>
          </w:tcPr>
          <w:p w14:paraId="7F459E49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3" w:type="pct"/>
          </w:tcPr>
          <w:p w14:paraId="2CD64C02" w14:textId="63702A7D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55" w:type="pct"/>
          </w:tcPr>
          <w:p w14:paraId="342EBB60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</w:tcPr>
          <w:p w14:paraId="7FD712C2" w14:textId="51434C03" w:rsidR="005371E8" w:rsidRPr="00461ECB" w:rsidRDefault="00AD60B9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5" w:type="pct"/>
          </w:tcPr>
          <w:p w14:paraId="78F7A837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7" w:type="pct"/>
          </w:tcPr>
          <w:p w14:paraId="4FFD3D0A" w14:textId="7D2A9284" w:rsidR="005371E8" w:rsidRPr="00461ECB" w:rsidRDefault="005371E8" w:rsidP="005371E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95"/>
              <w:rPr>
                <w:rFonts w:asciiTheme="majorBidi" w:hAnsiTheme="majorBidi" w:cstheme="majorBidi"/>
                <w:sz w:val="32"/>
                <w:szCs w:val="32"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371E8" w:rsidRPr="00461ECB" w14:paraId="11973860" w14:textId="77777777" w:rsidTr="007335A7">
        <w:tc>
          <w:tcPr>
            <w:tcW w:w="2192" w:type="pct"/>
          </w:tcPr>
          <w:p w14:paraId="3B98E05A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สัญญาบริการ</w:t>
            </w:r>
          </w:p>
        </w:tc>
        <w:tc>
          <w:tcPr>
            <w:tcW w:w="561" w:type="pct"/>
          </w:tcPr>
          <w:p w14:paraId="72E3A227" w14:textId="5F9DD40B" w:rsidR="005371E8" w:rsidRPr="00461ECB" w:rsidRDefault="003273DB" w:rsidP="005371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277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310</w:t>
            </w:r>
          </w:p>
        </w:tc>
        <w:tc>
          <w:tcPr>
            <w:tcW w:w="155" w:type="pct"/>
          </w:tcPr>
          <w:p w14:paraId="21D09A9F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3" w:type="pct"/>
          </w:tcPr>
          <w:p w14:paraId="5AC88154" w14:textId="0FC0FDE5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340</w:t>
            </w:r>
            <w:r w:rsidR="005371E8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819</w:t>
            </w:r>
          </w:p>
        </w:tc>
        <w:tc>
          <w:tcPr>
            <w:tcW w:w="155" w:type="pct"/>
          </w:tcPr>
          <w:p w14:paraId="59165CDD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</w:tcPr>
          <w:p w14:paraId="49F572F6" w14:textId="1DC7E689" w:rsidR="005371E8" w:rsidRPr="00461ECB" w:rsidRDefault="00AD60B9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5" w:type="pct"/>
          </w:tcPr>
          <w:p w14:paraId="684817B0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7" w:type="pct"/>
          </w:tcPr>
          <w:p w14:paraId="30C1B05A" w14:textId="756C3FA7" w:rsidR="005371E8" w:rsidRPr="00461ECB" w:rsidRDefault="005371E8" w:rsidP="005371E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371E8" w:rsidRPr="00461ECB" w14:paraId="1A7BD675" w14:textId="77777777" w:rsidTr="007335A7">
        <w:tc>
          <w:tcPr>
            <w:tcW w:w="2192" w:type="pct"/>
          </w:tcPr>
          <w:p w14:paraId="715A7FE2" w14:textId="27315B92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สัญญาอื่น ๆ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7E8E61B" w14:textId="7D40EB85" w:rsidR="005371E8" w:rsidRPr="00461ECB" w:rsidRDefault="003273DB" w:rsidP="005371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538</w:t>
            </w:r>
          </w:p>
        </w:tc>
        <w:tc>
          <w:tcPr>
            <w:tcW w:w="155" w:type="pct"/>
          </w:tcPr>
          <w:p w14:paraId="7CD06DF3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31702CE" w14:textId="1A13C6B9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5371E8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747</w:t>
            </w:r>
          </w:p>
        </w:tc>
        <w:tc>
          <w:tcPr>
            <w:tcW w:w="155" w:type="pct"/>
          </w:tcPr>
          <w:p w14:paraId="04D378AC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FC91E2C" w14:textId="1098BC84" w:rsidR="005371E8" w:rsidRPr="00461ECB" w:rsidRDefault="003273DB" w:rsidP="005371E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DC4D94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489</w:t>
            </w:r>
          </w:p>
        </w:tc>
        <w:tc>
          <w:tcPr>
            <w:tcW w:w="155" w:type="pct"/>
          </w:tcPr>
          <w:p w14:paraId="219766F6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855B133" w14:textId="55346C08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371E8" w:rsidRPr="00461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sz w:val="32"/>
                <w:szCs w:val="32"/>
              </w:rPr>
              <w:t>689</w:t>
            </w:r>
          </w:p>
        </w:tc>
      </w:tr>
      <w:tr w:rsidR="005371E8" w:rsidRPr="00461ECB" w14:paraId="622DACD6" w14:textId="77777777" w:rsidTr="007335A7">
        <w:tc>
          <w:tcPr>
            <w:tcW w:w="2192" w:type="pct"/>
          </w:tcPr>
          <w:p w14:paraId="1BDF13AF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802D77F" w14:textId="17535032" w:rsidR="005371E8" w:rsidRPr="00461ECB" w:rsidRDefault="003273DB" w:rsidP="005371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411</w:t>
            </w:r>
            <w:r w:rsidR="00DC4D94" w:rsidRPr="00461EC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443</w:t>
            </w:r>
          </w:p>
        </w:tc>
        <w:tc>
          <w:tcPr>
            <w:tcW w:w="155" w:type="pct"/>
          </w:tcPr>
          <w:p w14:paraId="00120273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4DF4AB0D" w14:textId="4719ABA8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467</w:t>
            </w:r>
            <w:r w:rsidR="005371E8" w:rsidRPr="00461EC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465</w:t>
            </w:r>
          </w:p>
        </w:tc>
        <w:tc>
          <w:tcPr>
            <w:tcW w:w="155" w:type="pct"/>
          </w:tcPr>
          <w:p w14:paraId="3E52F12F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EFB68ED" w14:textId="41F61F20" w:rsidR="005371E8" w:rsidRPr="00461ECB" w:rsidRDefault="003273DB" w:rsidP="005371E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8</w:t>
            </w:r>
            <w:r w:rsidR="00DC4D94" w:rsidRPr="00461EC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411</w:t>
            </w:r>
          </w:p>
        </w:tc>
        <w:tc>
          <w:tcPr>
            <w:tcW w:w="155" w:type="pct"/>
          </w:tcPr>
          <w:p w14:paraId="5DF4FF32" w14:textId="77777777" w:rsidR="005371E8" w:rsidRPr="00461ECB" w:rsidRDefault="005371E8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AEF1CB9" w14:textId="7A765497" w:rsidR="005371E8" w:rsidRPr="00461ECB" w:rsidRDefault="003273DB" w:rsidP="00537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  <w:r w:rsidR="005371E8" w:rsidRPr="00461EC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3273D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376</w:t>
            </w:r>
          </w:p>
        </w:tc>
      </w:tr>
    </w:tbl>
    <w:p w14:paraId="2D6F3756" w14:textId="32282B98" w:rsidR="0068393C" w:rsidRPr="00461ECB" w:rsidRDefault="0068393C" w:rsidP="006D5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>สัญญาแต่งตั้งผู้จัดจำหน่าย</w:t>
      </w:r>
    </w:p>
    <w:p w14:paraId="37C734CA" w14:textId="34BD4D6E" w:rsidR="00C316EC" w:rsidRDefault="006719E5" w:rsidP="00C31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1EC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273DB" w:rsidRPr="003273DB">
        <w:rPr>
          <w:rFonts w:asciiTheme="majorBidi" w:hAnsiTheme="majorBidi" w:cstheme="majorBidi"/>
          <w:sz w:val="32"/>
          <w:szCs w:val="32"/>
        </w:rPr>
        <w:t>18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3273DB" w:rsidRPr="003273DB">
        <w:rPr>
          <w:rFonts w:asciiTheme="majorBidi" w:hAnsiTheme="majorBidi" w:cstheme="majorBidi"/>
          <w:sz w:val="32"/>
          <w:szCs w:val="32"/>
        </w:rPr>
        <w:t>2565</w:t>
      </w:r>
      <w:r w:rsidRPr="00461ECB">
        <w:rPr>
          <w:rFonts w:asciiTheme="majorBidi" w:hAnsiTheme="majorBidi" w:cstheme="majorBidi"/>
          <w:sz w:val="32"/>
          <w:szCs w:val="32"/>
        </w:rPr>
        <w:t xml:space="preserve"> </w:t>
      </w:r>
      <w:r w:rsidR="0068393C" w:rsidRPr="00461ECB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บริษัทย่อยแห่งหนึ่งได้ทำสัญญาแต่งตั้งผู้จัดจำหน่ายกับบริษัท</w:t>
      </w:r>
      <w:r w:rsidRPr="00461ECB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68393C" w:rsidRPr="00461ECB">
        <w:rPr>
          <w:rFonts w:asciiTheme="majorBidi" w:hAnsiTheme="majorBidi" w:cstheme="majorBidi"/>
          <w:sz w:val="32"/>
          <w:szCs w:val="32"/>
          <w:cs/>
        </w:rPr>
        <w:t>แห่งหนึ่ง ให้เป็นผู้จัดจำหน่ายและกระจายสินค้าของบริษัท</w:t>
      </w:r>
      <w:r w:rsidR="00DD060C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68393C" w:rsidRPr="00461ECB">
        <w:rPr>
          <w:rFonts w:asciiTheme="majorBidi" w:hAnsiTheme="majorBidi" w:cstheme="majorBidi"/>
          <w:sz w:val="32"/>
          <w:szCs w:val="32"/>
          <w:cs/>
        </w:rPr>
        <w:t xml:space="preserve"> เพื่อเพิ่มช่องทางการจำหน่าย</w:t>
      </w:r>
      <w:r w:rsidRPr="00461ECB">
        <w:rPr>
          <w:rFonts w:asciiTheme="majorBidi" w:hAnsiTheme="majorBidi" w:cstheme="majorBidi"/>
          <w:sz w:val="32"/>
          <w:szCs w:val="32"/>
          <w:cs/>
        </w:rPr>
        <w:t xml:space="preserve">ต่าง ๆ </w:t>
      </w:r>
      <w:r w:rsidRPr="00DD060C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ภายใต้การดูแลของบริษัทดังกล่าว </w:t>
      </w:r>
      <w:r w:rsidR="0068393C" w:rsidRPr="00DD060C">
        <w:rPr>
          <w:rFonts w:asciiTheme="majorBidi" w:hAnsiTheme="majorBidi" w:cstheme="majorBidi"/>
          <w:spacing w:val="-4"/>
          <w:sz w:val="32"/>
          <w:szCs w:val="32"/>
          <w:cs/>
        </w:rPr>
        <w:t>โดยมีระยะเวลาตั้งแต่</w:t>
      </w:r>
      <w:r w:rsidRPr="00DD060C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68393C" w:rsidRPr="00DD060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73DB" w:rsidRPr="00DD060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68393C" w:rsidRPr="00DD060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8393C" w:rsidRPr="00DD060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="003273DB" w:rsidRPr="00DD060C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8393C" w:rsidRPr="00DD060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8393C" w:rsidRPr="00DD060C">
        <w:rPr>
          <w:rFonts w:asciiTheme="majorBidi" w:hAnsiTheme="majorBidi" w:cstheme="majorBidi"/>
          <w:spacing w:val="-4"/>
          <w:sz w:val="32"/>
          <w:szCs w:val="32"/>
          <w:cs/>
        </w:rPr>
        <w:t>ถึง</w:t>
      </w:r>
      <w:r w:rsidRPr="00DD060C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68393C" w:rsidRPr="00DD060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73DB" w:rsidRPr="00DD060C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8393C" w:rsidRPr="00DD060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8393C" w:rsidRPr="00DD060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3273DB" w:rsidRPr="00DD060C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DD060C" w:rsidRPr="00DD060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D060C" w:rsidRPr="00DD060C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ต่อมาเมื่อวันที่ </w:t>
      </w:r>
      <w:r w:rsidR="00DD060C" w:rsidRPr="00DD060C">
        <w:rPr>
          <w:rFonts w:asciiTheme="majorBidi" w:hAnsiTheme="majorBidi" w:cstheme="majorBidi"/>
          <w:spacing w:val="4"/>
          <w:sz w:val="32"/>
          <w:szCs w:val="32"/>
        </w:rPr>
        <w:t xml:space="preserve">19 </w:t>
      </w:r>
      <w:r w:rsidR="00DD060C" w:rsidRPr="00DD060C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สิงหาคม </w:t>
      </w:r>
      <w:r w:rsidR="00DD060C" w:rsidRPr="00DD060C">
        <w:rPr>
          <w:rFonts w:asciiTheme="majorBidi" w:hAnsiTheme="majorBidi" w:cstheme="majorBidi"/>
          <w:spacing w:val="4"/>
          <w:sz w:val="32"/>
          <w:szCs w:val="32"/>
        </w:rPr>
        <w:t>2568</w:t>
      </w:r>
      <w:r w:rsidR="00DD060C" w:rsidRPr="00DD060C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บริษัทย่อยดังกล่าวได้ทำสัญญาแต่งตั้งผู้จัดจำหน่ายฉบับใหม่กับบริษัท</w:t>
      </w:r>
      <w:r w:rsidR="00DD060C">
        <w:rPr>
          <w:rFonts w:asciiTheme="majorBidi" w:hAnsiTheme="majorBidi" w:cstheme="majorBidi" w:hint="cs"/>
          <w:sz w:val="32"/>
          <w:szCs w:val="32"/>
          <w:cs/>
        </w:rPr>
        <w:t xml:space="preserve">แห่งใหม่ โดยมีผลบังคับใช้ตั้งแต่วันที่ </w:t>
      </w:r>
      <w:r w:rsidR="00DD060C">
        <w:rPr>
          <w:rFonts w:asciiTheme="majorBidi" w:hAnsiTheme="majorBidi" w:cstheme="majorBidi"/>
          <w:sz w:val="32"/>
          <w:szCs w:val="32"/>
        </w:rPr>
        <w:t xml:space="preserve">1 </w:t>
      </w:r>
      <w:r w:rsidR="00DD060C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DD060C">
        <w:rPr>
          <w:rFonts w:asciiTheme="majorBidi" w:hAnsiTheme="majorBidi" w:cstheme="majorBidi"/>
          <w:sz w:val="32"/>
          <w:szCs w:val="32"/>
        </w:rPr>
        <w:t>2568</w:t>
      </w:r>
      <w:r w:rsidR="00DD060C"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</w:t>
      </w:r>
    </w:p>
    <w:p w14:paraId="238680CE" w14:textId="099BC452" w:rsidR="00D75BDC" w:rsidRPr="00461ECB" w:rsidRDefault="00D75BDC" w:rsidP="002934E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3F251C1A" w14:textId="43E12932" w:rsidR="00372FED" w:rsidRDefault="00D75BDC" w:rsidP="00520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/>
        <w:jc w:val="thaiDistribute"/>
      </w:pPr>
      <w:r w:rsidRPr="00461ECB">
        <w:rPr>
          <w:rFonts w:asciiTheme="majorBidi" w:hAnsiTheme="majorBidi" w:cstheme="majorBidi"/>
          <w:spacing w:val="4"/>
          <w:sz w:val="32"/>
          <w:szCs w:val="32"/>
          <w:cs/>
        </w:rPr>
        <w:t xml:space="preserve">รายการบางรายการในงบการเงินรวมและเฉพาะกิจการสำหรับปีสิ้นสุดวันที่ </w:t>
      </w:r>
      <w:r w:rsidR="003273DB" w:rsidRPr="003273DB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461ECB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3273DB" w:rsidRPr="003273DB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461EC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4"/>
          <w:sz w:val="32"/>
          <w:szCs w:val="32"/>
          <w:cs/>
        </w:rPr>
        <w:t>ได้มีการ</w:t>
      </w:r>
      <w:r w:rsidRPr="00461ECB">
        <w:rPr>
          <w:rFonts w:asciiTheme="majorBidi" w:hAnsiTheme="majorBidi" w:cstheme="majorBidi"/>
          <w:sz w:val="32"/>
          <w:szCs w:val="32"/>
          <w:cs/>
        </w:rPr>
        <w:t>จัดประเภทรายการใหม่เพื่อให้สอดคล้องกับการแสดงรายการในงบการเงินรวมและเฉพาะกิจการ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งวดปัจจุบัน การจัดประเภทรายการดังกล่าวไม่มีผลกระทบต่อกำไรสุทธิ กำไรเบ็ดเสร็จรวม</w:t>
      </w:r>
      <w:r w:rsidRPr="00461E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spacing w:val="-4"/>
          <w:sz w:val="32"/>
          <w:szCs w:val="32"/>
          <w:cs/>
        </w:rPr>
        <w:t>และส่วนของ</w:t>
      </w:r>
      <w:r w:rsidR="00A63161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461ECB">
        <w:rPr>
          <w:rFonts w:asciiTheme="majorBidi" w:hAnsiTheme="majorBidi" w:cstheme="majorBidi"/>
          <w:sz w:val="32"/>
          <w:szCs w:val="32"/>
          <w:cs/>
        </w:rPr>
        <w:t>ผู้ถือหุ้นตามที่ได้รายงานไว้ การจัดประเภทรายการใหม่มีดังต่อไปนี้</w:t>
      </w:r>
      <w:r w:rsidR="00372FED">
        <w:br w:type="page"/>
      </w:r>
    </w:p>
    <w:tbl>
      <w:tblPr>
        <w:tblW w:w="4719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5"/>
        <w:gridCol w:w="1977"/>
        <w:gridCol w:w="1982"/>
        <w:gridCol w:w="1263"/>
        <w:gridCol w:w="1248"/>
      </w:tblGrid>
      <w:tr w:rsidR="00E743B1" w:rsidRPr="00461ECB" w14:paraId="4565813B" w14:textId="77777777" w:rsidTr="002E134A">
        <w:trPr>
          <w:trHeight w:val="20"/>
          <w:tblHeader/>
        </w:trPr>
        <w:tc>
          <w:tcPr>
            <w:tcW w:w="1292" w:type="pct"/>
          </w:tcPr>
          <w:p w14:paraId="25F2135C" w14:textId="49438A80" w:rsidR="00D75BDC" w:rsidRPr="00461ECB" w:rsidRDefault="00D75BD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pct"/>
          </w:tcPr>
          <w:p w14:paraId="52DD8829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6" w:type="pct"/>
          </w:tcPr>
          <w:p w14:paraId="17BD81A3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2"/>
          </w:tcPr>
          <w:p w14:paraId="5C22FD8A" w14:textId="77777777" w:rsidR="00D75BDC" w:rsidRPr="00461ECB" w:rsidRDefault="00D75BDC">
            <w:pPr>
              <w:ind w:right="8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461E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 xml:space="preserve"> :</w:t>
            </w:r>
            <w:r w:rsidRPr="00461E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920C66" w:rsidRPr="00461ECB" w14:paraId="140A7D35" w14:textId="77777777" w:rsidTr="002E134A">
        <w:trPr>
          <w:trHeight w:val="20"/>
          <w:tblHeader/>
        </w:trPr>
        <w:tc>
          <w:tcPr>
            <w:tcW w:w="1292" w:type="pct"/>
          </w:tcPr>
          <w:p w14:paraId="621B9610" w14:textId="77777777" w:rsidR="00D75BDC" w:rsidRPr="00461ECB" w:rsidRDefault="00D75BDC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33" w:type="pct"/>
          </w:tcPr>
          <w:p w14:paraId="5758D7A7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0655F478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136" w:type="pct"/>
          </w:tcPr>
          <w:p w14:paraId="2A90480F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7C291E38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24" w:type="pct"/>
          </w:tcPr>
          <w:p w14:paraId="50794214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15" w:type="pct"/>
          </w:tcPr>
          <w:p w14:paraId="56E8DD4B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461E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3E7E72E4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F64DF" w:rsidRPr="00461ECB" w14:paraId="03491B0F" w14:textId="77777777">
        <w:trPr>
          <w:trHeight w:val="20"/>
        </w:trPr>
        <w:tc>
          <w:tcPr>
            <w:tcW w:w="1292" w:type="pct"/>
          </w:tcPr>
          <w:p w14:paraId="71720EB3" w14:textId="77777777" w:rsidR="00D75BDC" w:rsidRPr="00461ECB" w:rsidRDefault="00D75BDC">
            <w:pPr>
              <w:spacing w:line="120" w:lineRule="exact"/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pct"/>
          </w:tcPr>
          <w:p w14:paraId="3FAAEEED" w14:textId="77777777" w:rsidR="00D75BDC" w:rsidRPr="00461ECB" w:rsidRDefault="00D75BDC">
            <w:pPr>
              <w:spacing w:line="120" w:lineRule="exact"/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pct"/>
          </w:tcPr>
          <w:p w14:paraId="1B9CC45B" w14:textId="77777777" w:rsidR="00D75BDC" w:rsidRPr="00461ECB" w:rsidRDefault="00D75BDC">
            <w:pPr>
              <w:spacing w:line="1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2"/>
          </w:tcPr>
          <w:p w14:paraId="68258AC2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420"/>
              </w:tabs>
              <w:spacing w:line="12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20C66" w:rsidRPr="00461ECB" w14:paraId="765DA276" w14:textId="77777777">
        <w:trPr>
          <w:trHeight w:val="20"/>
        </w:trPr>
        <w:tc>
          <w:tcPr>
            <w:tcW w:w="1292" w:type="pct"/>
          </w:tcPr>
          <w:p w14:paraId="269FB51D" w14:textId="77777777" w:rsidR="00D75BDC" w:rsidRPr="00461ECB" w:rsidRDefault="00D75BDC">
            <w:pPr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pct"/>
          </w:tcPr>
          <w:p w14:paraId="57F3E8E3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433A24A8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ลูกหนี้การค้าและ</w:t>
            </w:r>
          </w:p>
          <w:p w14:paraId="289D12DB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724" w:type="pct"/>
          </w:tcPr>
          <w:p w14:paraId="2CE91C86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F806AB" w14:textId="2717F37A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715" w:type="pct"/>
          </w:tcPr>
          <w:p w14:paraId="17247443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8CF345" w14:textId="47923CF2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</w:t>
            </w:r>
          </w:p>
        </w:tc>
      </w:tr>
      <w:tr w:rsidR="00920C66" w:rsidRPr="00461ECB" w14:paraId="368A214E" w14:textId="77777777">
        <w:trPr>
          <w:trHeight w:val="20"/>
        </w:trPr>
        <w:tc>
          <w:tcPr>
            <w:tcW w:w="1292" w:type="pct"/>
          </w:tcPr>
          <w:p w14:paraId="012E8793" w14:textId="77777777" w:rsidR="00D75BDC" w:rsidRPr="00461ECB" w:rsidRDefault="00D75BDC">
            <w:pPr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3" w:type="pct"/>
          </w:tcPr>
          <w:p w14:paraId="7113CBDF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1F811011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ลูกหนี้การค้าและ</w:t>
            </w:r>
          </w:p>
          <w:p w14:paraId="35522A54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724" w:type="pct"/>
          </w:tcPr>
          <w:p w14:paraId="2C2E9D4D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556313" w14:textId="31B46B10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715" w:type="pct"/>
          </w:tcPr>
          <w:p w14:paraId="4DC68A0C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AAC666" w14:textId="33861256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</w:p>
        </w:tc>
      </w:tr>
      <w:tr w:rsidR="00920C66" w:rsidRPr="00461ECB" w14:paraId="4F503010" w14:textId="77777777">
        <w:trPr>
          <w:trHeight w:val="20"/>
        </w:trPr>
        <w:tc>
          <w:tcPr>
            <w:tcW w:w="1292" w:type="pct"/>
          </w:tcPr>
          <w:p w14:paraId="6C2C768A" w14:textId="77777777" w:rsidR="00D75BDC" w:rsidRPr="00461ECB" w:rsidRDefault="00D75BDC">
            <w:pPr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3" w:type="pct"/>
          </w:tcPr>
          <w:p w14:paraId="00CC77BC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3F1A147B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ลูกหนี้การค้าและ</w:t>
            </w:r>
          </w:p>
          <w:p w14:paraId="66907A77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724" w:type="pct"/>
          </w:tcPr>
          <w:p w14:paraId="4FB70CFC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79ECA6" w14:textId="1F9629E0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944</w:t>
            </w:r>
          </w:p>
        </w:tc>
        <w:tc>
          <w:tcPr>
            <w:tcW w:w="715" w:type="pct"/>
          </w:tcPr>
          <w:p w14:paraId="2C7872A0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D22132" w14:textId="41BA1A88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</w:t>
            </w:r>
          </w:p>
        </w:tc>
      </w:tr>
      <w:tr w:rsidR="00920C66" w:rsidRPr="00461ECB" w14:paraId="75B8EAB1" w14:textId="77777777">
        <w:trPr>
          <w:trHeight w:val="20"/>
        </w:trPr>
        <w:tc>
          <w:tcPr>
            <w:tcW w:w="1292" w:type="pct"/>
          </w:tcPr>
          <w:p w14:paraId="5250B8CB" w14:textId="77777777" w:rsidR="00D75BDC" w:rsidRPr="00461ECB" w:rsidRDefault="00D75BDC">
            <w:pPr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ค่าสินค้าจ่ายล่วงหน้า</w:t>
            </w:r>
          </w:p>
        </w:tc>
        <w:tc>
          <w:tcPr>
            <w:tcW w:w="1133" w:type="pct"/>
          </w:tcPr>
          <w:p w14:paraId="7DCE1B8F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36" w:type="pct"/>
          </w:tcPr>
          <w:p w14:paraId="670438A7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ลูกหนี้การค้าและ</w:t>
            </w:r>
          </w:p>
          <w:p w14:paraId="27FE5AAD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724" w:type="pct"/>
          </w:tcPr>
          <w:p w14:paraId="63E969ED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918317" w14:textId="4BF8D306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715" w:type="pct"/>
          </w:tcPr>
          <w:p w14:paraId="455EC29A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5C5F17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20C66" w:rsidRPr="00461ECB" w14:paraId="4992342F" w14:textId="77777777">
        <w:trPr>
          <w:trHeight w:val="20"/>
        </w:trPr>
        <w:tc>
          <w:tcPr>
            <w:tcW w:w="1292" w:type="pct"/>
          </w:tcPr>
          <w:p w14:paraId="5210735F" w14:textId="77777777" w:rsidR="00D75BDC" w:rsidRPr="00461ECB" w:rsidRDefault="00D75BDC">
            <w:pPr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133" w:type="pct"/>
          </w:tcPr>
          <w:p w14:paraId="5C26F314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36" w:type="pct"/>
          </w:tcPr>
          <w:p w14:paraId="5D4831DC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724" w:type="pct"/>
          </w:tcPr>
          <w:p w14:paraId="35ADBED5" w14:textId="796627A1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715" w:type="pct"/>
          </w:tcPr>
          <w:p w14:paraId="657EB929" w14:textId="1E3028F7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</w:p>
        </w:tc>
      </w:tr>
      <w:tr w:rsidR="00920C66" w:rsidRPr="00461ECB" w14:paraId="384B5688" w14:textId="77777777">
        <w:trPr>
          <w:trHeight w:val="20"/>
        </w:trPr>
        <w:tc>
          <w:tcPr>
            <w:tcW w:w="1292" w:type="pct"/>
          </w:tcPr>
          <w:p w14:paraId="08E8C432" w14:textId="77777777" w:rsidR="00D75BDC" w:rsidRPr="00461ECB" w:rsidRDefault="00D75BDC">
            <w:pPr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ภาษีเงินได้นิติบุคคลรอขอคืน</w:t>
            </w:r>
          </w:p>
        </w:tc>
        <w:tc>
          <w:tcPr>
            <w:tcW w:w="1133" w:type="pct"/>
          </w:tcPr>
          <w:p w14:paraId="64BB72D3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36" w:type="pct"/>
          </w:tcPr>
          <w:p w14:paraId="0630FF7E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724" w:type="pct"/>
          </w:tcPr>
          <w:p w14:paraId="20C63B66" w14:textId="7ACD3612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715" w:type="pct"/>
          </w:tcPr>
          <w:p w14:paraId="6FE17B7D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0C66" w:rsidRPr="00461ECB" w14:paraId="71723442" w14:textId="77777777">
        <w:trPr>
          <w:trHeight w:val="20"/>
        </w:trPr>
        <w:tc>
          <w:tcPr>
            <w:tcW w:w="1292" w:type="pct"/>
          </w:tcPr>
          <w:p w14:paraId="7B7CDBED" w14:textId="77777777" w:rsidR="00D75BDC" w:rsidRPr="00461ECB" w:rsidRDefault="00D75BDC">
            <w:pPr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33" w:type="pct"/>
          </w:tcPr>
          <w:p w14:paraId="000E066B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3518D8F7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เจ้าหนี้การค้าและ</w:t>
            </w:r>
          </w:p>
          <w:p w14:paraId="15484803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724" w:type="pct"/>
          </w:tcPr>
          <w:p w14:paraId="10FF58C2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EFCD0C3" w14:textId="4B776993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715" w:type="pct"/>
          </w:tcPr>
          <w:p w14:paraId="33E18ADA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E98A802" w14:textId="7BAACABB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</w:t>
            </w:r>
          </w:p>
        </w:tc>
      </w:tr>
      <w:tr w:rsidR="00920C66" w:rsidRPr="00461ECB" w14:paraId="1D2D7068" w14:textId="77777777">
        <w:trPr>
          <w:trHeight w:val="20"/>
        </w:trPr>
        <w:tc>
          <w:tcPr>
            <w:tcW w:w="1292" w:type="pct"/>
          </w:tcPr>
          <w:p w14:paraId="454BB898" w14:textId="77777777" w:rsidR="00D75BDC" w:rsidRPr="00461ECB" w:rsidRDefault="00D75BDC">
            <w:pPr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33" w:type="pct"/>
          </w:tcPr>
          <w:p w14:paraId="04F5795D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583D859A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เจ้าหนี้การค้าและ</w:t>
            </w:r>
          </w:p>
          <w:p w14:paraId="4B3B5437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724" w:type="pct"/>
          </w:tcPr>
          <w:p w14:paraId="3E1A91B4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48A6C" w14:textId="753A827E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715" w:type="pct"/>
          </w:tcPr>
          <w:p w14:paraId="724F1784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460B54" w14:textId="5B37CAF8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</w:p>
        </w:tc>
      </w:tr>
      <w:tr w:rsidR="00920C66" w:rsidRPr="00461ECB" w14:paraId="68AEAAEB" w14:textId="77777777">
        <w:trPr>
          <w:trHeight w:val="20"/>
        </w:trPr>
        <w:tc>
          <w:tcPr>
            <w:tcW w:w="1292" w:type="pct"/>
          </w:tcPr>
          <w:p w14:paraId="733E05EB" w14:textId="77777777" w:rsidR="00D75BDC" w:rsidRPr="00461ECB" w:rsidRDefault="00D75BDC">
            <w:pPr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133" w:type="pct"/>
          </w:tcPr>
          <w:p w14:paraId="2D75F4CB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213CE34B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เจ้าหนี้การค้าและ</w:t>
            </w:r>
          </w:p>
          <w:p w14:paraId="37E87C07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724" w:type="pct"/>
          </w:tcPr>
          <w:p w14:paraId="6CEAF2D4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72AA80" w14:textId="36D1C1C0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715" w:type="pct"/>
          </w:tcPr>
          <w:p w14:paraId="2603B12A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B068BA" w14:textId="636E75B4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</w:tr>
      <w:tr w:rsidR="00920C66" w:rsidRPr="00461ECB" w14:paraId="19724220" w14:textId="77777777">
        <w:trPr>
          <w:trHeight w:val="20"/>
        </w:trPr>
        <w:tc>
          <w:tcPr>
            <w:tcW w:w="1292" w:type="pct"/>
          </w:tcPr>
          <w:p w14:paraId="0FDFE33F" w14:textId="77777777" w:rsidR="00D75BDC" w:rsidRPr="00461ECB" w:rsidRDefault="00D75BDC">
            <w:pPr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133" w:type="pct"/>
          </w:tcPr>
          <w:p w14:paraId="1B1DB49E" w14:textId="77777777" w:rsidR="00D75BDC" w:rsidRPr="00461ECB" w:rsidRDefault="00D75BDC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36" w:type="pct"/>
          </w:tcPr>
          <w:p w14:paraId="5DA6C4DF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เจ้าหนี้การค้าและ</w:t>
            </w:r>
          </w:p>
          <w:p w14:paraId="61DB970C" w14:textId="77777777" w:rsidR="00D75BDC" w:rsidRPr="00461ECB" w:rsidRDefault="00D75BDC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61ECB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724" w:type="pct"/>
          </w:tcPr>
          <w:p w14:paraId="403E80C0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DE13FA" w14:textId="7202F14E" w:rsidR="00D75BDC" w:rsidRPr="00461ECB" w:rsidRDefault="003273DB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75BDC" w:rsidRPr="0046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73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715" w:type="pct"/>
          </w:tcPr>
          <w:p w14:paraId="3AB12993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94B861" w14:textId="77777777" w:rsidR="00D75BDC" w:rsidRPr="00461ECB" w:rsidRDefault="00D75BD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6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CD253DA" w14:textId="7FAC9817" w:rsidR="00847698" w:rsidRPr="00847698" w:rsidRDefault="00847698" w:rsidP="0084769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47698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BE784EC" w14:textId="77013905" w:rsidR="00847698" w:rsidRPr="00847698" w:rsidRDefault="00847698" w:rsidP="008476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F75FFC">
        <w:rPr>
          <w:rFonts w:ascii="Angsana New" w:hAnsi="Angsana New"/>
          <w:spacing w:val="-8"/>
          <w:sz w:val="32"/>
          <w:szCs w:val="32"/>
          <w:cs/>
        </w:rPr>
        <w:t xml:space="preserve">ในที่ประชุมคณะกรรมการบริษัท เมื่อวันที่ </w:t>
      </w:r>
      <w:r w:rsidR="003273DB" w:rsidRPr="00F75FFC">
        <w:rPr>
          <w:rFonts w:ascii="Angsana New" w:hAnsi="Angsana New"/>
          <w:spacing w:val="-8"/>
          <w:sz w:val="32"/>
          <w:szCs w:val="32"/>
        </w:rPr>
        <w:t>24</w:t>
      </w:r>
      <w:r w:rsidRPr="00F75FFC">
        <w:rPr>
          <w:rFonts w:ascii="Angsana New" w:hAnsi="Angsana New"/>
          <w:spacing w:val="-8"/>
          <w:sz w:val="32"/>
          <w:szCs w:val="32"/>
          <w:cs/>
        </w:rPr>
        <w:t xml:space="preserve"> กุมภาพันธ์ </w:t>
      </w:r>
      <w:r w:rsidR="003273DB" w:rsidRPr="00F75FFC">
        <w:rPr>
          <w:rFonts w:ascii="Angsana New" w:hAnsi="Angsana New"/>
          <w:spacing w:val="-8"/>
          <w:sz w:val="32"/>
          <w:szCs w:val="32"/>
        </w:rPr>
        <w:t>2569</w:t>
      </w:r>
      <w:r w:rsidRPr="00F75FF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F75FFC" w:rsidRPr="00F75FFC">
        <w:rPr>
          <w:rFonts w:ascii="Angsana New" w:hAnsi="Angsana New" w:hint="cs"/>
          <w:spacing w:val="-8"/>
          <w:sz w:val="32"/>
          <w:szCs w:val="32"/>
          <w:cs/>
        </w:rPr>
        <w:t>คณะ</w:t>
      </w:r>
      <w:r w:rsidRPr="00F75FFC">
        <w:rPr>
          <w:rFonts w:ascii="Angsana New" w:hAnsi="Angsana New"/>
          <w:spacing w:val="-8"/>
          <w:sz w:val="32"/>
          <w:szCs w:val="32"/>
          <w:cs/>
        </w:rPr>
        <w:t>กรรมการบริษัทมีมติอนุมัติจ่ายเงินปันผล</w:t>
      </w:r>
      <w:r w:rsidRPr="00847698">
        <w:rPr>
          <w:rFonts w:ascii="Angsana New" w:hAnsi="Angsana New"/>
          <w:sz w:val="32"/>
          <w:szCs w:val="32"/>
          <w:cs/>
        </w:rPr>
        <w:t xml:space="preserve">สำหรับผลประกอบการปี </w:t>
      </w:r>
      <w:r w:rsidR="003273DB" w:rsidRPr="003273DB">
        <w:rPr>
          <w:rFonts w:ascii="Angsana New" w:hAnsi="Angsana New"/>
          <w:sz w:val="32"/>
          <w:szCs w:val="32"/>
        </w:rPr>
        <w:t>256</w:t>
      </w:r>
      <w:r w:rsidR="00ED4919">
        <w:rPr>
          <w:rFonts w:ascii="Angsana New" w:hAnsi="Angsana New"/>
          <w:sz w:val="32"/>
          <w:szCs w:val="32"/>
        </w:rPr>
        <w:t>8</w:t>
      </w:r>
      <w:r w:rsidRPr="0084769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9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232"/>
        <w:gridCol w:w="270"/>
        <w:gridCol w:w="2288"/>
        <w:gridCol w:w="270"/>
        <w:gridCol w:w="1202"/>
      </w:tblGrid>
      <w:tr w:rsidR="00847698" w:rsidRPr="00847698" w14:paraId="0C9CC832" w14:textId="77777777" w:rsidTr="00ED20EE">
        <w:tc>
          <w:tcPr>
            <w:tcW w:w="3240" w:type="dxa"/>
          </w:tcPr>
          <w:p w14:paraId="4DEA15EE" w14:textId="77777777" w:rsidR="00847698" w:rsidRPr="00ED20EE" w:rsidRDefault="00847698" w:rsidP="008A63D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32" w:type="dxa"/>
          </w:tcPr>
          <w:p w14:paraId="28583A6E" w14:textId="77777777" w:rsidR="00847698" w:rsidRPr="00ED20EE" w:rsidRDefault="00847698" w:rsidP="008A63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20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กำหนดจ่ายเงินปันผล</w:t>
            </w:r>
          </w:p>
        </w:tc>
        <w:tc>
          <w:tcPr>
            <w:tcW w:w="270" w:type="dxa"/>
          </w:tcPr>
          <w:p w14:paraId="5BC6682C" w14:textId="77777777" w:rsidR="00847698" w:rsidRPr="00ED20EE" w:rsidRDefault="00847698" w:rsidP="008A63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88" w:type="dxa"/>
          </w:tcPr>
          <w:p w14:paraId="6597547F" w14:textId="77777777" w:rsidR="00847698" w:rsidRPr="00ED20EE" w:rsidRDefault="00847698" w:rsidP="008A63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20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อัตราเงินปันผลต่อหุ้น</w:t>
            </w:r>
            <w:r w:rsidRPr="00ED20E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ED20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270" w:type="dxa"/>
          </w:tcPr>
          <w:p w14:paraId="79917748" w14:textId="77777777" w:rsidR="00847698" w:rsidRPr="00ED20EE" w:rsidRDefault="00847698" w:rsidP="008A63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02" w:type="dxa"/>
          </w:tcPr>
          <w:p w14:paraId="5C99FB9E" w14:textId="77777777" w:rsidR="00847698" w:rsidRPr="00ED20EE" w:rsidRDefault="00847698" w:rsidP="008A63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20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จำนวนเงิน</w:t>
            </w:r>
          </w:p>
          <w:p w14:paraId="1A56BCFC" w14:textId="77777777" w:rsidR="00847698" w:rsidRPr="00ED20EE" w:rsidRDefault="00847698" w:rsidP="008A63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20EE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ED20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พันบาท)</w:t>
            </w:r>
          </w:p>
        </w:tc>
      </w:tr>
      <w:tr w:rsidR="00847698" w:rsidRPr="00847698" w14:paraId="6103251C" w14:textId="77777777" w:rsidTr="00ED20EE">
        <w:tc>
          <w:tcPr>
            <w:tcW w:w="3240" w:type="dxa"/>
          </w:tcPr>
          <w:p w14:paraId="75B8E5ED" w14:textId="1DEE282B" w:rsidR="00847698" w:rsidRPr="00847698" w:rsidRDefault="00847698" w:rsidP="0084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Angsana New" w:hAnsi="Angsana New"/>
                <w:sz w:val="32"/>
                <w:szCs w:val="32"/>
              </w:rPr>
            </w:pPr>
            <w:r w:rsidRPr="00847698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="003273DB" w:rsidRPr="003273D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32" w:type="dxa"/>
          </w:tcPr>
          <w:p w14:paraId="5159A50A" w14:textId="77777777" w:rsidR="00847698" w:rsidRPr="00847698" w:rsidRDefault="00847698" w:rsidP="008A63D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771D58DB" w14:textId="77777777" w:rsidR="00847698" w:rsidRPr="00847698" w:rsidRDefault="00847698" w:rsidP="008A63D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8" w:type="dxa"/>
          </w:tcPr>
          <w:p w14:paraId="3BE6BCCD" w14:textId="77777777" w:rsidR="00847698" w:rsidRPr="00847698" w:rsidRDefault="00847698" w:rsidP="008A63D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1DE5C60A" w14:textId="77777777" w:rsidR="00847698" w:rsidRPr="00847698" w:rsidRDefault="00847698" w:rsidP="008A63D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2" w:type="dxa"/>
          </w:tcPr>
          <w:p w14:paraId="12EB1EA4" w14:textId="77777777" w:rsidR="00847698" w:rsidRPr="00847698" w:rsidRDefault="00847698" w:rsidP="008A63D0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7698" w:rsidRPr="00847698" w14:paraId="7A9C97B4" w14:textId="77777777" w:rsidTr="00ED20EE">
        <w:tc>
          <w:tcPr>
            <w:tcW w:w="3240" w:type="dxa"/>
          </w:tcPr>
          <w:p w14:paraId="50B39177" w14:textId="77777777" w:rsidR="00847698" w:rsidRPr="00847698" w:rsidRDefault="00847698" w:rsidP="0084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1"/>
              <w:rPr>
                <w:rFonts w:ascii="Angsana New" w:hAnsi="Angsana New"/>
                <w:sz w:val="32"/>
                <w:szCs w:val="32"/>
                <w:cs/>
              </w:rPr>
            </w:pPr>
            <w:r w:rsidRPr="00847698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</w:p>
        </w:tc>
        <w:tc>
          <w:tcPr>
            <w:tcW w:w="2232" w:type="dxa"/>
          </w:tcPr>
          <w:p w14:paraId="13E06A75" w14:textId="1E7C7422" w:rsidR="00847698" w:rsidRPr="00847698" w:rsidRDefault="00847698" w:rsidP="008A63D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7698"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 w:rsidR="003273DB" w:rsidRPr="003273D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70" w:type="dxa"/>
          </w:tcPr>
          <w:p w14:paraId="2360D762" w14:textId="77777777" w:rsidR="00847698" w:rsidRPr="00847698" w:rsidRDefault="00847698" w:rsidP="008A63D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88" w:type="dxa"/>
          </w:tcPr>
          <w:p w14:paraId="55338C03" w14:textId="4DE3868A" w:rsidR="00847698" w:rsidRPr="00847698" w:rsidRDefault="003273DB" w:rsidP="008A63D0">
            <w:pPr>
              <w:tabs>
                <w:tab w:val="decimal" w:pos="154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3DB">
              <w:rPr>
                <w:rFonts w:ascii="Angsana New" w:hAnsi="Angsana New"/>
                <w:sz w:val="32"/>
                <w:szCs w:val="32"/>
              </w:rPr>
              <w:t>0</w:t>
            </w:r>
            <w:r w:rsidR="00847698" w:rsidRPr="00847698">
              <w:rPr>
                <w:rFonts w:ascii="Angsana New" w:hAnsi="Angsana New"/>
                <w:sz w:val="32"/>
                <w:szCs w:val="32"/>
              </w:rPr>
              <w:t>.</w:t>
            </w:r>
            <w:r w:rsidRPr="003273D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270" w:type="dxa"/>
          </w:tcPr>
          <w:p w14:paraId="358F3EE2" w14:textId="77777777" w:rsidR="00847698" w:rsidRPr="00847698" w:rsidRDefault="00847698" w:rsidP="008A63D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2" w:type="dxa"/>
          </w:tcPr>
          <w:p w14:paraId="536C3E3D" w14:textId="743FB13E" w:rsidR="00847698" w:rsidRPr="00847698" w:rsidRDefault="003273DB" w:rsidP="008A63D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73DB">
              <w:rPr>
                <w:rFonts w:ascii="Angsana New" w:hAnsi="Angsana New"/>
                <w:sz w:val="32"/>
                <w:szCs w:val="32"/>
              </w:rPr>
              <w:t>29</w:t>
            </w:r>
            <w:r w:rsidR="00847698" w:rsidRPr="00847698">
              <w:rPr>
                <w:rFonts w:ascii="Angsana New" w:hAnsi="Angsana New"/>
                <w:sz w:val="32"/>
                <w:szCs w:val="32"/>
              </w:rPr>
              <w:t>,</w:t>
            </w:r>
            <w:r w:rsidRPr="003273DB">
              <w:rPr>
                <w:rFonts w:ascii="Angsana New" w:hAnsi="Angsana New"/>
                <w:sz w:val="32"/>
                <w:szCs w:val="32"/>
              </w:rPr>
              <w:t>818</w:t>
            </w:r>
          </w:p>
        </w:tc>
      </w:tr>
    </w:tbl>
    <w:p w14:paraId="35757BF1" w14:textId="564380C9" w:rsidR="00A4290F" w:rsidRPr="00461ECB" w:rsidRDefault="00A4290F" w:rsidP="00A6316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1EC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7720A21E" w14:textId="62BF8C7A" w:rsidR="00A4290F" w:rsidRPr="00461ECB" w:rsidRDefault="00A4290F" w:rsidP="00A4290F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highlight w:val="yellow"/>
        </w:rPr>
      </w:pP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งบการเงินนี้ได้รับ</w:t>
      </w:r>
      <w:r w:rsidR="004158D2" w:rsidRPr="00461ECB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อนุมัติให้ออก</w:t>
      </w:r>
      <w:r w:rsidR="003242F4" w:rsidRPr="00461ECB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>คณะกรรมการบริษัทเมื่อวันที่</w:t>
      </w:r>
      <w:r w:rsidR="00A20AAC" w:rsidRPr="00461EC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73DB" w:rsidRPr="003273DB">
        <w:rPr>
          <w:rFonts w:asciiTheme="majorBidi" w:hAnsiTheme="majorBidi" w:cstheme="majorBidi"/>
          <w:color w:val="000000"/>
          <w:sz w:val="32"/>
          <w:szCs w:val="32"/>
        </w:rPr>
        <w:t>24</w:t>
      </w:r>
      <w:r w:rsidRPr="00461EC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61E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3273DB" w:rsidRPr="003273DB">
        <w:rPr>
          <w:rFonts w:asciiTheme="majorBidi" w:hAnsiTheme="majorBidi" w:cstheme="majorBidi"/>
          <w:color w:val="000000"/>
          <w:sz w:val="32"/>
          <w:szCs w:val="32"/>
        </w:rPr>
        <w:t>2569</w:t>
      </w:r>
    </w:p>
    <w:sectPr w:rsidR="00A4290F" w:rsidRPr="00461ECB" w:rsidSect="00A63161">
      <w:pgSz w:w="11909" w:h="16834" w:code="9"/>
      <w:pgMar w:top="1440" w:right="1224" w:bottom="1008" w:left="1440" w:header="864" w:footer="432" w:gutter="0"/>
      <w:pgNumType w:fmt="numberInDash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98A46" w14:textId="77777777" w:rsidR="00395246" w:rsidRDefault="00395246" w:rsidP="004956B4">
      <w:r>
        <w:separator/>
      </w:r>
    </w:p>
  </w:endnote>
  <w:endnote w:type="continuationSeparator" w:id="0">
    <w:p w14:paraId="12260A24" w14:textId="77777777" w:rsidR="00395246" w:rsidRDefault="00395246" w:rsidP="004956B4">
      <w:r>
        <w:continuationSeparator/>
      </w:r>
    </w:p>
  </w:endnote>
  <w:endnote w:type="continuationNotice" w:id="1">
    <w:p w14:paraId="6C3F82D9" w14:textId="77777777" w:rsidR="00395246" w:rsidRDefault="003952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3F0F0" w14:textId="46A1C4C6" w:rsidR="000E3F6F" w:rsidRDefault="000E3F6F" w:rsidP="000E3F6F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F0EF0" w14:textId="36C7B7F2" w:rsidR="00461ECB" w:rsidRPr="003273DB" w:rsidRDefault="00461ECB" w:rsidP="003273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5F2A8" w14:textId="7665C495" w:rsidR="00461ECB" w:rsidRPr="003273DB" w:rsidRDefault="00461ECB" w:rsidP="003273D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BE6CC" w14:textId="495D5F68" w:rsidR="00461ECB" w:rsidRDefault="00461ECB" w:rsidP="00461EC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A7A87" w14:textId="77777777" w:rsidR="00395246" w:rsidRDefault="00395246" w:rsidP="004956B4">
      <w:r>
        <w:separator/>
      </w:r>
    </w:p>
  </w:footnote>
  <w:footnote w:type="continuationSeparator" w:id="0">
    <w:p w14:paraId="1EFAF394" w14:textId="77777777" w:rsidR="00395246" w:rsidRDefault="00395246" w:rsidP="004956B4">
      <w:r>
        <w:continuationSeparator/>
      </w:r>
    </w:p>
  </w:footnote>
  <w:footnote w:type="continuationNotice" w:id="1">
    <w:p w14:paraId="0973B5D1" w14:textId="77777777" w:rsidR="00395246" w:rsidRDefault="003952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b/>
        <w:bCs/>
        <w:sz w:val="32"/>
        <w:szCs w:val="32"/>
      </w:rPr>
      <w:id w:val="1944107421"/>
      <w:docPartObj>
        <w:docPartGallery w:val="Page Numbers (Top of Page)"/>
        <w:docPartUnique/>
      </w:docPartObj>
    </w:sdtPr>
    <w:sdtEndPr>
      <w:rPr>
        <w:b w:val="0"/>
        <w:bCs w:val="0"/>
        <w:noProof/>
        <w:sz w:val="21"/>
        <w:szCs w:val="21"/>
      </w:rPr>
    </w:sdtEndPr>
    <w:sdtContent>
      <w:p w14:paraId="2D24D325" w14:textId="73FF121B" w:rsidR="003C2B31" w:rsidRPr="000E3F6F" w:rsidRDefault="003C2B31">
        <w:pPr>
          <w:pStyle w:val="Header"/>
          <w:jc w:val="center"/>
          <w:rPr>
            <w:rFonts w:asciiTheme="majorBidi" w:hAnsiTheme="majorBidi" w:cstheme="majorBidi"/>
            <w:b/>
            <w:bCs/>
            <w:sz w:val="28"/>
            <w:szCs w:val="28"/>
          </w:rPr>
        </w:pPr>
      </w:p>
      <w:p w14:paraId="59196C8C" w14:textId="6A56E1CD" w:rsidR="003C2B31" w:rsidRDefault="003C2B31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</w:p>
      <w:p w14:paraId="6CDCDBD7" w14:textId="404FD7DD" w:rsidR="003C2B31" w:rsidRPr="003C2B31" w:rsidRDefault="00395246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8"/>
        <w:szCs w:val="28"/>
      </w:rPr>
      <w:id w:val="-699704377"/>
      <w:docPartObj>
        <w:docPartGallery w:val="Page Numbers (Top of Page)"/>
        <w:docPartUnique/>
      </w:docPartObj>
    </w:sdtPr>
    <w:sdtEndPr>
      <w:rPr>
        <w:b w:val="0"/>
        <w:bCs w:val="0"/>
        <w:sz w:val="21"/>
        <w:szCs w:val="21"/>
      </w:rPr>
    </w:sdtEndPr>
    <w:sdtContent>
      <w:p w14:paraId="13BFFEE3" w14:textId="0012BA1B" w:rsidR="003C2B31" w:rsidRPr="000E3F6F" w:rsidRDefault="003C2B31">
        <w:pPr>
          <w:pStyle w:val="Header"/>
          <w:jc w:val="center"/>
          <w:rPr>
            <w:rFonts w:asciiTheme="majorBidi" w:hAnsiTheme="majorBidi" w:cstheme="majorBidi"/>
            <w:b/>
            <w:bCs/>
            <w:sz w:val="28"/>
            <w:szCs w:val="28"/>
          </w:rPr>
        </w:pPr>
      </w:p>
      <w:p w14:paraId="47A1FB2B" w14:textId="19DFD067" w:rsidR="003C2B31" w:rsidRDefault="003C2B31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</w:p>
      <w:p w14:paraId="2C2D7D02" w14:textId="77777777" w:rsidR="003C2B31" w:rsidRDefault="003C2B31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</w:p>
      <w:p w14:paraId="68218E24" w14:textId="77777777" w:rsidR="003C2B31" w:rsidRPr="003C2B31" w:rsidRDefault="00395246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8"/>
        <w:szCs w:val="28"/>
      </w:rPr>
      <w:id w:val="958066691"/>
      <w:docPartObj>
        <w:docPartGallery w:val="Page Numbers (Top of Page)"/>
        <w:docPartUnique/>
      </w:docPartObj>
    </w:sdtPr>
    <w:sdtEndPr>
      <w:rPr>
        <w:b w:val="0"/>
        <w:bCs w:val="0"/>
        <w:sz w:val="21"/>
        <w:szCs w:val="21"/>
      </w:rPr>
    </w:sdtEndPr>
    <w:sdtContent>
      <w:p w14:paraId="11B11F70" w14:textId="210ACF84" w:rsidR="008F37AD" w:rsidRPr="000E3F6F" w:rsidRDefault="008F37AD" w:rsidP="000E3F6F">
        <w:pPr>
          <w:pStyle w:val="Header"/>
          <w:jc w:val="center"/>
          <w:rPr>
            <w:rFonts w:asciiTheme="majorBidi" w:hAnsiTheme="majorBidi" w:cstheme="majorBidi"/>
            <w:b/>
            <w:bCs/>
            <w:sz w:val="28"/>
            <w:szCs w:val="28"/>
          </w:rPr>
        </w:pPr>
      </w:p>
      <w:p w14:paraId="7A4F9691" w14:textId="77777777" w:rsidR="008F37AD" w:rsidRPr="000E3F6F" w:rsidRDefault="00395246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8"/>
        <w:szCs w:val="28"/>
      </w:rPr>
      <w:id w:val="1436716258"/>
      <w:docPartObj>
        <w:docPartGallery w:val="Page Numbers (Top of Page)"/>
        <w:docPartUnique/>
      </w:docPartObj>
    </w:sdtPr>
    <w:sdtEndPr>
      <w:rPr>
        <w:b w:val="0"/>
        <w:bCs w:val="0"/>
        <w:sz w:val="21"/>
        <w:szCs w:val="21"/>
      </w:rPr>
    </w:sdtEndPr>
    <w:sdtContent>
      <w:p w14:paraId="0DF7B346" w14:textId="40C86358" w:rsidR="00CD5031" w:rsidRPr="000E3F6F" w:rsidRDefault="00CD5031" w:rsidP="000E3F6F">
        <w:pPr>
          <w:pStyle w:val="Header"/>
          <w:jc w:val="center"/>
          <w:rPr>
            <w:rFonts w:asciiTheme="majorBidi" w:hAnsiTheme="majorBidi" w:cstheme="majorBidi"/>
            <w:b/>
            <w:bCs/>
            <w:sz w:val="28"/>
            <w:szCs w:val="28"/>
          </w:rPr>
        </w:pPr>
      </w:p>
      <w:p w14:paraId="72A5422B" w14:textId="77777777" w:rsidR="00CD5031" w:rsidRPr="000E3F6F" w:rsidRDefault="00CD5031">
        <w:pPr>
          <w:pStyle w:val="Header"/>
          <w:jc w:val="center"/>
          <w:rPr>
            <w:rFonts w:ascii="Times New Roman" w:hAnsi="Times New Roman" w:cstheme="minorBidi"/>
            <w:noProof/>
            <w:sz w:val="22"/>
            <w:szCs w:val="22"/>
          </w:rPr>
        </w:pPr>
        <w:r w:rsidRPr="000E3F6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0E3F6F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0E3F6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0E3F6F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0E3F6F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  <w:p w14:paraId="48E85F3C" w14:textId="77777777" w:rsidR="00CD5031" w:rsidRPr="000E3F6F" w:rsidRDefault="00395246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4A6E" w14:textId="1D879B83" w:rsidR="00971503" w:rsidRPr="00A71B97" w:rsidRDefault="00971503" w:rsidP="0097150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sdt>
    <w:sdtPr>
      <w:rPr>
        <w:rFonts w:ascii="Times New Roman" w:hAnsi="Times New Roman" w:cs="Times New Roman"/>
        <w:sz w:val="21"/>
        <w:szCs w:val="21"/>
      </w:rPr>
      <w:id w:val="5703939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B10F7E" w14:textId="77777777" w:rsidR="00971503" w:rsidRDefault="00971503" w:rsidP="00971503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  <w:r w:rsidRPr="00A71B97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71B97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71B97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- 22 -</w:t>
        </w:r>
        <w:r w:rsidRPr="00A71B97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  <w:p w14:paraId="1A2443A7" w14:textId="77777777" w:rsidR="00971503" w:rsidRPr="00A71B97" w:rsidRDefault="00395246" w:rsidP="00971503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b/>
        <w:bCs/>
        <w:sz w:val="28"/>
        <w:szCs w:val="28"/>
      </w:rPr>
      <w:id w:val="-1487698047"/>
      <w:docPartObj>
        <w:docPartGallery w:val="Page Numbers (Top of Page)"/>
        <w:docPartUnique/>
      </w:docPartObj>
    </w:sdtPr>
    <w:sdtEndPr>
      <w:rPr>
        <w:b w:val="0"/>
        <w:bCs w:val="0"/>
        <w:sz w:val="21"/>
        <w:szCs w:val="21"/>
      </w:rPr>
    </w:sdtEndPr>
    <w:sdtContent>
      <w:p w14:paraId="6002FAF5" w14:textId="7C0E9FA5" w:rsidR="00461ECB" w:rsidRPr="000E3F6F" w:rsidRDefault="00461ECB" w:rsidP="00461ECB">
        <w:pPr>
          <w:pStyle w:val="Header"/>
          <w:jc w:val="center"/>
          <w:rPr>
            <w:rFonts w:asciiTheme="majorBidi" w:hAnsiTheme="majorBidi" w:cstheme="majorBidi"/>
            <w:b/>
            <w:bCs/>
            <w:sz w:val="28"/>
            <w:szCs w:val="28"/>
          </w:rPr>
        </w:pPr>
      </w:p>
      <w:p w14:paraId="6D62804A" w14:textId="77777777" w:rsidR="00461ECB" w:rsidRPr="000E3F6F" w:rsidRDefault="00461ECB" w:rsidP="00461ECB">
        <w:pPr>
          <w:pStyle w:val="Header"/>
          <w:jc w:val="center"/>
          <w:rPr>
            <w:rFonts w:ascii="Times New Roman" w:hAnsi="Times New Roman" w:cstheme="minorBidi"/>
            <w:noProof/>
            <w:sz w:val="22"/>
            <w:szCs w:val="22"/>
          </w:rPr>
        </w:pPr>
        <w:r w:rsidRPr="000E3F6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0E3F6F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0E3F6F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- 2 -</w:t>
        </w:r>
        <w:r w:rsidRPr="000E3F6F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  <w:p w14:paraId="76E07750" w14:textId="77777777" w:rsidR="00461ECB" w:rsidRPr="000E3F6F" w:rsidRDefault="00395246" w:rsidP="00461EC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D71F94"/>
    <w:multiLevelType w:val="multilevel"/>
    <w:tmpl w:val="11ECF4C4"/>
    <w:lvl w:ilvl="0">
      <w:start w:val="1"/>
      <w:numFmt w:val="thaiLetters"/>
      <w:lvlText w:val="(%1)"/>
      <w:lvlJc w:val="left"/>
      <w:pPr>
        <w:ind w:left="810" w:hanging="720"/>
      </w:pPr>
      <w:rPr>
        <w:rFonts w:hint="default"/>
        <w:sz w:val="30"/>
        <w:szCs w:val="30"/>
      </w:rPr>
    </w:lvl>
    <w:lvl w:ilvl="1">
      <w:start w:val="1"/>
      <w:numFmt w:val="thaiLetters"/>
      <w:lvlText w:val="(%2)"/>
      <w:lvlJc w:val="left"/>
      <w:pPr>
        <w:ind w:left="1170" w:hanging="360"/>
      </w:pPr>
      <w:rPr>
        <w:rFonts w:hint="default"/>
        <w:sz w:val="30"/>
        <w:szCs w:val="30"/>
      </w:rPr>
    </w:lvl>
    <w:lvl w:ilvl="2">
      <w:start w:val="1"/>
      <w:numFmt w:val="lowerRoman"/>
      <w:lvlText w:val="%3."/>
      <w:lvlJc w:val="right"/>
      <w:pPr>
        <w:ind w:left="189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3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5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9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10" w:hanging="180"/>
      </w:pPr>
      <w:rPr>
        <w:rFonts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607D17"/>
    <w:multiLevelType w:val="multilevel"/>
    <w:tmpl w:val="48648E76"/>
    <w:lvl w:ilvl="0">
      <w:start w:val="1"/>
      <w:numFmt w:val="decimal"/>
      <w:lvlText w:val="%1.0-"/>
      <w:lvlJc w:val="left"/>
      <w:pPr>
        <w:ind w:left="630" w:hanging="63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11BE6C70"/>
    <w:multiLevelType w:val="hybridMultilevel"/>
    <w:tmpl w:val="84A080B6"/>
    <w:lvl w:ilvl="0" w:tplc="9A7ADD6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C1772D"/>
    <w:multiLevelType w:val="hybridMultilevel"/>
    <w:tmpl w:val="E52207AE"/>
    <w:lvl w:ilvl="0" w:tplc="790078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192D0368"/>
    <w:multiLevelType w:val="hybridMultilevel"/>
    <w:tmpl w:val="FF062D78"/>
    <w:lvl w:ilvl="0" w:tplc="A5040A08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FEA0CE1"/>
    <w:multiLevelType w:val="multilevel"/>
    <w:tmpl w:val="A6E87B2E"/>
    <w:lvl w:ilvl="0">
      <w:start w:val="1"/>
      <w:numFmt w:val="decimal"/>
      <w:lvlText w:val="%1."/>
      <w:lvlJc w:val="left"/>
      <w:pPr>
        <w:ind w:left="378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10A31C5"/>
    <w:multiLevelType w:val="hybridMultilevel"/>
    <w:tmpl w:val="5E60DF1C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F5267AF6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45029BF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855A78"/>
    <w:multiLevelType w:val="hybridMultilevel"/>
    <w:tmpl w:val="2D023608"/>
    <w:lvl w:ilvl="0" w:tplc="AE30E238">
      <w:start w:val="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061BD2"/>
    <w:multiLevelType w:val="hybridMultilevel"/>
    <w:tmpl w:val="6574A05A"/>
    <w:lvl w:ilvl="0" w:tplc="05D6419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58158850">
    <w:abstractNumId w:val="6"/>
  </w:num>
  <w:num w:numId="2" w16cid:durableId="877084520">
    <w:abstractNumId w:val="5"/>
  </w:num>
  <w:num w:numId="3" w16cid:durableId="956259947">
    <w:abstractNumId w:val="7"/>
  </w:num>
  <w:num w:numId="4" w16cid:durableId="1153793699">
    <w:abstractNumId w:val="3"/>
  </w:num>
  <w:num w:numId="5" w16cid:durableId="224220940">
    <w:abstractNumId w:val="2"/>
  </w:num>
  <w:num w:numId="6" w16cid:durableId="114759154">
    <w:abstractNumId w:val="0"/>
  </w:num>
  <w:num w:numId="7" w16cid:durableId="59058901">
    <w:abstractNumId w:val="1"/>
  </w:num>
  <w:num w:numId="8" w16cid:durableId="1413046378">
    <w:abstractNumId w:val="4"/>
  </w:num>
  <w:num w:numId="9" w16cid:durableId="1207371953">
    <w:abstractNumId w:val="23"/>
  </w:num>
  <w:num w:numId="10" w16cid:durableId="415595699">
    <w:abstractNumId w:val="18"/>
  </w:num>
  <w:num w:numId="11" w16cid:durableId="451218580">
    <w:abstractNumId w:val="29"/>
  </w:num>
  <w:num w:numId="12" w16cid:durableId="1104426199">
    <w:abstractNumId w:val="24"/>
  </w:num>
  <w:num w:numId="13" w16cid:durableId="989209885">
    <w:abstractNumId w:val="30"/>
  </w:num>
  <w:num w:numId="14" w16cid:durableId="1478718948">
    <w:abstractNumId w:val="10"/>
  </w:num>
  <w:num w:numId="15" w16cid:durableId="342320856">
    <w:abstractNumId w:val="25"/>
  </w:num>
  <w:num w:numId="16" w16cid:durableId="1279289904">
    <w:abstractNumId w:val="9"/>
  </w:num>
  <w:num w:numId="17" w16cid:durableId="1349678326">
    <w:abstractNumId w:val="17"/>
  </w:num>
  <w:num w:numId="18" w16cid:durableId="2047289579">
    <w:abstractNumId w:val="31"/>
  </w:num>
  <w:num w:numId="19" w16cid:durableId="1711413102">
    <w:abstractNumId w:val="22"/>
  </w:num>
  <w:num w:numId="20" w16cid:durableId="1272471145">
    <w:abstractNumId w:val="21"/>
  </w:num>
  <w:num w:numId="21" w16cid:durableId="1435786294">
    <w:abstractNumId w:val="15"/>
  </w:num>
  <w:num w:numId="22" w16cid:durableId="774252612">
    <w:abstractNumId w:val="20"/>
  </w:num>
  <w:num w:numId="23" w16cid:durableId="1236621950">
    <w:abstractNumId w:val="19"/>
  </w:num>
  <w:num w:numId="24" w16cid:durableId="1029725456">
    <w:abstractNumId w:val="8"/>
  </w:num>
  <w:num w:numId="25" w16cid:durableId="1127234575">
    <w:abstractNumId w:val="14"/>
  </w:num>
  <w:num w:numId="26" w16cid:durableId="902834912">
    <w:abstractNumId w:val="16"/>
  </w:num>
  <w:num w:numId="27" w16cid:durableId="1703631483">
    <w:abstractNumId w:val="27"/>
  </w:num>
  <w:num w:numId="28" w16cid:durableId="1571303345">
    <w:abstractNumId w:val="26"/>
  </w:num>
  <w:num w:numId="29" w16cid:durableId="1884519496">
    <w:abstractNumId w:val="11"/>
  </w:num>
  <w:num w:numId="30" w16cid:durableId="1437940967">
    <w:abstractNumId w:val="13"/>
  </w:num>
  <w:num w:numId="31" w16cid:durableId="1043214630">
    <w:abstractNumId w:val="12"/>
  </w:num>
  <w:num w:numId="32" w16cid:durableId="1827286535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4EB"/>
    <w:rsid w:val="0000074E"/>
    <w:rsid w:val="0000084C"/>
    <w:rsid w:val="000008E6"/>
    <w:rsid w:val="00000ABE"/>
    <w:rsid w:val="00000BEF"/>
    <w:rsid w:val="00000E60"/>
    <w:rsid w:val="00000FBB"/>
    <w:rsid w:val="0000114F"/>
    <w:rsid w:val="000016FE"/>
    <w:rsid w:val="000016FF"/>
    <w:rsid w:val="00001843"/>
    <w:rsid w:val="00001886"/>
    <w:rsid w:val="000018BC"/>
    <w:rsid w:val="000019C7"/>
    <w:rsid w:val="000019EE"/>
    <w:rsid w:val="00001C07"/>
    <w:rsid w:val="00001C58"/>
    <w:rsid w:val="00001FA3"/>
    <w:rsid w:val="0000222D"/>
    <w:rsid w:val="0000230D"/>
    <w:rsid w:val="00002354"/>
    <w:rsid w:val="00002426"/>
    <w:rsid w:val="000024E1"/>
    <w:rsid w:val="00002658"/>
    <w:rsid w:val="0000276A"/>
    <w:rsid w:val="00002802"/>
    <w:rsid w:val="00002C48"/>
    <w:rsid w:val="00002E61"/>
    <w:rsid w:val="00003142"/>
    <w:rsid w:val="000031E5"/>
    <w:rsid w:val="000033BE"/>
    <w:rsid w:val="00003415"/>
    <w:rsid w:val="000036A4"/>
    <w:rsid w:val="00003DB1"/>
    <w:rsid w:val="0000408A"/>
    <w:rsid w:val="000042D3"/>
    <w:rsid w:val="00004AA8"/>
    <w:rsid w:val="00004D73"/>
    <w:rsid w:val="00004E9C"/>
    <w:rsid w:val="000050C9"/>
    <w:rsid w:val="000050E3"/>
    <w:rsid w:val="000051B6"/>
    <w:rsid w:val="00005419"/>
    <w:rsid w:val="000054C3"/>
    <w:rsid w:val="00005516"/>
    <w:rsid w:val="00005614"/>
    <w:rsid w:val="0000577D"/>
    <w:rsid w:val="00005A60"/>
    <w:rsid w:val="00005A81"/>
    <w:rsid w:val="00005AAF"/>
    <w:rsid w:val="00005B2E"/>
    <w:rsid w:val="00005F6B"/>
    <w:rsid w:val="00006084"/>
    <w:rsid w:val="000061F6"/>
    <w:rsid w:val="00006302"/>
    <w:rsid w:val="00006328"/>
    <w:rsid w:val="000063AA"/>
    <w:rsid w:val="00006761"/>
    <w:rsid w:val="00006A3E"/>
    <w:rsid w:val="00006BA5"/>
    <w:rsid w:val="00006BC9"/>
    <w:rsid w:val="00006D92"/>
    <w:rsid w:val="00006FA5"/>
    <w:rsid w:val="0000708A"/>
    <w:rsid w:val="00007815"/>
    <w:rsid w:val="00007CC1"/>
    <w:rsid w:val="00007CC8"/>
    <w:rsid w:val="00007E89"/>
    <w:rsid w:val="000100F2"/>
    <w:rsid w:val="00010129"/>
    <w:rsid w:val="0001041C"/>
    <w:rsid w:val="00010447"/>
    <w:rsid w:val="000105D0"/>
    <w:rsid w:val="000105EE"/>
    <w:rsid w:val="000106EF"/>
    <w:rsid w:val="00010E0F"/>
    <w:rsid w:val="00010EB4"/>
    <w:rsid w:val="00010EF7"/>
    <w:rsid w:val="00010F45"/>
    <w:rsid w:val="00011154"/>
    <w:rsid w:val="00011233"/>
    <w:rsid w:val="0001130D"/>
    <w:rsid w:val="00011329"/>
    <w:rsid w:val="00011341"/>
    <w:rsid w:val="000114F9"/>
    <w:rsid w:val="0001195F"/>
    <w:rsid w:val="00011A4A"/>
    <w:rsid w:val="00011CE6"/>
    <w:rsid w:val="0001228A"/>
    <w:rsid w:val="0001239A"/>
    <w:rsid w:val="000123C5"/>
    <w:rsid w:val="000124CB"/>
    <w:rsid w:val="00012584"/>
    <w:rsid w:val="000126DC"/>
    <w:rsid w:val="00012704"/>
    <w:rsid w:val="000129FB"/>
    <w:rsid w:val="00012C29"/>
    <w:rsid w:val="00012E31"/>
    <w:rsid w:val="00012F7A"/>
    <w:rsid w:val="000130DA"/>
    <w:rsid w:val="00013662"/>
    <w:rsid w:val="00013704"/>
    <w:rsid w:val="000137AD"/>
    <w:rsid w:val="00013C87"/>
    <w:rsid w:val="00013CEC"/>
    <w:rsid w:val="00013D84"/>
    <w:rsid w:val="00013DCD"/>
    <w:rsid w:val="00013EF4"/>
    <w:rsid w:val="00013FB5"/>
    <w:rsid w:val="000142AE"/>
    <w:rsid w:val="00014406"/>
    <w:rsid w:val="00014491"/>
    <w:rsid w:val="000144EE"/>
    <w:rsid w:val="000145AD"/>
    <w:rsid w:val="000146A9"/>
    <w:rsid w:val="0001489D"/>
    <w:rsid w:val="000149FB"/>
    <w:rsid w:val="0001527B"/>
    <w:rsid w:val="00015625"/>
    <w:rsid w:val="00015646"/>
    <w:rsid w:val="00015683"/>
    <w:rsid w:val="000157C3"/>
    <w:rsid w:val="00015878"/>
    <w:rsid w:val="00015D44"/>
    <w:rsid w:val="00015E94"/>
    <w:rsid w:val="00015F6E"/>
    <w:rsid w:val="00015F76"/>
    <w:rsid w:val="00016326"/>
    <w:rsid w:val="0001632B"/>
    <w:rsid w:val="000163BF"/>
    <w:rsid w:val="000165FD"/>
    <w:rsid w:val="0001678E"/>
    <w:rsid w:val="00016812"/>
    <w:rsid w:val="0001698E"/>
    <w:rsid w:val="00016AF6"/>
    <w:rsid w:val="00016CE3"/>
    <w:rsid w:val="00016ECC"/>
    <w:rsid w:val="00017171"/>
    <w:rsid w:val="00017471"/>
    <w:rsid w:val="00017B6E"/>
    <w:rsid w:val="00017E99"/>
    <w:rsid w:val="00017FF8"/>
    <w:rsid w:val="00020017"/>
    <w:rsid w:val="000200C4"/>
    <w:rsid w:val="00020179"/>
    <w:rsid w:val="00020479"/>
    <w:rsid w:val="00020A61"/>
    <w:rsid w:val="00020AF7"/>
    <w:rsid w:val="00020B82"/>
    <w:rsid w:val="00020D1F"/>
    <w:rsid w:val="00020D82"/>
    <w:rsid w:val="00020EFA"/>
    <w:rsid w:val="00020FC5"/>
    <w:rsid w:val="00021279"/>
    <w:rsid w:val="000216F4"/>
    <w:rsid w:val="000219B7"/>
    <w:rsid w:val="00021A27"/>
    <w:rsid w:val="00021C67"/>
    <w:rsid w:val="00021DE7"/>
    <w:rsid w:val="00021EDF"/>
    <w:rsid w:val="00022033"/>
    <w:rsid w:val="00022050"/>
    <w:rsid w:val="0002216D"/>
    <w:rsid w:val="0002225D"/>
    <w:rsid w:val="00022579"/>
    <w:rsid w:val="000225F0"/>
    <w:rsid w:val="0002260E"/>
    <w:rsid w:val="00022643"/>
    <w:rsid w:val="00022679"/>
    <w:rsid w:val="000227A3"/>
    <w:rsid w:val="00022813"/>
    <w:rsid w:val="00022865"/>
    <w:rsid w:val="00022951"/>
    <w:rsid w:val="00022B18"/>
    <w:rsid w:val="00023401"/>
    <w:rsid w:val="00023491"/>
    <w:rsid w:val="000234A4"/>
    <w:rsid w:val="000239A5"/>
    <w:rsid w:val="00023DC4"/>
    <w:rsid w:val="00023E11"/>
    <w:rsid w:val="00023E8B"/>
    <w:rsid w:val="00024246"/>
    <w:rsid w:val="000243E7"/>
    <w:rsid w:val="0002445A"/>
    <w:rsid w:val="0002466E"/>
    <w:rsid w:val="00024846"/>
    <w:rsid w:val="000248DE"/>
    <w:rsid w:val="00024CCA"/>
    <w:rsid w:val="00024DA5"/>
    <w:rsid w:val="00024FE7"/>
    <w:rsid w:val="000250A9"/>
    <w:rsid w:val="00025558"/>
    <w:rsid w:val="00025594"/>
    <w:rsid w:val="000256D4"/>
    <w:rsid w:val="00025798"/>
    <w:rsid w:val="00025864"/>
    <w:rsid w:val="0002589B"/>
    <w:rsid w:val="00025CDE"/>
    <w:rsid w:val="00025EF4"/>
    <w:rsid w:val="00026093"/>
    <w:rsid w:val="0002671B"/>
    <w:rsid w:val="00026803"/>
    <w:rsid w:val="0002687A"/>
    <w:rsid w:val="00026CC3"/>
    <w:rsid w:val="00026FD0"/>
    <w:rsid w:val="00027000"/>
    <w:rsid w:val="000275C1"/>
    <w:rsid w:val="000275FA"/>
    <w:rsid w:val="00027913"/>
    <w:rsid w:val="00027F26"/>
    <w:rsid w:val="00027FA7"/>
    <w:rsid w:val="000303E1"/>
    <w:rsid w:val="00030496"/>
    <w:rsid w:val="00030560"/>
    <w:rsid w:val="000305C9"/>
    <w:rsid w:val="0003064B"/>
    <w:rsid w:val="000307D2"/>
    <w:rsid w:val="00030D02"/>
    <w:rsid w:val="00030D42"/>
    <w:rsid w:val="00030F9A"/>
    <w:rsid w:val="00030FAF"/>
    <w:rsid w:val="0003104C"/>
    <w:rsid w:val="000314B7"/>
    <w:rsid w:val="0003150C"/>
    <w:rsid w:val="00031757"/>
    <w:rsid w:val="000318A6"/>
    <w:rsid w:val="00031A52"/>
    <w:rsid w:val="00031A5D"/>
    <w:rsid w:val="00031F61"/>
    <w:rsid w:val="000322F8"/>
    <w:rsid w:val="000323B6"/>
    <w:rsid w:val="000323BD"/>
    <w:rsid w:val="000323F7"/>
    <w:rsid w:val="0003244C"/>
    <w:rsid w:val="000324AF"/>
    <w:rsid w:val="000325AC"/>
    <w:rsid w:val="000325C1"/>
    <w:rsid w:val="0003265D"/>
    <w:rsid w:val="00032865"/>
    <w:rsid w:val="000328E7"/>
    <w:rsid w:val="000329B7"/>
    <w:rsid w:val="000329EC"/>
    <w:rsid w:val="00032A32"/>
    <w:rsid w:val="00032AB2"/>
    <w:rsid w:val="00032AB9"/>
    <w:rsid w:val="00032C4A"/>
    <w:rsid w:val="00032D6D"/>
    <w:rsid w:val="00032D78"/>
    <w:rsid w:val="000330C8"/>
    <w:rsid w:val="000334A8"/>
    <w:rsid w:val="000334E2"/>
    <w:rsid w:val="000335E0"/>
    <w:rsid w:val="00033677"/>
    <w:rsid w:val="00033753"/>
    <w:rsid w:val="00033863"/>
    <w:rsid w:val="000339B8"/>
    <w:rsid w:val="00033A24"/>
    <w:rsid w:val="00033A26"/>
    <w:rsid w:val="00033DE5"/>
    <w:rsid w:val="00033E3F"/>
    <w:rsid w:val="00034174"/>
    <w:rsid w:val="00034200"/>
    <w:rsid w:val="0003434C"/>
    <w:rsid w:val="000344CE"/>
    <w:rsid w:val="000346FA"/>
    <w:rsid w:val="0003482C"/>
    <w:rsid w:val="000348FE"/>
    <w:rsid w:val="00034BAD"/>
    <w:rsid w:val="00034C75"/>
    <w:rsid w:val="00034D3B"/>
    <w:rsid w:val="00034F6E"/>
    <w:rsid w:val="00035A11"/>
    <w:rsid w:val="00035AA5"/>
    <w:rsid w:val="00035AB5"/>
    <w:rsid w:val="00035B14"/>
    <w:rsid w:val="00035DBC"/>
    <w:rsid w:val="00035EBB"/>
    <w:rsid w:val="00035F1E"/>
    <w:rsid w:val="00036238"/>
    <w:rsid w:val="000368F6"/>
    <w:rsid w:val="00036A17"/>
    <w:rsid w:val="00036AEC"/>
    <w:rsid w:val="00036EF9"/>
    <w:rsid w:val="00037047"/>
    <w:rsid w:val="000371BF"/>
    <w:rsid w:val="00037564"/>
    <w:rsid w:val="00037B04"/>
    <w:rsid w:val="00037BD9"/>
    <w:rsid w:val="00037DDF"/>
    <w:rsid w:val="00040047"/>
    <w:rsid w:val="00040081"/>
    <w:rsid w:val="00040144"/>
    <w:rsid w:val="00040571"/>
    <w:rsid w:val="000405AA"/>
    <w:rsid w:val="00040649"/>
    <w:rsid w:val="00040C3B"/>
    <w:rsid w:val="00040C6D"/>
    <w:rsid w:val="00040EE9"/>
    <w:rsid w:val="00041055"/>
    <w:rsid w:val="000410F1"/>
    <w:rsid w:val="00041371"/>
    <w:rsid w:val="000417A1"/>
    <w:rsid w:val="000419C0"/>
    <w:rsid w:val="00041AE0"/>
    <w:rsid w:val="00041FAE"/>
    <w:rsid w:val="00042217"/>
    <w:rsid w:val="000422B0"/>
    <w:rsid w:val="00042427"/>
    <w:rsid w:val="00042454"/>
    <w:rsid w:val="0004266D"/>
    <w:rsid w:val="000428BF"/>
    <w:rsid w:val="00042B24"/>
    <w:rsid w:val="00042B76"/>
    <w:rsid w:val="00042B87"/>
    <w:rsid w:val="00042C67"/>
    <w:rsid w:val="00042C83"/>
    <w:rsid w:val="00042CA8"/>
    <w:rsid w:val="00042CEB"/>
    <w:rsid w:val="00043415"/>
    <w:rsid w:val="000434B3"/>
    <w:rsid w:val="00043578"/>
    <w:rsid w:val="00043716"/>
    <w:rsid w:val="00043728"/>
    <w:rsid w:val="00043984"/>
    <w:rsid w:val="00043D72"/>
    <w:rsid w:val="00044096"/>
    <w:rsid w:val="0004420A"/>
    <w:rsid w:val="00044405"/>
    <w:rsid w:val="0004447D"/>
    <w:rsid w:val="0004478A"/>
    <w:rsid w:val="0004486C"/>
    <w:rsid w:val="000449C6"/>
    <w:rsid w:val="00044B66"/>
    <w:rsid w:val="00044C2B"/>
    <w:rsid w:val="00044DCE"/>
    <w:rsid w:val="00044E11"/>
    <w:rsid w:val="00044E3F"/>
    <w:rsid w:val="00045003"/>
    <w:rsid w:val="00045621"/>
    <w:rsid w:val="000456B5"/>
    <w:rsid w:val="00045816"/>
    <w:rsid w:val="000458F3"/>
    <w:rsid w:val="00045961"/>
    <w:rsid w:val="00045B2F"/>
    <w:rsid w:val="00045BF4"/>
    <w:rsid w:val="00045CD6"/>
    <w:rsid w:val="00045E2D"/>
    <w:rsid w:val="0004685C"/>
    <w:rsid w:val="000468EF"/>
    <w:rsid w:val="000468F8"/>
    <w:rsid w:val="00046BE4"/>
    <w:rsid w:val="00046DFE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6A1"/>
    <w:rsid w:val="00047751"/>
    <w:rsid w:val="000479F3"/>
    <w:rsid w:val="00050156"/>
    <w:rsid w:val="000502A1"/>
    <w:rsid w:val="000502EB"/>
    <w:rsid w:val="000507ED"/>
    <w:rsid w:val="00050965"/>
    <w:rsid w:val="0005098D"/>
    <w:rsid w:val="00050DDF"/>
    <w:rsid w:val="00050EE5"/>
    <w:rsid w:val="000512D8"/>
    <w:rsid w:val="0005160C"/>
    <w:rsid w:val="00051636"/>
    <w:rsid w:val="0005171E"/>
    <w:rsid w:val="00051B10"/>
    <w:rsid w:val="00051D0E"/>
    <w:rsid w:val="00051D12"/>
    <w:rsid w:val="000520AE"/>
    <w:rsid w:val="0005210B"/>
    <w:rsid w:val="000527C7"/>
    <w:rsid w:val="0005288F"/>
    <w:rsid w:val="00052964"/>
    <w:rsid w:val="00052B57"/>
    <w:rsid w:val="00052CAB"/>
    <w:rsid w:val="00052D3D"/>
    <w:rsid w:val="00052DEF"/>
    <w:rsid w:val="00052E8F"/>
    <w:rsid w:val="00052EB5"/>
    <w:rsid w:val="00052F2B"/>
    <w:rsid w:val="000530F4"/>
    <w:rsid w:val="000535E3"/>
    <w:rsid w:val="0005371E"/>
    <w:rsid w:val="00053A2C"/>
    <w:rsid w:val="00053B2B"/>
    <w:rsid w:val="00053C4A"/>
    <w:rsid w:val="00053C54"/>
    <w:rsid w:val="00053DBC"/>
    <w:rsid w:val="00053DEA"/>
    <w:rsid w:val="00053DF9"/>
    <w:rsid w:val="000544A9"/>
    <w:rsid w:val="0005469B"/>
    <w:rsid w:val="00054864"/>
    <w:rsid w:val="00054B89"/>
    <w:rsid w:val="00054E04"/>
    <w:rsid w:val="00054F11"/>
    <w:rsid w:val="00055231"/>
    <w:rsid w:val="000554B7"/>
    <w:rsid w:val="00055646"/>
    <w:rsid w:val="0005580F"/>
    <w:rsid w:val="0005591B"/>
    <w:rsid w:val="00055960"/>
    <w:rsid w:val="000559FD"/>
    <w:rsid w:val="00055C36"/>
    <w:rsid w:val="00055D1B"/>
    <w:rsid w:val="00055D63"/>
    <w:rsid w:val="00055FF1"/>
    <w:rsid w:val="0005649A"/>
    <w:rsid w:val="00056791"/>
    <w:rsid w:val="0005679D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57A1A"/>
    <w:rsid w:val="00057BD9"/>
    <w:rsid w:val="00057E7A"/>
    <w:rsid w:val="0006002E"/>
    <w:rsid w:val="0006035B"/>
    <w:rsid w:val="00060646"/>
    <w:rsid w:val="00060795"/>
    <w:rsid w:val="00060959"/>
    <w:rsid w:val="000609F7"/>
    <w:rsid w:val="00060C2A"/>
    <w:rsid w:val="00060C8F"/>
    <w:rsid w:val="00060CDF"/>
    <w:rsid w:val="00060D24"/>
    <w:rsid w:val="00061278"/>
    <w:rsid w:val="00061340"/>
    <w:rsid w:val="00061455"/>
    <w:rsid w:val="0006147E"/>
    <w:rsid w:val="00061489"/>
    <w:rsid w:val="00061891"/>
    <w:rsid w:val="00061B08"/>
    <w:rsid w:val="00061C4E"/>
    <w:rsid w:val="00061D4A"/>
    <w:rsid w:val="00061E76"/>
    <w:rsid w:val="00061F05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39F"/>
    <w:rsid w:val="0006359C"/>
    <w:rsid w:val="00063672"/>
    <w:rsid w:val="000636D3"/>
    <w:rsid w:val="00063730"/>
    <w:rsid w:val="000638C0"/>
    <w:rsid w:val="00063BB9"/>
    <w:rsid w:val="00063F0E"/>
    <w:rsid w:val="00063FA4"/>
    <w:rsid w:val="000640DB"/>
    <w:rsid w:val="00064381"/>
    <w:rsid w:val="0006453B"/>
    <w:rsid w:val="0006460C"/>
    <w:rsid w:val="000646A7"/>
    <w:rsid w:val="000648A6"/>
    <w:rsid w:val="00064E34"/>
    <w:rsid w:val="00064E76"/>
    <w:rsid w:val="00064F89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5E03"/>
    <w:rsid w:val="00065F0A"/>
    <w:rsid w:val="00066111"/>
    <w:rsid w:val="000662AB"/>
    <w:rsid w:val="0006633D"/>
    <w:rsid w:val="00066342"/>
    <w:rsid w:val="00066700"/>
    <w:rsid w:val="00066854"/>
    <w:rsid w:val="000668A7"/>
    <w:rsid w:val="00066DB1"/>
    <w:rsid w:val="00066E95"/>
    <w:rsid w:val="00067887"/>
    <w:rsid w:val="00067A15"/>
    <w:rsid w:val="00067CD0"/>
    <w:rsid w:val="00067D22"/>
    <w:rsid w:val="00067F3B"/>
    <w:rsid w:val="000700F1"/>
    <w:rsid w:val="000702F6"/>
    <w:rsid w:val="000708F2"/>
    <w:rsid w:val="00070B8F"/>
    <w:rsid w:val="00070BDA"/>
    <w:rsid w:val="00070C94"/>
    <w:rsid w:val="00070D7A"/>
    <w:rsid w:val="00070F7B"/>
    <w:rsid w:val="00070FC4"/>
    <w:rsid w:val="000710A9"/>
    <w:rsid w:val="000710D1"/>
    <w:rsid w:val="0007112A"/>
    <w:rsid w:val="00071380"/>
    <w:rsid w:val="000715A5"/>
    <w:rsid w:val="00071613"/>
    <w:rsid w:val="00071746"/>
    <w:rsid w:val="00071B4C"/>
    <w:rsid w:val="000721D1"/>
    <w:rsid w:val="00072369"/>
    <w:rsid w:val="0007262C"/>
    <w:rsid w:val="000726A8"/>
    <w:rsid w:val="000727AC"/>
    <w:rsid w:val="00072A35"/>
    <w:rsid w:val="00072B74"/>
    <w:rsid w:val="00072C47"/>
    <w:rsid w:val="00072EB8"/>
    <w:rsid w:val="000730CF"/>
    <w:rsid w:val="000730D4"/>
    <w:rsid w:val="000731EF"/>
    <w:rsid w:val="00073207"/>
    <w:rsid w:val="000732E1"/>
    <w:rsid w:val="0007345D"/>
    <w:rsid w:val="0007352A"/>
    <w:rsid w:val="000735BE"/>
    <w:rsid w:val="0007390B"/>
    <w:rsid w:val="00073A03"/>
    <w:rsid w:val="00073C51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02"/>
    <w:rsid w:val="000758F0"/>
    <w:rsid w:val="000759E5"/>
    <w:rsid w:val="00075A10"/>
    <w:rsid w:val="00075ACD"/>
    <w:rsid w:val="00075D0D"/>
    <w:rsid w:val="00075DD5"/>
    <w:rsid w:val="00076119"/>
    <w:rsid w:val="0007613D"/>
    <w:rsid w:val="0007623F"/>
    <w:rsid w:val="00076265"/>
    <w:rsid w:val="00076434"/>
    <w:rsid w:val="000764F6"/>
    <w:rsid w:val="000764F7"/>
    <w:rsid w:val="0007659C"/>
    <w:rsid w:val="00076B05"/>
    <w:rsid w:val="00076B0B"/>
    <w:rsid w:val="00076CF5"/>
    <w:rsid w:val="000774A2"/>
    <w:rsid w:val="00077652"/>
    <w:rsid w:val="00077705"/>
    <w:rsid w:val="0007772E"/>
    <w:rsid w:val="00077768"/>
    <w:rsid w:val="00077B60"/>
    <w:rsid w:val="00077D0C"/>
    <w:rsid w:val="00077F09"/>
    <w:rsid w:val="00080062"/>
    <w:rsid w:val="000800FC"/>
    <w:rsid w:val="000802D7"/>
    <w:rsid w:val="00080371"/>
    <w:rsid w:val="00080589"/>
    <w:rsid w:val="00080798"/>
    <w:rsid w:val="00080899"/>
    <w:rsid w:val="00080BD0"/>
    <w:rsid w:val="00080E77"/>
    <w:rsid w:val="00080F00"/>
    <w:rsid w:val="00080F9A"/>
    <w:rsid w:val="0008111C"/>
    <w:rsid w:val="000811C1"/>
    <w:rsid w:val="000811FA"/>
    <w:rsid w:val="00081602"/>
    <w:rsid w:val="00081C88"/>
    <w:rsid w:val="00081E56"/>
    <w:rsid w:val="00082065"/>
    <w:rsid w:val="00082414"/>
    <w:rsid w:val="00082626"/>
    <w:rsid w:val="00082891"/>
    <w:rsid w:val="000828C3"/>
    <w:rsid w:val="000829DF"/>
    <w:rsid w:val="00082C8B"/>
    <w:rsid w:val="00082CB4"/>
    <w:rsid w:val="00082DA6"/>
    <w:rsid w:val="00082DD5"/>
    <w:rsid w:val="00082F02"/>
    <w:rsid w:val="000834D3"/>
    <w:rsid w:val="0008356D"/>
    <w:rsid w:val="00083715"/>
    <w:rsid w:val="00083A87"/>
    <w:rsid w:val="00083B6D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92F"/>
    <w:rsid w:val="00085AD4"/>
    <w:rsid w:val="00085AFA"/>
    <w:rsid w:val="00085D26"/>
    <w:rsid w:val="00085DB0"/>
    <w:rsid w:val="00085EE5"/>
    <w:rsid w:val="0008600C"/>
    <w:rsid w:val="000862E7"/>
    <w:rsid w:val="00086413"/>
    <w:rsid w:val="00086928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856"/>
    <w:rsid w:val="00090C2A"/>
    <w:rsid w:val="00090C7E"/>
    <w:rsid w:val="00090CF7"/>
    <w:rsid w:val="00090D2D"/>
    <w:rsid w:val="00090D5A"/>
    <w:rsid w:val="00090FC8"/>
    <w:rsid w:val="000917E7"/>
    <w:rsid w:val="0009187F"/>
    <w:rsid w:val="00091991"/>
    <w:rsid w:val="00091A56"/>
    <w:rsid w:val="00091B12"/>
    <w:rsid w:val="00091B76"/>
    <w:rsid w:val="00091C53"/>
    <w:rsid w:val="00091CEB"/>
    <w:rsid w:val="00092337"/>
    <w:rsid w:val="00092531"/>
    <w:rsid w:val="00092559"/>
    <w:rsid w:val="000927F7"/>
    <w:rsid w:val="000928B2"/>
    <w:rsid w:val="00092977"/>
    <w:rsid w:val="000929D2"/>
    <w:rsid w:val="00092B62"/>
    <w:rsid w:val="00092CC7"/>
    <w:rsid w:val="00092D1C"/>
    <w:rsid w:val="00092E77"/>
    <w:rsid w:val="00092F83"/>
    <w:rsid w:val="00093030"/>
    <w:rsid w:val="000931EA"/>
    <w:rsid w:val="000932A9"/>
    <w:rsid w:val="00093740"/>
    <w:rsid w:val="000938A1"/>
    <w:rsid w:val="00093910"/>
    <w:rsid w:val="00093923"/>
    <w:rsid w:val="00093B76"/>
    <w:rsid w:val="00093C3A"/>
    <w:rsid w:val="00093DB8"/>
    <w:rsid w:val="00093DD9"/>
    <w:rsid w:val="00093F26"/>
    <w:rsid w:val="00094107"/>
    <w:rsid w:val="00094249"/>
    <w:rsid w:val="000942D5"/>
    <w:rsid w:val="000942DA"/>
    <w:rsid w:val="0009457F"/>
    <w:rsid w:val="000946F5"/>
    <w:rsid w:val="000947E1"/>
    <w:rsid w:val="00094B4C"/>
    <w:rsid w:val="00094BB9"/>
    <w:rsid w:val="00094C94"/>
    <w:rsid w:val="00094D26"/>
    <w:rsid w:val="00094D6E"/>
    <w:rsid w:val="00094DE2"/>
    <w:rsid w:val="00095878"/>
    <w:rsid w:val="00095B01"/>
    <w:rsid w:val="00095B2C"/>
    <w:rsid w:val="00095D36"/>
    <w:rsid w:val="00095D99"/>
    <w:rsid w:val="00095E0D"/>
    <w:rsid w:val="00095E3F"/>
    <w:rsid w:val="00096008"/>
    <w:rsid w:val="0009618A"/>
    <w:rsid w:val="00096268"/>
    <w:rsid w:val="0009636F"/>
    <w:rsid w:val="0009677E"/>
    <w:rsid w:val="00096788"/>
    <w:rsid w:val="00096AD8"/>
    <w:rsid w:val="00096B30"/>
    <w:rsid w:val="00096EA7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6FD"/>
    <w:rsid w:val="000A0BD9"/>
    <w:rsid w:val="000A0C5A"/>
    <w:rsid w:val="000A0F01"/>
    <w:rsid w:val="000A0FB1"/>
    <w:rsid w:val="000A1017"/>
    <w:rsid w:val="000A10B0"/>
    <w:rsid w:val="000A13C5"/>
    <w:rsid w:val="000A13DC"/>
    <w:rsid w:val="000A149B"/>
    <w:rsid w:val="000A16E2"/>
    <w:rsid w:val="000A1725"/>
    <w:rsid w:val="000A1762"/>
    <w:rsid w:val="000A17D2"/>
    <w:rsid w:val="000A1BD9"/>
    <w:rsid w:val="000A1D5D"/>
    <w:rsid w:val="000A23C1"/>
    <w:rsid w:val="000A24DF"/>
    <w:rsid w:val="000A2877"/>
    <w:rsid w:val="000A28EE"/>
    <w:rsid w:val="000A29B0"/>
    <w:rsid w:val="000A2D1A"/>
    <w:rsid w:val="000A2DD1"/>
    <w:rsid w:val="000A304A"/>
    <w:rsid w:val="000A30B4"/>
    <w:rsid w:val="000A3282"/>
    <w:rsid w:val="000A3312"/>
    <w:rsid w:val="000A343F"/>
    <w:rsid w:val="000A3536"/>
    <w:rsid w:val="000A3543"/>
    <w:rsid w:val="000A3557"/>
    <w:rsid w:val="000A3838"/>
    <w:rsid w:val="000A38D8"/>
    <w:rsid w:val="000A3A47"/>
    <w:rsid w:val="000A3C1A"/>
    <w:rsid w:val="000A3EE9"/>
    <w:rsid w:val="000A4212"/>
    <w:rsid w:val="000A453C"/>
    <w:rsid w:val="000A464F"/>
    <w:rsid w:val="000A467F"/>
    <w:rsid w:val="000A4AA1"/>
    <w:rsid w:val="000A4AB2"/>
    <w:rsid w:val="000A4B14"/>
    <w:rsid w:val="000A4B9B"/>
    <w:rsid w:val="000A4BBB"/>
    <w:rsid w:val="000A4FFE"/>
    <w:rsid w:val="000A5000"/>
    <w:rsid w:val="000A5079"/>
    <w:rsid w:val="000A50DB"/>
    <w:rsid w:val="000A51D2"/>
    <w:rsid w:val="000A5381"/>
    <w:rsid w:val="000A55AA"/>
    <w:rsid w:val="000A5694"/>
    <w:rsid w:val="000A58A5"/>
    <w:rsid w:val="000A5934"/>
    <w:rsid w:val="000A5F0F"/>
    <w:rsid w:val="000A60B7"/>
    <w:rsid w:val="000A654E"/>
    <w:rsid w:val="000A6C35"/>
    <w:rsid w:val="000A7189"/>
    <w:rsid w:val="000A71A6"/>
    <w:rsid w:val="000A71CB"/>
    <w:rsid w:val="000A7488"/>
    <w:rsid w:val="000A792C"/>
    <w:rsid w:val="000A7BD5"/>
    <w:rsid w:val="000A7F04"/>
    <w:rsid w:val="000B09D3"/>
    <w:rsid w:val="000B0D52"/>
    <w:rsid w:val="000B0D58"/>
    <w:rsid w:val="000B0D76"/>
    <w:rsid w:val="000B0E74"/>
    <w:rsid w:val="000B1191"/>
    <w:rsid w:val="000B120C"/>
    <w:rsid w:val="000B125C"/>
    <w:rsid w:val="000B165C"/>
    <w:rsid w:val="000B16B8"/>
    <w:rsid w:val="000B16BD"/>
    <w:rsid w:val="000B19B4"/>
    <w:rsid w:val="000B1A5A"/>
    <w:rsid w:val="000B1B44"/>
    <w:rsid w:val="000B1CAC"/>
    <w:rsid w:val="000B2321"/>
    <w:rsid w:val="000B2336"/>
    <w:rsid w:val="000B249C"/>
    <w:rsid w:val="000B25B4"/>
    <w:rsid w:val="000B27F1"/>
    <w:rsid w:val="000B2884"/>
    <w:rsid w:val="000B28AB"/>
    <w:rsid w:val="000B2BEF"/>
    <w:rsid w:val="000B3272"/>
    <w:rsid w:val="000B3377"/>
    <w:rsid w:val="000B33C3"/>
    <w:rsid w:val="000B33FF"/>
    <w:rsid w:val="000B3492"/>
    <w:rsid w:val="000B35A7"/>
    <w:rsid w:val="000B3633"/>
    <w:rsid w:val="000B36B1"/>
    <w:rsid w:val="000B416E"/>
    <w:rsid w:val="000B4185"/>
    <w:rsid w:val="000B4884"/>
    <w:rsid w:val="000B4B5B"/>
    <w:rsid w:val="000B524C"/>
    <w:rsid w:val="000B53FA"/>
    <w:rsid w:val="000B5467"/>
    <w:rsid w:val="000B54C9"/>
    <w:rsid w:val="000B551D"/>
    <w:rsid w:val="000B5728"/>
    <w:rsid w:val="000B5A34"/>
    <w:rsid w:val="000B5A73"/>
    <w:rsid w:val="000B5AA8"/>
    <w:rsid w:val="000B5AEF"/>
    <w:rsid w:val="000B5B7F"/>
    <w:rsid w:val="000B5BF3"/>
    <w:rsid w:val="000B5E7F"/>
    <w:rsid w:val="000B5E87"/>
    <w:rsid w:val="000B5EA6"/>
    <w:rsid w:val="000B6320"/>
    <w:rsid w:val="000B64A9"/>
    <w:rsid w:val="000B6806"/>
    <w:rsid w:val="000B6951"/>
    <w:rsid w:val="000B6979"/>
    <w:rsid w:val="000B69AB"/>
    <w:rsid w:val="000B6A7C"/>
    <w:rsid w:val="000B6AC4"/>
    <w:rsid w:val="000B6F51"/>
    <w:rsid w:val="000B6FD1"/>
    <w:rsid w:val="000B7297"/>
    <w:rsid w:val="000B73C2"/>
    <w:rsid w:val="000B7671"/>
    <w:rsid w:val="000B771A"/>
    <w:rsid w:val="000B772C"/>
    <w:rsid w:val="000B78AD"/>
    <w:rsid w:val="000B79D7"/>
    <w:rsid w:val="000B7A42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B46"/>
    <w:rsid w:val="000C0D65"/>
    <w:rsid w:val="000C0E05"/>
    <w:rsid w:val="000C0F6A"/>
    <w:rsid w:val="000C1690"/>
    <w:rsid w:val="000C16F4"/>
    <w:rsid w:val="000C18A5"/>
    <w:rsid w:val="000C197C"/>
    <w:rsid w:val="000C1A58"/>
    <w:rsid w:val="000C1BC2"/>
    <w:rsid w:val="000C1CA6"/>
    <w:rsid w:val="000C1F03"/>
    <w:rsid w:val="000C218B"/>
    <w:rsid w:val="000C2301"/>
    <w:rsid w:val="000C24A2"/>
    <w:rsid w:val="000C24A6"/>
    <w:rsid w:val="000C2AAD"/>
    <w:rsid w:val="000C309E"/>
    <w:rsid w:val="000C30A1"/>
    <w:rsid w:val="000C37F2"/>
    <w:rsid w:val="000C3930"/>
    <w:rsid w:val="000C3A34"/>
    <w:rsid w:val="000C3D70"/>
    <w:rsid w:val="000C3E39"/>
    <w:rsid w:val="000C3F67"/>
    <w:rsid w:val="000C3FBC"/>
    <w:rsid w:val="000C3FEC"/>
    <w:rsid w:val="000C406D"/>
    <w:rsid w:val="000C40DC"/>
    <w:rsid w:val="000C44AB"/>
    <w:rsid w:val="000C4567"/>
    <w:rsid w:val="000C467A"/>
    <w:rsid w:val="000C46A7"/>
    <w:rsid w:val="000C4AA8"/>
    <w:rsid w:val="000C4AA9"/>
    <w:rsid w:val="000C4BB4"/>
    <w:rsid w:val="000C4DA6"/>
    <w:rsid w:val="000C4EB3"/>
    <w:rsid w:val="000C4F1A"/>
    <w:rsid w:val="000C5102"/>
    <w:rsid w:val="000C5183"/>
    <w:rsid w:val="000C54DC"/>
    <w:rsid w:val="000C5951"/>
    <w:rsid w:val="000C59A3"/>
    <w:rsid w:val="000C5B3E"/>
    <w:rsid w:val="000C5CEC"/>
    <w:rsid w:val="000C5EC2"/>
    <w:rsid w:val="000C5EC4"/>
    <w:rsid w:val="000C60B2"/>
    <w:rsid w:val="000C618F"/>
    <w:rsid w:val="000C62AE"/>
    <w:rsid w:val="000C631A"/>
    <w:rsid w:val="000C63D1"/>
    <w:rsid w:val="000C6468"/>
    <w:rsid w:val="000C6493"/>
    <w:rsid w:val="000C6709"/>
    <w:rsid w:val="000C6B0B"/>
    <w:rsid w:val="000C6D34"/>
    <w:rsid w:val="000C6DD7"/>
    <w:rsid w:val="000C6FC3"/>
    <w:rsid w:val="000C7712"/>
    <w:rsid w:val="000C7740"/>
    <w:rsid w:val="000C779B"/>
    <w:rsid w:val="000C7B4E"/>
    <w:rsid w:val="000C7C09"/>
    <w:rsid w:val="000C7F39"/>
    <w:rsid w:val="000D0005"/>
    <w:rsid w:val="000D0127"/>
    <w:rsid w:val="000D02D5"/>
    <w:rsid w:val="000D04C7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0B1"/>
    <w:rsid w:val="000D1476"/>
    <w:rsid w:val="000D154A"/>
    <w:rsid w:val="000D15DB"/>
    <w:rsid w:val="000D16D3"/>
    <w:rsid w:val="000D1772"/>
    <w:rsid w:val="000D1809"/>
    <w:rsid w:val="000D1976"/>
    <w:rsid w:val="000D1AB9"/>
    <w:rsid w:val="000D1AE8"/>
    <w:rsid w:val="000D1C39"/>
    <w:rsid w:val="000D1CE0"/>
    <w:rsid w:val="000D1FB2"/>
    <w:rsid w:val="000D20F1"/>
    <w:rsid w:val="000D2248"/>
    <w:rsid w:val="000D22E7"/>
    <w:rsid w:val="000D2530"/>
    <w:rsid w:val="000D271A"/>
    <w:rsid w:val="000D27C1"/>
    <w:rsid w:val="000D2878"/>
    <w:rsid w:val="000D2BA5"/>
    <w:rsid w:val="000D2BD1"/>
    <w:rsid w:val="000D2C0C"/>
    <w:rsid w:val="000D2C45"/>
    <w:rsid w:val="000D2DC1"/>
    <w:rsid w:val="000D2DE6"/>
    <w:rsid w:val="000D306C"/>
    <w:rsid w:val="000D325A"/>
    <w:rsid w:val="000D33AE"/>
    <w:rsid w:val="000D3437"/>
    <w:rsid w:val="000D354C"/>
    <w:rsid w:val="000D376B"/>
    <w:rsid w:val="000D385E"/>
    <w:rsid w:val="000D3999"/>
    <w:rsid w:val="000D3A0F"/>
    <w:rsid w:val="000D3AC7"/>
    <w:rsid w:val="000D3CB2"/>
    <w:rsid w:val="000D3D45"/>
    <w:rsid w:val="000D412B"/>
    <w:rsid w:val="000D41FB"/>
    <w:rsid w:val="000D43A7"/>
    <w:rsid w:val="000D44ED"/>
    <w:rsid w:val="000D49FE"/>
    <w:rsid w:val="000D4A46"/>
    <w:rsid w:val="000D4D7C"/>
    <w:rsid w:val="000D4FC6"/>
    <w:rsid w:val="000D5118"/>
    <w:rsid w:val="000D55E2"/>
    <w:rsid w:val="000D5600"/>
    <w:rsid w:val="000D5906"/>
    <w:rsid w:val="000D59DF"/>
    <w:rsid w:val="000D5EBE"/>
    <w:rsid w:val="000D5F44"/>
    <w:rsid w:val="000D61F6"/>
    <w:rsid w:val="000D6288"/>
    <w:rsid w:val="000D64D9"/>
    <w:rsid w:val="000D673D"/>
    <w:rsid w:val="000D682A"/>
    <w:rsid w:val="000D6C4F"/>
    <w:rsid w:val="000D6E42"/>
    <w:rsid w:val="000D765D"/>
    <w:rsid w:val="000D76F3"/>
    <w:rsid w:val="000D79DC"/>
    <w:rsid w:val="000D7CF5"/>
    <w:rsid w:val="000D7DC0"/>
    <w:rsid w:val="000D7E9B"/>
    <w:rsid w:val="000E0033"/>
    <w:rsid w:val="000E04A6"/>
    <w:rsid w:val="000E07CD"/>
    <w:rsid w:val="000E085C"/>
    <w:rsid w:val="000E0949"/>
    <w:rsid w:val="000E098C"/>
    <w:rsid w:val="000E0A4C"/>
    <w:rsid w:val="000E0BFC"/>
    <w:rsid w:val="000E0CEF"/>
    <w:rsid w:val="000E0F39"/>
    <w:rsid w:val="000E156C"/>
    <w:rsid w:val="000E15A3"/>
    <w:rsid w:val="000E1C8B"/>
    <w:rsid w:val="000E1E54"/>
    <w:rsid w:val="000E1F5D"/>
    <w:rsid w:val="000E2366"/>
    <w:rsid w:val="000E24DB"/>
    <w:rsid w:val="000E27CD"/>
    <w:rsid w:val="000E27EE"/>
    <w:rsid w:val="000E29FC"/>
    <w:rsid w:val="000E2AEF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7CB"/>
    <w:rsid w:val="000E3823"/>
    <w:rsid w:val="000E382A"/>
    <w:rsid w:val="000E3875"/>
    <w:rsid w:val="000E3CC0"/>
    <w:rsid w:val="000E3D92"/>
    <w:rsid w:val="000E3F6F"/>
    <w:rsid w:val="000E4011"/>
    <w:rsid w:val="000E4088"/>
    <w:rsid w:val="000E43A9"/>
    <w:rsid w:val="000E44F6"/>
    <w:rsid w:val="000E46DB"/>
    <w:rsid w:val="000E4B8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11B"/>
    <w:rsid w:val="000E62B1"/>
    <w:rsid w:val="000E65AA"/>
    <w:rsid w:val="000E66E6"/>
    <w:rsid w:val="000E6A8C"/>
    <w:rsid w:val="000E6B18"/>
    <w:rsid w:val="000E6CEA"/>
    <w:rsid w:val="000E6E22"/>
    <w:rsid w:val="000E6F6D"/>
    <w:rsid w:val="000E7004"/>
    <w:rsid w:val="000E705E"/>
    <w:rsid w:val="000E719D"/>
    <w:rsid w:val="000E74E0"/>
    <w:rsid w:val="000E7D0A"/>
    <w:rsid w:val="000E7DFA"/>
    <w:rsid w:val="000E7E01"/>
    <w:rsid w:val="000E7E13"/>
    <w:rsid w:val="000E7EFD"/>
    <w:rsid w:val="000F0073"/>
    <w:rsid w:val="000F00CE"/>
    <w:rsid w:val="000F014E"/>
    <w:rsid w:val="000F0409"/>
    <w:rsid w:val="000F0702"/>
    <w:rsid w:val="000F0784"/>
    <w:rsid w:val="000F090D"/>
    <w:rsid w:val="000F0926"/>
    <w:rsid w:val="000F0995"/>
    <w:rsid w:val="000F0A2E"/>
    <w:rsid w:val="000F0A39"/>
    <w:rsid w:val="000F0A89"/>
    <w:rsid w:val="000F0AB6"/>
    <w:rsid w:val="000F0C0E"/>
    <w:rsid w:val="000F0C97"/>
    <w:rsid w:val="000F0D9B"/>
    <w:rsid w:val="000F1155"/>
    <w:rsid w:val="000F1167"/>
    <w:rsid w:val="000F118F"/>
    <w:rsid w:val="000F11E0"/>
    <w:rsid w:val="000F1525"/>
    <w:rsid w:val="000F1B02"/>
    <w:rsid w:val="000F1BE3"/>
    <w:rsid w:val="000F1CDF"/>
    <w:rsid w:val="000F1E8E"/>
    <w:rsid w:val="000F20AD"/>
    <w:rsid w:val="000F21C0"/>
    <w:rsid w:val="000F2307"/>
    <w:rsid w:val="000F231A"/>
    <w:rsid w:val="000F23CE"/>
    <w:rsid w:val="000F242D"/>
    <w:rsid w:val="000F2613"/>
    <w:rsid w:val="000F270F"/>
    <w:rsid w:val="000F27F3"/>
    <w:rsid w:val="000F2899"/>
    <w:rsid w:val="000F2CEF"/>
    <w:rsid w:val="000F2EEB"/>
    <w:rsid w:val="000F30D0"/>
    <w:rsid w:val="000F34EE"/>
    <w:rsid w:val="000F354B"/>
    <w:rsid w:val="000F35AB"/>
    <w:rsid w:val="000F368E"/>
    <w:rsid w:val="000F3952"/>
    <w:rsid w:val="000F3977"/>
    <w:rsid w:val="000F39F0"/>
    <w:rsid w:val="000F3AB2"/>
    <w:rsid w:val="000F3BF1"/>
    <w:rsid w:val="000F4007"/>
    <w:rsid w:val="000F4212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A89"/>
    <w:rsid w:val="000F5B54"/>
    <w:rsid w:val="000F5C4C"/>
    <w:rsid w:val="000F6007"/>
    <w:rsid w:val="000F696F"/>
    <w:rsid w:val="000F699E"/>
    <w:rsid w:val="000F69E0"/>
    <w:rsid w:val="000F6C1C"/>
    <w:rsid w:val="000F6C78"/>
    <w:rsid w:val="000F6FD7"/>
    <w:rsid w:val="000F703B"/>
    <w:rsid w:val="000F7101"/>
    <w:rsid w:val="000F713A"/>
    <w:rsid w:val="000F72C9"/>
    <w:rsid w:val="000F72D6"/>
    <w:rsid w:val="000F7381"/>
    <w:rsid w:val="000F7866"/>
    <w:rsid w:val="000F7AB3"/>
    <w:rsid w:val="000F7DAD"/>
    <w:rsid w:val="000F7DDA"/>
    <w:rsid w:val="000F7E8A"/>
    <w:rsid w:val="000F7E9B"/>
    <w:rsid w:val="001001B8"/>
    <w:rsid w:val="0010035A"/>
    <w:rsid w:val="0010041A"/>
    <w:rsid w:val="00100485"/>
    <w:rsid w:val="00100516"/>
    <w:rsid w:val="0010071E"/>
    <w:rsid w:val="00100CD1"/>
    <w:rsid w:val="00100F4E"/>
    <w:rsid w:val="00100F8D"/>
    <w:rsid w:val="0010143A"/>
    <w:rsid w:val="00101714"/>
    <w:rsid w:val="00101B2D"/>
    <w:rsid w:val="00101FA6"/>
    <w:rsid w:val="0010209C"/>
    <w:rsid w:val="00102291"/>
    <w:rsid w:val="001022B2"/>
    <w:rsid w:val="001024B3"/>
    <w:rsid w:val="00102940"/>
    <w:rsid w:val="00102ACC"/>
    <w:rsid w:val="00102C62"/>
    <w:rsid w:val="00102C7F"/>
    <w:rsid w:val="00102EFD"/>
    <w:rsid w:val="001034DB"/>
    <w:rsid w:val="00103A58"/>
    <w:rsid w:val="00103DE9"/>
    <w:rsid w:val="001040D6"/>
    <w:rsid w:val="001042A4"/>
    <w:rsid w:val="00104784"/>
    <w:rsid w:val="00104811"/>
    <w:rsid w:val="0010484C"/>
    <w:rsid w:val="00104BCF"/>
    <w:rsid w:val="00104D03"/>
    <w:rsid w:val="00104ED3"/>
    <w:rsid w:val="00104FE0"/>
    <w:rsid w:val="001051CD"/>
    <w:rsid w:val="001052EF"/>
    <w:rsid w:val="00105617"/>
    <w:rsid w:val="00105CB6"/>
    <w:rsid w:val="00105D4A"/>
    <w:rsid w:val="00105DAB"/>
    <w:rsid w:val="00106200"/>
    <w:rsid w:val="00106220"/>
    <w:rsid w:val="001062DF"/>
    <w:rsid w:val="00106388"/>
    <w:rsid w:val="00106450"/>
    <w:rsid w:val="0010668E"/>
    <w:rsid w:val="00106729"/>
    <w:rsid w:val="001067B7"/>
    <w:rsid w:val="00106D74"/>
    <w:rsid w:val="00106DAA"/>
    <w:rsid w:val="001070BD"/>
    <w:rsid w:val="0010714A"/>
    <w:rsid w:val="00107495"/>
    <w:rsid w:val="001074B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B87"/>
    <w:rsid w:val="00110CB7"/>
    <w:rsid w:val="00110F97"/>
    <w:rsid w:val="00110FCD"/>
    <w:rsid w:val="0011124A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1C9C"/>
    <w:rsid w:val="00112760"/>
    <w:rsid w:val="00112B36"/>
    <w:rsid w:val="00112B5A"/>
    <w:rsid w:val="00112B8A"/>
    <w:rsid w:val="00112FAA"/>
    <w:rsid w:val="001130F6"/>
    <w:rsid w:val="0011328D"/>
    <w:rsid w:val="001132AD"/>
    <w:rsid w:val="0011336B"/>
    <w:rsid w:val="00113550"/>
    <w:rsid w:val="0011359C"/>
    <w:rsid w:val="001136D4"/>
    <w:rsid w:val="001137B5"/>
    <w:rsid w:val="00113816"/>
    <w:rsid w:val="00113C18"/>
    <w:rsid w:val="00114173"/>
    <w:rsid w:val="001142BD"/>
    <w:rsid w:val="00114390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9FA"/>
    <w:rsid w:val="00115AB2"/>
    <w:rsid w:val="00115C40"/>
    <w:rsid w:val="00115D25"/>
    <w:rsid w:val="00116002"/>
    <w:rsid w:val="0011630A"/>
    <w:rsid w:val="0011632B"/>
    <w:rsid w:val="001164DE"/>
    <w:rsid w:val="001164FD"/>
    <w:rsid w:val="001166C7"/>
    <w:rsid w:val="001166D0"/>
    <w:rsid w:val="001168A9"/>
    <w:rsid w:val="00116C89"/>
    <w:rsid w:val="00116DE1"/>
    <w:rsid w:val="00116F12"/>
    <w:rsid w:val="00117532"/>
    <w:rsid w:val="00117750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79D"/>
    <w:rsid w:val="00120A64"/>
    <w:rsid w:val="00120E1B"/>
    <w:rsid w:val="001211B1"/>
    <w:rsid w:val="00121271"/>
    <w:rsid w:val="001214BA"/>
    <w:rsid w:val="001215B1"/>
    <w:rsid w:val="00121618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CC7"/>
    <w:rsid w:val="00122D82"/>
    <w:rsid w:val="00122F2F"/>
    <w:rsid w:val="00122F95"/>
    <w:rsid w:val="0012340D"/>
    <w:rsid w:val="001236CE"/>
    <w:rsid w:val="001238B6"/>
    <w:rsid w:val="001238D2"/>
    <w:rsid w:val="001238EB"/>
    <w:rsid w:val="00123BEB"/>
    <w:rsid w:val="00123DB0"/>
    <w:rsid w:val="00124623"/>
    <w:rsid w:val="001248A0"/>
    <w:rsid w:val="001249CC"/>
    <w:rsid w:val="001249EF"/>
    <w:rsid w:val="00124B04"/>
    <w:rsid w:val="00124B84"/>
    <w:rsid w:val="00124DC6"/>
    <w:rsid w:val="00125041"/>
    <w:rsid w:val="00125080"/>
    <w:rsid w:val="00125115"/>
    <w:rsid w:val="00125B7C"/>
    <w:rsid w:val="00125CA5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ABB"/>
    <w:rsid w:val="00126B3A"/>
    <w:rsid w:val="00126BD2"/>
    <w:rsid w:val="00126C10"/>
    <w:rsid w:val="00126EBA"/>
    <w:rsid w:val="00126EF0"/>
    <w:rsid w:val="001270A2"/>
    <w:rsid w:val="00127127"/>
    <w:rsid w:val="00127130"/>
    <w:rsid w:val="00127299"/>
    <w:rsid w:val="001272C6"/>
    <w:rsid w:val="00127763"/>
    <w:rsid w:val="00127BF8"/>
    <w:rsid w:val="00127D54"/>
    <w:rsid w:val="00130186"/>
    <w:rsid w:val="00130215"/>
    <w:rsid w:val="001305B9"/>
    <w:rsid w:val="00130909"/>
    <w:rsid w:val="00130948"/>
    <w:rsid w:val="00130C15"/>
    <w:rsid w:val="00130E90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3ED"/>
    <w:rsid w:val="0013147A"/>
    <w:rsid w:val="0013192D"/>
    <w:rsid w:val="00131982"/>
    <w:rsid w:val="00131C4F"/>
    <w:rsid w:val="00131DA6"/>
    <w:rsid w:val="00131DD5"/>
    <w:rsid w:val="00131FB9"/>
    <w:rsid w:val="001320A1"/>
    <w:rsid w:val="00132190"/>
    <w:rsid w:val="0013248F"/>
    <w:rsid w:val="00132547"/>
    <w:rsid w:val="00132902"/>
    <w:rsid w:val="001329D8"/>
    <w:rsid w:val="001329E7"/>
    <w:rsid w:val="00132BD6"/>
    <w:rsid w:val="00132C4A"/>
    <w:rsid w:val="00132D2C"/>
    <w:rsid w:val="00133544"/>
    <w:rsid w:val="00133AC7"/>
    <w:rsid w:val="00133C9C"/>
    <w:rsid w:val="00133DDC"/>
    <w:rsid w:val="0013404E"/>
    <w:rsid w:val="00134368"/>
    <w:rsid w:val="001348F6"/>
    <w:rsid w:val="00134B09"/>
    <w:rsid w:val="00134BB8"/>
    <w:rsid w:val="00134BF4"/>
    <w:rsid w:val="00134C2A"/>
    <w:rsid w:val="00134CD8"/>
    <w:rsid w:val="00134CDB"/>
    <w:rsid w:val="00134E15"/>
    <w:rsid w:val="00135313"/>
    <w:rsid w:val="0013533C"/>
    <w:rsid w:val="00135443"/>
    <w:rsid w:val="00135860"/>
    <w:rsid w:val="00135B82"/>
    <w:rsid w:val="00135ECD"/>
    <w:rsid w:val="0013636A"/>
    <w:rsid w:val="00136712"/>
    <w:rsid w:val="0013678D"/>
    <w:rsid w:val="00136C1E"/>
    <w:rsid w:val="00136EA0"/>
    <w:rsid w:val="00136EEA"/>
    <w:rsid w:val="0013706F"/>
    <w:rsid w:val="001370DE"/>
    <w:rsid w:val="00137538"/>
    <w:rsid w:val="00137624"/>
    <w:rsid w:val="001377A0"/>
    <w:rsid w:val="0013783B"/>
    <w:rsid w:val="00137AA6"/>
    <w:rsid w:val="00137D48"/>
    <w:rsid w:val="00137DA7"/>
    <w:rsid w:val="00137DEB"/>
    <w:rsid w:val="00137F08"/>
    <w:rsid w:val="00140375"/>
    <w:rsid w:val="00140677"/>
    <w:rsid w:val="001406D3"/>
    <w:rsid w:val="00140A84"/>
    <w:rsid w:val="00140FB7"/>
    <w:rsid w:val="00141045"/>
    <w:rsid w:val="0014110A"/>
    <w:rsid w:val="00141419"/>
    <w:rsid w:val="00141754"/>
    <w:rsid w:val="001417ED"/>
    <w:rsid w:val="00141929"/>
    <w:rsid w:val="00141BAC"/>
    <w:rsid w:val="00142008"/>
    <w:rsid w:val="00142021"/>
    <w:rsid w:val="001422F9"/>
    <w:rsid w:val="001423A2"/>
    <w:rsid w:val="001424CA"/>
    <w:rsid w:val="00142999"/>
    <w:rsid w:val="00142CD3"/>
    <w:rsid w:val="00142D36"/>
    <w:rsid w:val="00142F34"/>
    <w:rsid w:val="00142FD0"/>
    <w:rsid w:val="0014301D"/>
    <w:rsid w:val="001430D7"/>
    <w:rsid w:val="001433E3"/>
    <w:rsid w:val="001433FE"/>
    <w:rsid w:val="001438DE"/>
    <w:rsid w:val="00143BB7"/>
    <w:rsid w:val="00143C5C"/>
    <w:rsid w:val="00143CBB"/>
    <w:rsid w:val="00143E2B"/>
    <w:rsid w:val="00143E47"/>
    <w:rsid w:val="001440C3"/>
    <w:rsid w:val="001441E4"/>
    <w:rsid w:val="001444CD"/>
    <w:rsid w:val="001447A6"/>
    <w:rsid w:val="00144880"/>
    <w:rsid w:val="00144A50"/>
    <w:rsid w:val="00144AF3"/>
    <w:rsid w:val="00144CC0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2DA"/>
    <w:rsid w:val="001473D8"/>
    <w:rsid w:val="00147603"/>
    <w:rsid w:val="00147751"/>
    <w:rsid w:val="001478FF"/>
    <w:rsid w:val="001479B5"/>
    <w:rsid w:val="00147CAF"/>
    <w:rsid w:val="00147E55"/>
    <w:rsid w:val="0015000C"/>
    <w:rsid w:val="001501D6"/>
    <w:rsid w:val="00150325"/>
    <w:rsid w:val="001503B8"/>
    <w:rsid w:val="0015044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31E"/>
    <w:rsid w:val="00151402"/>
    <w:rsid w:val="00151514"/>
    <w:rsid w:val="0015151F"/>
    <w:rsid w:val="00151987"/>
    <w:rsid w:val="00151B93"/>
    <w:rsid w:val="00151C73"/>
    <w:rsid w:val="00151C80"/>
    <w:rsid w:val="00151DAA"/>
    <w:rsid w:val="0015231C"/>
    <w:rsid w:val="0015253E"/>
    <w:rsid w:val="00152564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3079"/>
    <w:rsid w:val="00153516"/>
    <w:rsid w:val="001535E8"/>
    <w:rsid w:val="00153822"/>
    <w:rsid w:val="001539D7"/>
    <w:rsid w:val="00153D72"/>
    <w:rsid w:val="0015430C"/>
    <w:rsid w:val="0015435C"/>
    <w:rsid w:val="0015499C"/>
    <w:rsid w:val="001549C5"/>
    <w:rsid w:val="00154B05"/>
    <w:rsid w:val="00154BC5"/>
    <w:rsid w:val="00154C09"/>
    <w:rsid w:val="00154C0D"/>
    <w:rsid w:val="00154CC4"/>
    <w:rsid w:val="00154ECD"/>
    <w:rsid w:val="00154EDF"/>
    <w:rsid w:val="001551DC"/>
    <w:rsid w:val="0015520F"/>
    <w:rsid w:val="0015525D"/>
    <w:rsid w:val="001552F7"/>
    <w:rsid w:val="00155411"/>
    <w:rsid w:val="00155725"/>
    <w:rsid w:val="00155B0B"/>
    <w:rsid w:val="00155CB2"/>
    <w:rsid w:val="00155FBD"/>
    <w:rsid w:val="00156022"/>
    <w:rsid w:val="0015632A"/>
    <w:rsid w:val="001564DB"/>
    <w:rsid w:val="00156544"/>
    <w:rsid w:val="00156688"/>
    <w:rsid w:val="0015669F"/>
    <w:rsid w:val="00156735"/>
    <w:rsid w:val="001567FB"/>
    <w:rsid w:val="0015698C"/>
    <w:rsid w:val="00156CA4"/>
    <w:rsid w:val="00157052"/>
    <w:rsid w:val="0015712D"/>
    <w:rsid w:val="0015720B"/>
    <w:rsid w:val="001577ED"/>
    <w:rsid w:val="0015793D"/>
    <w:rsid w:val="00157967"/>
    <w:rsid w:val="00157AF3"/>
    <w:rsid w:val="00157D7E"/>
    <w:rsid w:val="00157F8B"/>
    <w:rsid w:val="001604BB"/>
    <w:rsid w:val="00160531"/>
    <w:rsid w:val="0016063F"/>
    <w:rsid w:val="001607A4"/>
    <w:rsid w:val="00160B46"/>
    <w:rsid w:val="00160DEC"/>
    <w:rsid w:val="00160FCF"/>
    <w:rsid w:val="0016113B"/>
    <w:rsid w:val="001611B3"/>
    <w:rsid w:val="00161274"/>
    <w:rsid w:val="001616CA"/>
    <w:rsid w:val="00161825"/>
    <w:rsid w:val="00161B03"/>
    <w:rsid w:val="00161D65"/>
    <w:rsid w:val="00161D71"/>
    <w:rsid w:val="00161FC0"/>
    <w:rsid w:val="0016208F"/>
    <w:rsid w:val="001620C9"/>
    <w:rsid w:val="00162181"/>
    <w:rsid w:val="001628CC"/>
    <w:rsid w:val="00162905"/>
    <w:rsid w:val="00162A36"/>
    <w:rsid w:val="00162B4A"/>
    <w:rsid w:val="00162E76"/>
    <w:rsid w:val="00163066"/>
    <w:rsid w:val="0016317E"/>
    <w:rsid w:val="0016327D"/>
    <w:rsid w:val="0016333F"/>
    <w:rsid w:val="001633D3"/>
    <w:rsid w:val="00163556"/>
    <w:rsid w:val="0016367F"/>
    <w:rsid w:val="00163769"/>
    <w:rsid w:val="00163875"/>
    <w:rsid w:val="001639EE"/>
    <w:rsid w:val="00163A8A"/>
    <w:rsid w:val="00163BAA"/>
    <w:rsid w:val="00163D10"/>
    <w:rsid w:val="00164323"/>
    <w:rsid w:val="00164733"/>
    <w:rsid w:val="001647D8"/>
    <w:rsid w:val="0016483B"/>
    <w:rsid w:val="00164A67"/>
    <w:rsid w:val="0016514D"/>
    <w:rsid w:val="0016529D"/>
    <w:rsid w:val="00165427"/>
    <w:rsid w:val="00165472"/>
    <w:rsid w:val="001655E7"/>
    <w:rsid w:val="001656B3"/>
    <w:rsid w:val="0016578A"/>
    <w:rsid w:val="00165AA6"/>
    <w:rsid w:val="00165AEB"/>
    <w:rsid w:val="00165B3A"/>
    <w:rsid w:val="00165B75"/>
    <w:rsid w:val="00165EDF"/>
    <w:rsid w:val="00165F49"/>
    <w:rsid w:val="001662BE"/>
    <w:rsid w:val="0016633B"/>
    <w:rsid w:val="0016639D"/>
    <w:rsid w:val="00166676"/>
    <w:rsid w:val="0016677E"/>
    <w:rsid w:val="0016696C"/>
    <w:rsid w:val="001669CD"/>
    <w:rsid w:val="00166A8F"/>
    <w:rsid w:val="00166C2A"/>
    <w:rsid w:val="00166F19"/>
    <w:rsid w:val="00167029"/>
    <w:rsid w:val="0016711F"/>
    <w:rsid w:val="00167639"/>
    <w:rsid w:val="00167649"/>
    <w:rsid w:val="0016765F"/>
    <w:rsid w:val="0016794F"/>
    <w:rsid w:val="00167B09"/>
    <w:rsid w:val="00170243"/>
    <w:rsid w:val="00170430"/>
    <w:rsid w:val="00170686"/>
    <w:rsid w:val="001707BE"/>
    <w:rsid w:val="001707C5"/>
    <w:rsid w:val="001707E4"/>
    <w:rsid w:val="001708A1"/>
    <w:rsid w:val="001709AB"/>
    <w:rsid w:val="00170B2C"/>
    <w:rsid w:val="00170F6D"/>
    <w:rsid w:val="00170FD5"/>
    <w:rsid w:val="00171249"/>
    <w:rsid w:val="001719C5"/>
    <w:rsid w:val="001719E3"/>
    <w:rsid w:val="00171A52"/>
    <w:rsid w:val="00171A8A"/>
    <w:rsid w:val="00171D05"/>
    <w:rsid w:val="00171F54"/>
    <w:rsid w:val="001721C6"/>
    <w:rsid w:val="001721FE"/>
    <w:rsid w:val="0017252C"/>
    <w:rsid w:val="0017257A"/>
    <w:rsid w:val="001725E0"/>
    <w:rsid w:val="00172650"/>
    <w:rsid w:val="001726C2"/>
    <w:rsid w:val="001728EF"/>
    <w:rsid w:val="00172901"/>
    <w:rsid w:val="00172E04"/>
    <w:rsid w:val="00173137"/>
    <w:rsid w:val="001736E4"/>
    <w:rsid w:val="00173A34"/>
    <w:rsid w:val="00173C57"/>
    <w:rsid w:val="00173CC6"/>
    <w:rsid w:val="00173DAB"/>
    <w:rsid w:val="00174035"/>
    <w:rsid w:val="0017408E"/>
    <w:rsid w:val="00174132"/>
    <w:rsid w:val="001741B9"/>
    <w:rsid w:val="00174294"/>
    <w:rsid w:val="00174387"/>
    <w:rsid w:val="001743B5"/>
    <w:rsid w:val="00174483"/>
    <w:rsid w:val="001744C1"/>
    <w:rsid w:val="001745C8"/>
    <w:rsid w:val="00174B6E"/>
    <w:rsid w:val="00174E78"/>
    <w:rsid w:val="00174FBC"/>
    <w:rsid w:val="00175025"/>
    <w:rsid w:val="001753CD"/>
    <w:rsid w:val="00175405"/>
    <w:rsid w:val="00175530"/>
    <w:rsid w:val="00175ED3"/>
    <w:rsid w:val="00175FDB"/>
    <w:rsid w:val="001762F1"/>
    <w:rsid w:val="00176384"/>
    <w:rsid w:val="001764AD"/>
    <w:rsid w:val="001764C9"/>
    <w:rsid w:val="00176551"/>
    <w:rsid w:val="0017684A"/>
    <w:rsid w:val="00176A0D"/>
    <w:rsid w:val="001770C5"/>
    <w:rsid w:val="0017718F"/>
    <w:rsid w:val="001771C5"/>
    <w:rsid w:val="0017751B"/>
    <w:rsid w:val="00177D4D"/>
    <w:rsid w:val="00177DA0"/>
    <w:rsid w:val="0018010C"/>
    <w:rsid w:val="00180433"/>
    <w:rsid w:val="001804CD"/>
    <w:rsid w:val="00180697"/>
    <w:rsid w:val="001808C6"/>
    <w:rsid w:val="00180901"/>
    <w:rsid w:val="00180A28"/>
    <w:rsid w:val="00180EB1"/>
    <w:rsid w:val="00180F55"/>
    <w:rsid w:val="001812A4"/>
    <w:rsid w:val="0018135B"/>
    <w:rsid w:val="001814B2"/>
    <w:rsid w:val="0018159A"/>
    <w:rsid w:val="00181957"/>
    <w:rsid w:val="0018227D"/>
    <w:rsid w:val="0018232A"/>
    <w:rsid w:val="00182542"/>
    <w:rsid w:val="001825B6"/>
    <w:rsid w:val="001827B5"/>
    <w:rsid w:val="00182827"/>
    <w:rsid w:val="001829C5"/>
    <w:rsid w:val="00182D0C"/>
    <w:rsid w:val="00183031"/>
    <w:rsid w:val="0018304C"/>
    <w:rsid w:val="001831C3"/>
    <w:rsid w:val="001833FE"/>
    <w:rsid w:val="001834B8"/>
    <w:rsid w:val="0018353C"/>
    <w:rsid w:val="00183608"/>
    <w:rsid w:val="001838EE"/>
    <w:rsid w:val="001838F4"/>
    <w:rsid w:val="00183C26"/>
    <w:rsid w:val="001840D8"/>
    <w:rsid w:val="001841B4"/>
    <w:rsid w:val="001841C6"/>
    <w:rsid w:val="001843F7"/>
    <w:rsid w:val="001844A6"/>
    <w:rsid w:val="00184614"/>
    <w:rsid w:val="0018465B"/>
    <w:rsid w:val="00184770"/>
    <w:rsid w:val="00184834"/>
    <w:rsid w:val="0018486C"/>
    <w:rsid w:val="00184878"/>
    <w:rsid w:val="00184BD9"/>
    <w:rsid w:val="00184DDB"/>
    <w:rsid w:val="00185151"/>
    <w:rsid w:val="00185282"/>
    <w:rsid w:val="001853F3"/>
    <w:rsid w:val="001857A4"/>
    <w:rsid w:val="001857D8"/>
    <w:rsid w:val="001858A5"/>
    <w:rsid w:val="00185A73"/>
    <w:rsid w:val="00185AC1"/>
    <w:rsid w:val="00185BF1"/>
    <w:rsid w:val="00185C11"/>
    <w:rsid w:val="00185FFA"/>
    <w:rsid w:val="001861E7"/>
    <w:rsid w:val="0018670A"/>
    <w:rsid w:val="00186840"/>
    <w:rsid w:val="00186ABE"/>
    <w:rsid w:val="00186B58"/>
    <w:rsid w:val="00186BD3"/>
    <w:rsid w:val="00186D02"/>
    <w:rsid w:val="00186DE9"/>
    <w:rsid w:val="00186E60"/>
    <w:rsid w:val="0018724F"/>
    <w:rsid w:val="001873BC"/>
    <w:rsid w:val="00187644"/>
    <w:rsid w:val="0018766F"/>
    <w:rsid w:val="001876EC"/>
    <w:rsid w:val="001879C2"/>
    <w:rsid w:val="001879C7"/>
    <w:rsid w:val="00187CB1"/>
    <w:rsid w:val="00187CBA"/>
    <w:rsid w:val="00187DB7"/>
    <w:rsid w:val="00187E8A"/>
    <w:rsid w:val="00187EED"/>
    <w:rsid w:val="00187F89"/>
    <w:rsid w:val="001900A9"/>
    <w:rsid w:val="001902B8"/>
    <w:rsid w:val="00190454"/>
    <w:rsid w:val="00190461"/>
    <w:rsid w:val="001905A1"/>
    <w:rsid w:val="0019061B"/>
    <w:rsid w:val="00190677"/>
    <w:rsid w:val="00190951"/>
    <w:rsid w:val="001909FF"/>
    <w:rsid w:val="00190C03"/>
    <w:rsid w:val="00190CBF"/>
    <w:rsid w:val="00190D1F"/>
    <w:rsid w:val="00190F7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931"/>
    <w:rsid w:val="00191B63"/>
    <w:rsid w:val="00191D39"/>
    <w:rsid w:val="00192018"/>
    <w:rsid w:val="001921AD"/>
    <w:rsid w:val="0019231A"/>
    <w:rsid w:val="0019236A"/>
    <w:rsid w:val="001926A9"/>
    <w:rsid w:val="00192797"/>
    <w:rsid w:val="001928DC"/>
    <w:rsid w:val="00192912"/>
    <w:rsid w:val="00192A13"/>
    <w:rsid w:val="00192BE8"/>
    <w:rsid w:val="00192D47"/>
    <w:rsid w:val="00192D72"/>
    <w:rsid w:val="00192FAF"/>
    <w:rsid w:val="00193172"/>
    <w:rsid w:val="00193AFF"/>
    <w:rsid w:val="00193CB7"/>
    <w:rsid w:val="00193FB7"/>
    <w:rsid w:val="00194308"/>
    <w:rsid w:val="00194473"/>
    <w:rsid w:val="001944A3"/>
    <w:rsid w:val="0019458C"/>
    <w:rsid w:val="00194750"/>
    <w:rsid w:val="0019481E"/>
    <w:rsid w:val="00194947"/>
    <w:rsid w:val="00194A82"/>
    <w:rsid w:val="00194AF0"/>
    <w:rsid w:val="00194BD3"/>
    <w:rsid w:val="00194BEA"/>
    <w:rsid w:val="001950DF"/>
    <w:rsid w:val="001953A1"/>
    <w:rsid w:val="0019597B"/>
    <w:rsid w:val="00195BEE"/>
    <w:rsid w:val="00195CBD"/>
    <w:rsid w:val="00195DD8"/>
    <w:rsid w:val="00195F8E"/>
    <w:rsid w:val="00195FB6"/>
    <w:rsid w:val="0019611C"/>
    <w:rsid w:val="001962CB"/>
    <w:rsid w:val="00196396"/>
    <w:rsid w:val="00196410"/>
    <w:rsid w:val="00196584"/>
    <w:rsid w:val="001965E7"/>
    <w:rsid w:val="00196AD6"/>
    <w:rsid w:val="00196B75"/>
    <w:rsid w:val="00196F01"/>
    <w:rsid w:val="00196FF0"/>
    <w:rsid w:val="00197024"/>
    <w:rsid w:val="001970F3"/>
    <w:rsid w:val="00197106"/>
    <w:rsid w:val="0019727A"/>
    <w:rsid w:val="00197450"/>
    <w:rsid w:val="00197483"/>
    <w:rsid w:val="00197628"/>
    <w:rsid w:val="00197698"/>
    <w:rsid w:val="00197745"/>
    <w:rsid w:val="001977BE"/>
    <w:rsid w:val="00197A65"/>
    <w:rsid w:val="00197D4A"/>
    <w:rsid w:val="00197EC9"/>
    <w:rsid w:val="001A00B0"/>
    <w:rsid w:val="001A070E"/>
    <w:rsid w:val="001A0823"/>
    <w:rsid w:val="001A08B8"/>
    <w:rsid w:val="001A09B8"/>
    <w:rsid w:val="001A0A89"/>
    <w:rsid w:val="001A0E75"/>
    <w:rsid w:val="001A0F5B"/>
    <w:rsid w:val="001A1331"/>
    <w:rsid w:val="001A1518"/>
    <w:rsid w:val="001A1530"/>
    <w:rsid w:val="001A16E2"/>
    <w:rsid w:val="001A1912"/>
    <w:rsid w:val="001A193B"/>
    <w:rsid w:val="001A19C5"/>
    <w:rsid w:val="001A1CA2"/>
    <w:rsid w:val="001A1CAF"/>
    <w:rsid w:val="001A1E7E"/>
    <w:rsid w:val="001A1EBF"/>
    <w:rsid w:val="001A2216"/>
    <w:rsid w:val="001A221E"/>
    <w:rsid w:val="001A243B"/>
    <w:rsid w:val="001A25B7"/>
    <w:rsid w:val="001A2744"/>
    <w:rsid w:val="001A2A76"/>
    <w:rsid w:val="001A2AF4"/>
    <w:rsid w:val="001A2E3B"/>
    <w:rsid w:val="001A2E9D"/>
    <w:rsid w:val="001A3142"/>
    <w:rsid w:val="001A31E3"/>
    <w:rsid w:val="001A3207"/>
    <w:rsid w:val="001A3234"/>
    <w:rsid w:val="001A3320"/>
    <w:rsid w:val="001A338F"/>
    <w:rsid w:val="001A363F"/>
    <w:rsid w:val="001A3808"/>
    <w:rsid w:val="001A38EC"/>
    <w:rsid w:val="001A395B"/>
    <w:rsid w:val="001A39BA"/>
    <w:rsid w:val="001A3A0E"/>
    <w:rsid w:val="001A3D63"/>
    <w:rsid w:val="001A3D74"/>
    <w:rsid w:val="001A40B4"/>
    <w:rsid w:val="001A432C"/>
    <w:rsid w:val="001A480E"/>
    <w:rsid w:val="001A4A85"/>
    <w:rsid w:val="001A4F02"/>
    <w:rsid w:val="001A4FD6"/>
    <w:rsid w:val="001A538E"/>
    <w:rsid w:val="001A5488"/>
    <w:rsid w:val="001A54B4"/>
    <w:rsid w:val="001A5590"/>
    <w:rsid w:val="001A5762"/>
    <w:rsid w:val="001A57BF"/>
    <w:rsid w:val="001A598A"/>
    <w:rsid w:val="001A5A8C"/>
    <w:rsid w:val="001A5C36"/>
    <w:rsid w:val="001A5E47"/>
    <w:rsid w:val="001A60EA"/>
    <w:rsid w:val="001A6195"/>
    <w:rsid w:val="001A61F9"/>
    <w:rsid w:val="001A627B"/>
    <w:rsid w:val="001A62F2"/>
    <w:rsid w:val="001A6542"/>
    <w:rsid w:val="001A6560"/>
    <w:rsid w:val="001A6AE9"/>
    <w:rsid w:val="001A6DEF"/>
    <w:rsid w:val="001A721C"/>
    <w:rsid w:val="001A739C"/>
    <w:rsid w:val="001A73C5"/>
    <w:rsid w:val="001A75AD"/>
    <w:rsid w:val="001A783A"/>
    <w:rsid w:val="001A7A14"/>
    <w:rsid w:val="001A7B2F"/>
    <w:rsid w:val="001A7BF3"/>
    <w:rsid w:val="001A7F6F"/>
    <w:rsid w:val="001B0207"/>
    <w:rsid w:val="001B03F3"/>
    <w:rsid w:val="001B04AF"/>
    <w:rsid w:val="001B0C4B"/>
    <w:rsid w:val="001B0C57"/>
    <w:rsid w:val="001B0DFB"/>
    <w:rsid w:val="001B0F39"/>
    <w:rsid w:val="001B0F3F"/>
    <w:rsid w:val="001B12DC"/>
    <w:rsid w:val="001B1997"/>
    <w:rsid w:val="001B19B8"/>
    <w:rsid w:val="001B1A6E"/>
    <w:rsid w:val="001B1C98"/>
    <w:rsid w:val="001B1FD4"/>
    <w:rsid w:val="001B252A"/>
    <w:rsid w:val="001B25A3"/>
    <w:rsid w:val="001B28B7"/>
    <w:rsid w:val="001B2A22"/>
    <w:rsid w:val="001B2A5E"/>
    <w:rsid w:val="001B2AEC"/>
    <w:rsid w:val="001B2DB4"/>
    <w:rsid w:val="001B2F91"/>
    <w:rsid w:val="001B301B"/>
    <w:rsid w:val="001B3ADC"/>
    <w:rsid w:val="001B3B3A"/>
    <w:rsid w:val="001B3DF5"/>
    <w:rsid w:val="001B4117"/>
    <w:rsid w:val="001B41B5"/>
    <w:rsid w:val="001B43D2"/>
    <w:rsid w:val="001B44EA"/>
    <w:rsid w:val="001B48C0"/>
    <w:rsid w:val="001B4A59"/>
    <w:rsid w:val="001B4ADD"/>
    <w:rsid w:val="001B4C12"/>
    <w:rsid w:val="001B4C5E"/>
    <w:rsid w:val="001B512D"/>
    <w:rsid w:val="001B523B"/>
    <w:rsid w:val="001B55F2"/>
    <w:rsid w:val="001B577E"/>
    <w:rsid w:val="001B599F"/>
    <w:rsid w:val="001B5B22"/>
    <w:rsid w:val="001B5EAC"/>
    <w:rsid w:val="001B62AF"/>
    <w:rsid w:val="001B6335"/>
    <w:rsid w:val="001B640B"/>
    <w:rsid w:val="001B64A1"/>
    <w:rsid w:val="001B64DA"/>
    <w:rsid w:val="001B6590"/>
    <w:rsid w:val="001B66D9"/>
    <w:rsid w:val="001B66EE"/>
    <w:rsid w:val="001B6B02"/>
    <w:rsid w:val="001B6D10"/>
    <w:rsid w:val="001B6EB2"/>
    <w:rsid w:val="001B6EDE"/>
    <w:rsid w:val="001B6F4E"/>
    <w:rsid w:val="001B70AE"/>
    <w:rsid w:val="001B7662"/>
    <w:rsid w:val="001B7772"/>
    <w:rsid w:val="001B7812"/>
    <w:rsid w:val="001B7B4C"/>
    <w:rsid w:val="001B7E0F"/>
    <w:rsid w:val="001C006E"/>
    <w:rsid w:val="001C00F1"/>
    <w:rsid w:val="001C0319"/>
    <w:rsid w:val="001C04DC"/>
    <w:rsid w:val="001C0700"/>
    <w:rsid w:val="001C090A"/>
    <w:rsid w:val="001C093C"/>
    <w:rsid w:val="001C0B81"/>
    <w:rsid w:val="001C0BB8"/>
    <w:rsid w:val="001C0CA7"/>
    <w:rsid w:val="001C0EF3"/>
    <w:rsid w:val="001C0FF2"/>
    <w:rsid w:val="001C1299"/>
    <w:rsid w:val="001C1380"/>
    <w:rsid w:val="001C141C"/>
    <w:rsid w:val="001C1601"/>
    <w:rsid w:val="001C1616"/>
    <w:rsid w:val="001C16DA"/>
    <w:rsid w:val="001C185D"/>
    <w:rsid w:val="001C18C1"/>
    <w:rsid w:val="001C18C6"/>
    <w:rsid w:val="001C1A7C"/>
    <w:rsid w:val="001C1A88"/>
    <w:rsid w:val="001C1C30"/>
    <w:rsid w:val="001C1CEC"/>
    <w:rsid w:val="001C22EC"/>
    <w:rsid w:val="001C29B9"/>
    <w:rsid w:val="001C29C5"/>
    <w:rsid w:val="001C2CEF"/>
    <w:rsid w:val="001C2D2F"/>
    <w:rsid w:val="001C2DDA"/>
    <w:rsid w:val="001C3170"/>
    <w:rsid w:val="001C33D6"/>
    <w:rsid w:val="001C33DF"/>
    <w:rsid w:val="001C3442"/>
    <w:rsid w:val="001C3716"/>
    <w:rsid w:val="001C37BE"/>
    <w:rsid w:val="001C383B"/>
    <w:rsid w:val="001C39B1"/>
    <w:rsid w:val="001C3EC5"/>
    <w:rsid w:val="001C44D7"/>
    <w:rsid w:val="001C45F2"/>
    <w:rsid w:val="001C4713"/>
    <w:rsid w:val="001C47CE"/>
    <w:rsid w:val="001C4BCD"/>
    <w:rsid w:val="001C4C9B"/>
    <w:rsid w:val="001C53F4"/>
    <w:rsid w:val="001C5403"/>
    <w:rsid w:val="001C56D5"/>
    <w:rsid w:val="001C56E6"/>
    <w:rsid w:val="001C56F6"/>
    <w:rsid w:val="001C57C5"/>
    <w:rsid w:val="001C59EE"/>
    <w:rsid w:val="001C5A39"/>
    <w:rsid w:val="001C5D9D"/>
    <w:rsid w:val="001C5E22"/>
    <w:rsid w:val="001C5E7E"/>
    <w:rsid w:val="001C5EB3"/>
    <w:rsid w:val="001C605D"/>
    <w:rsid w:val="001C628B"/>
    <w:rsid w:val="001C6539"/>
    <w:rsid w:val="001C666F"/>
    <w:rsid w:val="001C674F"/>
    <w:rsid w:val="001C6992"/>
    <w:rsid w:val="001C6B6C"/>
    <w:rsid w:val="001C6D91"/>
    <w:rsid w:val="001C7219"/>
    <w:rsid w:val="001C7407"/>
    <w:rsid w:val="001C75BC"/>
    <w:rsid w:val="001C7826"/>
    <w:rsid w:val="001C7B8E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D4B"/>
    <w:rsid w:val="001D0F07"/>
    <w:rsid w:val="001D0F82"/>
    <w:rsid w:val="001D123B"/>
    <w:rsid w:val="001D134E"/>
    <w:rsid w:val="001D160D"/>
    <w:rsid w:val="001D16D2"/>
    <w:rsid w:val="001D1979"/>
    <w:rsid w:val="001D1D08"/>
    <w:rsid w:val="001D1F16"/>
    <w:rsid w:val="001D2337"/>
    <w:rsid w:val="001D2366"/>
    <w:rsid w:val="001D2523"/>
    <w:rsid w:val="001D27C3"/>
    <w:rsid w:val="001D288E"/>
    <w:rsid w:val="001D2A31"/>
    <w:rsid w:val="001D2A71"/>
    <w:rsid w:val="001D2B8E"/>
    <w:rsid w:val="001D2BA5"/>
    <w:rsid w:val="001D2F45"/>
    <w:rsid w:val="001D2FFB"/>
    <w:rsid w:val="001D3370"/>
    <w:rsid w:val="001D354C"/>
    <w:rsid w:val="001D3636"/>
    <w:rsid w:val="001D3668"/>
    <w:rsid w:val="001D374C"/>
    <w:rsid w:val="001D3778"/>
    <w:rsid w:val="001D3B2E"/>
    <w:rsid w:val="001D3C43"/>
    <w:rsid w:val="001D3C79"/>
    <w:rsid w:val="001D3CC9"/>
    <w:rsid w:val="001D3F71"/>
    <w:rsid w:val="001D3F94"/>
    <w:rsid w:val="001D40E6"/>
    <w:rsid w:val="001D446E"/>
    <w:rsid w:val="001D457C"/>
    <w:rsid w:val="001D4677"/>
    <w:rsid w:val="001D491F"/>
    <w:rsid w:val="001D4A43"/>
    <w:rsid w:val="001D4CA0"/>
    <w:rsid w:val="001D50D1"/>
    <w:rsid w:val="001D50F1"/>
    <w:rsid w:val="001D566A"/>
    <w:rsid w:val="001D57CC"/>
    <w:rsid w:val="001D5838"/>
    <w:rsid w:val="001D588A"/>
    <w:rsid w:val="001D5DAA"/>
    <w:rsid w:val="001D5E9A"/>
    <w:rsid w:val="001D633A"/>
    <w:rsid w:val="001D6467"/>
    <w:rsid w:val="001D649D"/>
    <w:rsid w:val="001D6522"/>
    <w:rsid w:val="001D68A9"/>
    <w:rsid w:val="001D68D7"/>
    <w:rsid w:val="001D6901"/>
    <w:rsid w:val="001D6A04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D20"/>
    <w:rsid w:val="001D7F82"/>
    <w:rsid w:val="001D7F95"/>
    <w:rsid w:val="001E004E"/>
    <w:rsid w:val="001E006A"/>
    <w:rsid w:val="001E0079"/>
    <w:rsid w:val="001E00FF"/>
    <w:rsid w:val="001E02EE"/>
    <w:rsid w:val="001E0415"/>
    <w:rsid w:val="001E0569"/>
    <w:rsid w:val="001E0C12"/>
    <w:rsid w:val="001E0FB8"/>
    <w:rsid w:val="001E119B"/>
    <w:rsid w:val="001E1415"/>
    <w:rsid w:val="001E144F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6A7"/>
    <w:rsid w:val="001E27A9"/>
    <w:rsid w:val="001E28C3"/>
    <w:rsid w:val="001E295F"/>
    <w:rsid w:val="001E2B91"/>
    <w:rsid w:val="001E2E3F"/>
    <w:rsid w:val="001E327E"/>
    <w:rsid w:val="001E3340"/>
    <w:rsid w:val="001E3361"/>
    <w:rsid w:val="001E340A"/>
    <w:rsid w:val="001E3915"/>
    <w:rsid w:val="001E398B"/>
    <w:rsid w:val="001E3A48"/>
    <w:rsid w:val="001E3B24"/>
    <w:rsid w:val="001E3B79"/>
    <w:rsid w:val="001E3E79"/>
    <w:rsid w:val="001E4114"/>
    <w:rsid w:val="001E4139"/>
    <w:rsid w:val="001E4178"/>
    <w:rsid w:val="001E4446"/>
    <w:rsid w:val="001E454D"/>
    <w:rsid w:val="001E491B"/>
    <w:rsid w:val="001E4A3B"/>
    <w:rsid w:val="001E4CEC"/>
    <w:rsid w:val="001E4E7A"/>
    <w:rsid w:val="001E4EDE"/>
    <w:rsid w:val="001E5103"/>
    <w:rsid w:val="001E52AD"/>
    <w:rsid w:val="001E55B7"/>
    <w:rsid w:val="001E57CE"/>
    <w:rsid w:val="001E59BD"/>
    <w:rsid w:val="001E59DF"/>
    <w:rsid w:val="001E59FB"/>
    <w:rsid w:val="001E5E66"/>
    <w:rsid w:val="001E5FA6"/>
    <w:rsid w:val="001E60F6"/>
    <w:rsid w:val="001E60FD"/>
    <w:rsid w:val="001E6107"/>
    <w:rsid w:val="001E634B"/>
    <w:rsid w:val="001E6562"/>
    <w:rsid w:val="001E6666"/>
    <w:rsid w:val="001E6A0C"/>
    <w:rsid w:val="001E6AC6"/>
    <w:rsid w:val="001E6CC7"/>
    <w:rsid w:val="001E6E3E"/>
    <w:rsid w:val="001E6EAB"/>
    <w:rsid w:val="001E6F8C"/>
    <w:rsid w:val="001E7065"/>
    <w:rsid w:val="001E789C"/>
    <w:rsid w:val="001E7B44"/>
    <w:rsid w:val="001E7E8B"/>
    <w:rsid w:val="001F0048"/>
    <w:rsid w:val="001F03D0"/>
    <w:rsid w:val="001F0960"/>
    <w:rsid w:val="001F0A51"/>
    <w:rsid w:val="001F0B17"/>
    <w:rsid w:val="001F0BD3"/>
    <w:rsid w:val="001F0C08"/>
    <w:rsid w:val="001F0C8B"/>
    <w:rsid w:val="001F0CAB"/>
    <w:rsid w:val="001F0DE1"/>
    <w:rsid w:val="001F1363"/>
    <w:rsid w:val="001F16FB"/>
    <w:rsid w:val="001F185D"/>
    <w:rsid w:val="001F1CFB"/>
    <w:rsid w:val="001F1E33"/>
    <w:rsid w:val="001F20BD"/>
    <w:rsid w:val="001F24B8"/>
    <w:rsid w:val="001F2623"/>
    <w:rsid w:val="001F29C1"/>
    <w:rsid w:val="001F29C4"/>
    <w:rsid w:val="001F2B50"/>
    <w:rsid w:val="001F2BC8"/>
    <w:rsid w:val="001F2EB4"/>
    <w:rsid w:val="001F3420"/>
    <w:rsid w:val="001F348E"/>
    <w:rsid w:val="001F3655"/>
    <w:rsid w:val="001F375E"/>
    <w:rsid w:val="001F3810"/>
    <w:rsid w:val="001F3DD7"/>
    <w:rsid w:val="001F3EDB"/>
    <w:rsid w:val="001F4140"/>
    <w:rsid w:val="001F42E8"/>
    <w:rsid w:val="001F4328"/>
    <w:rsid w:val="001F46B6"/>
    <w:rsid w:val="001F4D5F"/>
    <w:rsid w:val="001F4DD1"/>
    <w:rsid w:val="001F4EC3"/>
    <w:rsid w:val="001F5100"/>
    <w:rsid w:val="001F5127"/>
    <w:rsid w:val="001F524E"/>
    <w:rsid w:val="001F52ED"/>
    <w:rsid w:val="001F5625"/>
    <w:rsid w:val="001F5755"/>
    <w:rsid w:val="001F5862"/>
    <w:rsid w:val="001F589B"/>
    <w:rsid w:val="001F5C62"/>
    <w:rsid w:val="001F5D6A"/>
    <w:rsid w:val="001F5FF5"/>
    <w:rsid w:val="001F6004"/>
    <w:rsid w:val="001F60BD"/>
    <w:rsid w:val="001F6318"/>
    <w:rsid w:val="001F637B"/>
    <w:rsid w:val="001F6387"/>
    <w:rsid w:val="001F64ED"/>
    <w:rsid w:val="001F6761"/>
    <w:rsid w:val="001F6823"/>
    <w:rsid w:val="001F68D6"/>
    <w:rsid w:val="001F69DF"/>
    <w:rsid w:val="001F6B27"/>
    <w:rsid w:val="001F6DB0"/>
    <w:rsid w:val="001F6DFD"/>
    <w:rsid w:val="001F7016"/>
    <w:rsid w:val="001F724C"/>
    <w:rsid w:val="001F74F5"/>
    <w:rsid w:val="001F754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CCA"/>
    <w:rsid w:val="00200DBC"/>
    <w:rsid w:val="002011E9"/>
    <w:rsid w:val="00201364"/>
    <w:rsid w:val="0020144D"/>
    <w:rsid w:val="002015B1"/>
    <w:rsid w:val="0020178D"/>
    <w:rsid w:val="002021F7"/>
    <w:rsid w:val="0020226E"/>
    <w:rsid w:val="0020257E"/>
    <w:rsid w:val="00202694"/>
    <w:rsid w:val="0020294A"/>
    <w:rsid w:val="00202AE1"/>
    <w:rsid w:val="00202C2C"/>
    <w:rsid w:val="00202DDC"/>
    <w:rsid w:val="00202E52"/>
    <w:rsid w:val="00202F0B"/>
    <w:rsid w:val="00203018"/>
    <w:rsid w:val="002032A6"/>
    <w:rsid w:val="002032E0"/>
    <w:rsid w:val="002033B3"/>
    <w:rsid w:val="00203512"/>
    <w:rsid w:val="00203898"/>
    <w:rsid w:val="00203B06"/>
    <w:rsid w:val="0020414A"/>
    <w:rsid w:val="0020416E"/>
    <w:rsid w:val="00204398"/>
    <w:rsid w:val="00204731"/>
    <w:rsid w:val="00204756"/>
    <w:rsid w:val="00204969"/>
    <w:rsid w:val="002049DB"/>
    <w:rsid w:val="00204B6D"/>
    <w:rsid w:val="00204D9B"/>
    <w:rsid w:val="00204D9D"/>
    <w:rsid w:val="00205046"/>
    <w:rsid w:val="00205490"/>
    <w:rsid w:val="002056B9"/>
    <w:rsid w:val="002056E9"/>
    <w:rsid w:val="00205AB9"/>
    <w:rsid w:val="00205B08"/>
    <w:rsid w:val="00205B18"/>
    <w:rsid w:val="00205CD1"/>
    <w:rsid w:val="00205DA6"/>
    <w:rsid w:val="00205F3D"/>
    <w:rsid w:val="002060B3"/>
    <w:rsid w:val="002061D5"/>
    <w:rsid w:val="002062DC"/>
    <w:rsid w:val="002063D3"/>
    <w:rsid w:val="00206488"/>
    <w:rsid w:val="00206555"/>
    <w:rsid w:val="00206630"/>
    <w:rsid w:val="002066C2"/>
    <w:rsid w:val="00206855"/>
    <w:rsid w:val="002068B3"/>
    <w:rsid w:val="0020692E"/>
    <w:rsid w:val="00206A4F"/>
    <w:rsid w:val="00206B1E"/>
    <w:rsid w:val="00206B2A"/>
    <w:rsid w:val="00206BEC"/>
    <w:rsid w:val="00206ECC"/>
    <w:rsid w:val="0020702A"/>
    <w:rsid w:val="0020725A"/>
    <w:rsid w:val="00207261"/>
    <w:rsid w:val="002072F0"/>
    <w:rsid w:val="00207E99"/>
    <w:rsid w:val="00207EB3"/>
    <w:rsid w:val="00207EB7"/>
    <w:rsid w:val="00210027"/>
    <w:rsid w:val="0021010E"/>
    <w:rsid w:val="00210131"/>
    <w:rsid w:val="002101C7"/>
    <w:rsid w:val="002103FC"/>
    <w:rsid w:val="00210436"/>
    <w:rsid w:val="0021056F"/>
    <w:rsid w:val="002105B3"/>
    <w:rsid w:val="00210729"/>
    <w:rsid w:val="00210880"/>
    <w:rsid w:val="00210926"/>
    <w:rsid w:val="00210A8B"/>
    <w:rsid w:val="00210C73"/>
    <w:rsid w:val="00210E12"/>
    <w:rsid w:val="00210E71"/>
    <w:rsid w:val="00210F61"/>
    <w:rsid w:val="002110D3"/>
    <w:rsid w:val="0021146F"/>
    <w:rsid w:val="0021156F"/>
    <w:rsid w:val="002115F9"/>
    <w:rsid w:val="00211658"/>
    <w:rsid w:val="00211822"/>
    <w:rsid w:val="00211981"/>
    <w:rsid w:val="00211DF4"/>
    <w:rsid w:val="00211ED8"/>
    <w:rsid w:val="0021205C"/>
    <w:rsid w:val="002120BC"/>
    <w:rsid w:val="00212136"/>
    <w:rsid w:val="0021227E"/>
    <w:rsid w:val="0021239B"/>
    <w:rsid w:val="0021248C"/>
    <w:rsid w:val="00212584"/>
    <w:rsid w:val="002126E8"/>
    <w:rsid w:val="0021281D"/>
    <w:rsid w:val="00212B17"/>
    <w:rsid w:val="00212F87"/>
    <w:rsid w:val="0021303F"/>
    <w:rsid w:val="00213201"/>
    <w:rsid w:val="00213344"/>
    <w:rsid w:val="00213469"/>
    <w:rsid w:val="0021363E"/>
    <w:rsid w:val="0021377A"/>
    <w:rsid w:val="00213B5A"/>
    <w:rsid w:val="00213BB0"/>
    <w:rsid w:val="00213CCA"/>
    <w:rsid w:val="00213D08"/>
    <w:rsid w:val="00213D3C"/>
    <w:rsid w:val="00213E79"/>
    <w:rsid w:val="00213FCE"/>
    <w:rsid w:val="002143C3"/>
    <w:rsid w:val="002145DB"/>
    <w:rsid w:val="002146DC"/>
    <w:rsid w:val="0021479B"/>
    <w:rsid w:val="00214878"/>
    <w:rsid w:val="0021488E"/>
    <w:rsid w:val="00214AA8"/>
    <w:rsid w:val="00214BD1"/>
    <w:rsid w:val="00214BEB"/>
    <w:rsid w:val="00214CC2"/>
    <w:rsid w:val="00214CC5"/>
    <w:rsid w:val="0021540F"/>
    <w:rsid w:val="0021544B"/>
    <w:rsid w:val="0021557A"/>
    <w:rsid w:val="00215753"/>
    <w:rsid w:val="00215797"/>
    <w:rsid w:val="0021589B"/>
    <w:rsid w:val="00215FA5"/>
    <w:rsid w:val="0021610C"/>
    <w:rsid w:val="0021611C"/>
    <w:rsid w:val="00216213"/>
    <w:rsid w:val="002163CD"/>
    <w:rsid w:val="0021642B"/>
    <w:rsid w:val="0021648C"/>
    <w:rsid w:val="00216780"/>
    <w:rsid w:val="00216794"/>
    <w:rsid w:val="00216860"/>
    <w:rsid w:val="00216BCE"/>
    <w:rsid w:val="00216BE5"/>
    <w:rsid w:val="00216C48"/>
    <w:rsid w:val="00216DD0"/>
    <w:rsid w:val="00216E51"/>
    <w:rsid w:val="0021702A"/>
    <w:rsid w:val="00217044"/>
    <w:rsid w:val="00217045"/>
    <w:rsid w:val="002176D2"/>
    <w:rsid w:val="00217757"/>
    <w:rsid w:val="00217760"/>
    <w:rsid w:val="00217A0D"/>
    <w:rsid w:val="00217B32"/>
    <w:rsid w:val="00217D20"/>
    <w:rsid w:val="00220118"/>
    <w:rsid w:val="002205D3"/>
    <w:rsid w:val="00220691"/>
    <w:rsid w:val="00220800"/>
    <w:rsid w:val="00220C9E"/>
    <w:rsid w:val="00220CF7"/>
    <w:rsid w:val="00220D0E"/>
    <w:rsid w:val="00220E0A"/>
    <w:rsid w:val="00220E5C"/>
    <w:rsid w:val="00220E9B"/>
    <w:rsid w:val="00221069"/>
    <w:rsid w:val="002212AA"/>
    <w:rsid w:val="002212D7"/>
    <w:rsid w:val="002214CD"/>
    <w:rsid w:val="002214DB"/>
    <w:rsid w:val="002215CD"/>
    <w:rsid w:val="00221887"/>
    <w:rsid w:val="0022189B"/>
    <w:rsid w:val="00221929"/>
    <w:rsid w:val="00221988"/>
    <w:rsid w:val="00221F8E"/>
    <w:rsid w:val="0022219B"/>
    <w:rsid w:val="002221CE"/>
    <w:rsid w:val="002225A7"/>
    <w:rsid w:val="0022274F"/>
    <w:rsid w:val="00222872"/>
    <w:rsid w:val="002228C6"/>
    <w:rsid w:val="00222ADA"/>
    <w:rsid w:val="002230A4"/>
    <w:rsid w:val="0022312B"/>
    <w:rsid w:val="0022323D"/>
    <w:rsid w:val="0022329B"/>
    <w:rsid w:val="00223499"/>
    <w:rsid w:val="00223705"/>
    <w:rsid w:val="0022381A"/>
    <w:rsid w:val="00224264"/>
    <w:rsid w:val="002242DF"/>
    <w:rsid w:val="002246A4"/>
    <w:rsid w:val="0022474E"/>
    <w:rsid w:val="00224799"/>
    <w:rsid w:val="002247A9"/>
    <w:rsid w:val="00224CD0"/>
    <w:rsid w:val="00224E45"/>
    <w:rsid w:val="002250CA"/>
    <w:rsid w:val="00225322"/>
    <w:rsid w:val="002254D3"/>
    <w:rsid w:val="002255E6"/>
    <w:rsid w:val="00225A68"/>
    <w:rsid w:val="00225BE4"/>
    <w:rsid w:val="00225CB2"/>
    <w:rsid w:val="002263C1"/>
    <w:rsid w:val="002264D1"/>
    <w:rsid w:val="002269C7"/>
    <w:rsid w:val="00226B0C"/>
    <w:rsid w:val="00226E2F"/>
    <w:rsid w:val="00226E49"/>
    <w:rsid w:val="00226E70"/>
    <w:rsid w:val="00226FB3"/>
    <w:rsid w:val="002273FE"/>
    <w:rsid w:val="00227452"/>
    <w:rsid w:val="00227561"/>
    <w:rsid w:val="002276FE"/>
    <w:rsid w:val="00227952"/>
    <w:rsid w:val="002279DE"/>
    <w:rsid w:val="00227A52"/>
    <w:rsid w:val="00227BF0"/>
    <w:rsid w:val="00227C4D"/>
    <w:rsid w:val="00227CC1"/>
    <w:rsid w:val="00227D47"/>
    <w:rsid w:val="00227E5D"/>
    <w:rsid w:val="00227EF4"/>
    <w:rsid w:val="00227F12"/>
    <w:rsid w:val="0023004C"/>
    <w:rsid w:val="00230137"/>
    <w:rsid w:val="002304CE"/>
    <w:rsid w:val="00230579"/>
    <w:rsid w:val="00230621"/>
    <w:rsid w:val="00230697"/>
    <w:rsid w:val="002307EC"/>
    <w:rsid w:val="002308D7"/>
    <w:rsid w:val="00230913"/>
    <w:rsid w:val="00230953"/>
    <w:rsid w:val="00230971"/>
    <w:rsid w:val="00230E4A"/>
    <w:rsid w:val="00231142"/>
    <w:rsid w:val="00231242"/>
    <w:rsid w:val="00231367"/>
    <w:rsid w:val="00231939"/>
    <w:rsid w:val="0023196B"/>
    <w:rsid w:val="00231B30"/>
    <w:rsid w:val="00231BCC"/>
    <w:rsid w:val="00231C55"/>
    <w:rsid w:val="00232072"/>
    <w:rsid w:val="002320E2"/>
    <w:rsid w:val="002323A5"/>
    <w:rsid w:val="00232440"/>
    <w:rsid w:val="0023248D"/>
    <w:rsid w:val="002324AE"/>
    <w:rsid w:val="00232585"/>
    <w:rsid w:val="0023289D"/>
    <w:rsid w:val="002328C9"/>
    <w:rsid w:val="00232B3F"/>
    <w:rsid w:val="00232B43"/>
    <w:rsid w:val="00232F1D"/>
    <w:rsid w:val="00233091"/>
    <w:rsid w:val="00233158"/>
    <w:rsid w:val="00233213"/>
    <w:rsid w:val="00233223"/>
    <w:rsid w:val="002333EA"/>
    <w:rsid w:val="00233455"/>
    <w:rsid w:val="0023369D"/>
    <w:rsid w:val="00233725"/>
    <w:rsid w:val="00233947"/>
    <w:rsid w:val="00233C2A"/>
    <w:rsid w:val="0023430B"/>
    <w:rsid w:val="00234474"/>
    <w:rsid w:val="002344FF"/>
    <w:rsid w:val="002346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49A"/>
    <w:rsid w:val="00235678"/>
    <w:rsid w:val="002357E5"/>
    <w:rsid w:val="00235A56"/>
    <w:rsid w:val="00235B98"/>
    <w:rsid w:val="00235E9B"/>
    <w:rsid w:val="00236001"/>
    <w:rsid w:val="002362F6"/>
    <w:rsid w:val="00236423"/>
    <w:rsid w:val="00236550"/>
    <w:rsid w:val="002368FA"/>
    <w:rsid w:val="002368FC"/>
    <w:rsid w:val="00236AF2"/>
    <w:rsid w:val="00236B80"/>
    <w:rsid w:val="00236C68"/>
    <w:rsid w:val="00237112"/>
    <w:rsid w:val="00237194"/>
    <w:rsid w:val="00237365"/>
    <w:rsid w:val="002375C0"/>
    <w:rsid w:val="0023799F"/>
    <w:rsid w:val="002379C6"/>
    <w:rsid w:val="00237A31"/>
    <w:rsid w:val="00240203"/>
    <w:rsid w:val="00240217"/>
    <w:rsid w:val="00240388"/>
    <w:rsid w:val="002407C5"/>
    <w:rsid w:val="0024086D"/>
    <w:rsid w:val="002409CD"/>
    <w:rsid w:val="00240C3D"/>
    <w:rsid w:val="00240ED0"/>
    <w:rsid w:val="00240FAE"/>
    <w:rsid w:val="002410EB"/>
    <w:rsid w:val="0024121C"/>
    <w:rsid w:val="0024127F"/>
    <w:rsid w:val="00241327"/>
    <w:rsid w:val="00241446"/>
    <w:rsid w:val="002414FA"/>
    <w:rsid w:val="00241682"/>
    <w:rsid w:val="0024169D"/>
    <w:rsid w:val="002416E6"/>
    <w:rsid w:val="002417F3"/>
    <w:rsid w:val="002418B3"/>
    <w:rsid w:val="002418C2"/>
    <w:rsid w:val="0024193A"/>
    <w:rsid w:val="00241ABF"/>
    <w:rsid w:val="00241DD8"/>
    <w:rsid w:val="002420E9"/>
    <w:rsid w:val="0024228E"/>
    <w:rsid w:val="002423F2"/>
    <w:rsid w:val="00242B9A"/>
    <w:rsid w:val="00242CAE"/>
    <w:rsid w:val="00242CE4"/>
    <w:rsid w:val="00242DA2"/>
    <w:rsid w:val="002433CA"/>
    <w:rsid w:val="00243743"/>
    <w:rsid w:val="00243970"/>
    <w:rsid w:val="00243BE2"/>
    <w:rsid w:val="00243DAF"/>
    <w:rsid w:val="00243EBF"/>
    <w:rsid w:val="00243EE2"/>
    <w:rsid w:val="00244302"/>
    <w:rsid w:val="0024432C"/>
    <w:rsid w:val="00244334"/>
    <w:rsid w:val="0024454E"/>
    <w:rsid w:val="002446FD"/>
    <w:rsid w:val="00244A18"/>
    <w:rsid w:val="00244C84"/>
    <w:rsid w:val="00244D0F"/>
    <w:rsid w:val="00244D82"/>
    <w:rsid w:val="00244E1A"/>
    <w:rsid w:val="00244E58"/>
    <w:rsid w:val="002451D5"/>
    <w:rsid w:val="00245242"/>
    <w:rsid w:val="00245330"/>
    <w:rsid w:val="0024538E"/>
    <w:rsid w:val="00245785"/>
    <w:rsid w:val="002457B1"/>
    <w:rsid w:val="0024582D"/>
    <w:rsid w:val="00245B77"/>
    <w:rsid w:val="00245C0B"/>
    <w:rsid w:val="00245D4E"/>
    <w:rsid w:val="00246180"/>
    <w:rsid w:val="002466B0"/>
    <w:rsid w:val="00246863"/>
    <w:rsid w:val="0024687C"/>
    <w:rsid w:val="002468E1"/>
    <w:rsid w:val="002469F5"/>
    <w:rsid w:val="00246B6B"/>
    <w:rsid w:val="00246BBF"/>
    <w:rsid w:val="00246E15"/>
    <w:rsid w:val="00246F65"/>
    <w:rsid w:val="00247136"/>
    <w:rsid w:val="0024713D"/>
    <w:rsid w:val="002471AD"/>
    <w:rsid w:val="00247205"/>
    <w:rsid w:val="00247278"/>
    <w:rsid w:val="0024746D"/>
    <w:rsid w:val="002474B6"/>
    <w:rsid w:val="00247594"/>
    <w:rsid w:val="002479E9"/>
    <w:rsid w:val="00247CD8"/>
    <w:rsid w:val="00247D8C"/>
    <w:rsid w:val="00247E0C"/>
    <w:rsid w:val="00247ED8"/>
    <w:rsid w:val="00247FE7"/>
    <w:rsid w:val="002502C8"/>
    <w:rsid w:val="002502EB"/>
    <w:rsid w:val="0025064E"/>
    <w:rsid w:val="002506C4"/>
    <w:rsid w:val="002507D8"/>
    <w:rsid w:val="002509A8"/>
    <w:rsid w:val="002509AB"/>
    <w:rsid w:val="00250AE2"/>
    <w:rsid w:val="00250B5D"/>
    <w:rsid w:val="00250C98"/>
    <w:rsid w:val="00250CDC"/>
    <w:rsid w:val="00250E42"/>
    <w:rsid w:val="00250E8C"/>
    <w:rsid w:val="00251010"/>
    <w:rsid w:val="00251338"/>
    <w:rsid w:val="002513BF"/>
    <w:rsid w:val="00251717"/>
    <w:rsid w:val="00251B1F"/>
    <w:rsid w:val="00251CA3"/>
    <w:rsid w:val="00251CC3"/>
    <w:rsid w:val="00252079"/>
    <w:rsid w:val="00252245"/>
    <w:rsid w:val="0025228A"/>
    <w:rsid w:val="002523D3"/>
    <w:rsid w:val="002527C9"/>
    <w:rsid w:val="00252898"/>
    <w:rsid w:val="002528B0"/>
    <w:rsid w:val="0025290F"/>
    <w:rsid w:val="00252931"/>
    <w:rsid w:val="0025297B"/>
    <w:rsid w:val="00252BAA"/>
    <w:rsid w:val="00252C1E"/>
    <w:rsid w:val="00252C9A"/>
    <w:rsid w:val="00252F0D"/>
    <w:rsid w:val="0025311E"/>
    <w:rsid w:val="002534A0"/>
    <w:rsid w:val="0025388D"/>
    <w:rsid w:val="002538F5"/>
    <w:rsid w:val="002538F6"/>
    <w:rsid w:val="002539E1"/>
    <w:rsid w:val="00253B54"/>
    <w:rsid w:val="00253CF4"/>
    <w:rsid w:val="00253D22"/>
    <w:rsid w:val="0025446E"/>
    <w:rsid w:val="00254648"/>
    <w:rsid w:val="0025470B"/>
    <w:rsid w:val="00254772"/>
    <w:rsid w:val="00254B6C"/>
    <w:rsid w:val="00254E1B"/>
    <w:rsid w:val="00254FD7"/>
    <w:rsid w:val="002551FD"/>
    <w:rsid w:val="00255718"/>
    <w:rsid w:val="00255813"/>
    <w:rsid w:val="00255A20"/>
    <w:rsid w:val="00255D52"/>
    <w:rsid w:val="00255F8E"/>
    <w:rsid w:val="00256049"/>
    <w:rsid w:val="00256069"/>
    <w:rsid w:val="002561E0"/>
    <w:rsid w:val="0025629B"/>
    <w:rsid w:val="0025636C"/>
    <w:rsid w:val="00256437"/>
    <w:rsid w:val="0025648E"/>
    <w:rsid w:val="0025664F"/>
    <w:rsid w:val="00256AEF"/>
    <w:rsid w:val="00256BE8"/>
    <w:rsid w:val="00256EE9"/>
    <w:rsid w:val="00256FC2"/>
    <w:rsid w:val="00257020"/>
    <w:rsid w:val="00257601"/>
    <w:rsid w:val="0025773D"/>
    <w:rsid w:val="0025777F"/>
    <w:rsid w:val="00257793"/>
    <w:rsid w:val="00257804"/>
    <w:rsid w:val="002578AC"/>
    <w:rsid w:val="00257C61"/>
    <w:rsid w:val="00257D9A"/>
    <w:rsid w:val="00257E26"/>
    <w:rsid w:val="00257E2F"/>
    <w:rsid w:val="002600BE"/>
    <w:rsid w:val="00260536"/>
    <w:rsid w:val="00260555"/>
    <w:rsid w:val="00260999"/>
    <w:rsid w:val="00260B87"/>
    <w:rsid w:val="00260CAC"/>
    <w:rsid w:val="00260D0E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7C"/>
    <w:rsid w:val="00261FF6"/>
    <w:rsid w:val="0026202A"/>
    <w:rsid w:val="00262078"/>
    <w:rsid w:val="00262187"/>
    <w:rsid w:val="002621AA"/>
    <w:rsid w:val="00262525"/>
    <w:rsid w:val="0026258B"/>
    <w:rsid w:val="002626DC"/>
    <w:rsid w:val="002628D5"/>
    <w:rsid w:val="00262A49"/>
    <w:rsid w:val="00262A8C"/>
    <w:rsid w:val="00262C82"/>
    <w:rsid w:val="00263651"/>
    <w:rsid w:val="00263724"/>
    <w:rsid w:val="00263882"/>
    <w:rsid w:val="00263A86"/>
    <w:rsid w:val="00263BC8"/>
    <w:rsid w:val="00263E8B"/>
    <w:rsid w:val="00264014"/>
    <w:rsid w:val="00264051"/>
    <w:rsid w:val="00264069"/>
    <w:rsid w:val="002640C2"/>
    <w:rsid w:val="00264269"/>
    <w:rsid w:val="00264565"/>
    <w:rsid w:val="00264648"/>
    <w:rsid w:val="002648C3"/>
    <w:rsid w:val="00264CA5"/>
    <w:rsid w:val="00264E68"/>
    <w:rsid w:val="00265049"/>
    <w:rsid w:val="002651BE"/>
    <w:rsid w:val="002655F4"/>
    <w:rsid w:val="00265837"/>
    <w:rsid w:val="00265A2C"/>
    <w:rsid w:val="00265A63"/>
    <w:rsid w:val="00265FB5"/>
    <w:rsid w:val="002660BD"/>
    <w:rsid w:val="00266363"/>
    <w:rsid w:val="00266469"/>
    <w:rsid w:val="0026650B"/>
    <w:rsid w:val="00266536"/>
    <w:rsid w:val="00266594"/>
    <w:rsid w:val="00266689"/>
    <w:rsid w:val="002666B8"/>
    <w:rsid w:val="00266827"/>
    <w:rsid w:val="00266841"/>
    <w:rsid w:val="00266D67"/>
    <w:rsid w:val="00266F99"/>
    <w:rsid w:val="00267622"/>
    <w:rsid w:val="00267C23"/>
    <w:rsid w:val="00267C49"/>
    <w:rsid w:val="00270074"/>
    <w:rsid w:val="002700BF"/>
    <w:rsid w:val="002704C9"/>
    <w:rsid w:val="002705D1"/>
    <w:rsid w:val="002709BB"/>
    <w:rsid w:val="00270AE6"/>
    <w:rsid w:val="00270F3A"/>
    <w:rsid w:val="002711C9"/>
    <w:rsid w:val="002713C4"/>
    <w:rsid w:val="0027162D"/>
    <w:rsid w:val="00271B1C"/>
    <w:rsid w:val="00271B1F"/>
    <w:rsid w:val="00271E58"/>
    <w:rsid w:val="00272001"/>
    <w:rsid w:val="002721EF"/>
    <w:rsid w:val="00272327"/>
    <w:rsid w:val="0027241A"/>
    <w:rsid w:val="002727FA"/>
    <w:rsid w:val="00272901"/>
    <w:rsid w:val="00272940"/>
    <w:rsid w:val="00272C6B"/>
    <w:rsid w:val="00272D83"/>
    <w:rsid w:val="00272F9F"/>
    <w:rsid w:val="0027326E"/>
    <w:rsid w:val="00273548"/>
    <w:rsid w:val="002735CB"/>
    <w:rsid w:val="00273666"/>
    <w:rsid w:val="00273795"/>
    <w:rsid w:val="00273D9C"/>
    <w:rsid w:val="00273E34"/>
    <w:rsid w:val="0027420B"/>
    <w:rsid w:val="002744D2"/>
    <w:rsid w:val="00274605"/>
    <w:rsid w:val="002747DC"/>
    <w:rsid w:val="00274805"/>
    <w:rsid w:val="00274989"/>
    <w:rsid w:val="00275011"/>
    <w:rsid w:val="00275020"/>
    <w:rsid w:val="002750A3"/>
    <w:rsid w:val="00275369"/>
    <w:rsid w:val="002753C0"/>
    <w:rsid w:val="00275471"/>
    <w:rsid w:val="0027552A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4DD"/>
    <w:rsid w:val="002769E1"/>
    <w:rsid w:val="00276A3C"/>
    <w:rsid w:val="00276C7A"/>
    <w:rsid w:val="00276C8B"/>
    <w:rsid w:val="00276CD1"/>
    <w:rsid w:val="00276D3B"/>
    <w:rsid w:val="00276F26"/>
    <w:rsid w:val="00277248"/>
    <w:rsid w:val="0027733A"/>
    <w:rsid w:val="002774FD"/>
    <w:rsid w:val="00277603"/>
    <w:rsid w:val="002776E7"/>
    <w:rsid w:val="002779A4"/>
    <w:rsid w:val="00277C07"/>
    <w:rsid w:val="00277E6D"/>
    <w:rsid w:val="0028006F"/>
    <w:rsid w:val="0028034B"/>
    <w:rsid w:val="00280507"/>
    <w:rsid w:val="0028069C"/>
    <w:rsid w:val="002806C4"/>
    <w:rsid w:val="002807EC"/>
    <w:rsid w:val="00280801"/>
    <w:rsid w:val="00280D74"/>
    <w:rsid w:val="00280DC8"/>
    <w:rsid w:val="00280DEE"/>
    <w:rsid w:val="00280F74"/>
    <w:rsid w:val="00280FF6"/>
    <w:rsid w:val="00281026"/>
    <w:rsid w:val="0028122C"/>
    <w:rsid w:val="00281273"/>
    <w:rsid w:val="002812AC"/>
    <w:rsid w:val="002819B3"/>
    <w:rsid w:val="002819D8"/>
    <w:rsid w:val="00281A2D"/>
    <w:rsid w:val="00281B53"/>
    <w:rsid w:val="00281BE0"/>
    <w:rsid w:val="00281C1D"/>
    <w:rsid w:val="00281C83"/>
    <w:rsid w:val="00282722"/>
    <w:rsid w:val="00282860"/>
    <w:rsid w:val="002829EC"/>
    <w:rsid w:val="00282C06"/>
    <w:rsid w:val="00282C25"/>
    <w:rsid w:val="00282E7A"/>
    <w:rsid w:val="002831F6"/>
    <w:rsid w:val="002831FD"/>
    <w:rsid w:val="002832D1"/>
    <w:rsid w:val="0028370B"/>
    <w:rsid w:val="0028386E"/>
    <w:rsid w:val="00283B19"/>
    <w:rsid w:val="00283BEB"/>
    <w:rsid w:val="00283CBC"/>
    <w:rsid w:val="00283D52"/>
    <w:rsid w:val="00283F26"/>
    <w:rsid w:val="002840C0"/>
    <w:rsid w:val="002842DD"/>
    <w:rsid w:val="002844F0"/>
    <w:rsid w:val="0028452C"/>
    <w:rsid w:val="002845EE"/>
    <w:rsid w:val="00284694"/>
    <w:rsid w:val="002849C9"/>
    <w:rsid w:val="00284BA2"/>
    <w:rsid w:val="0028512C"/>
    <w:rsid w:val="00285232"/>
    <w:rsid w:val="002857BE"/>
    <w:rsid w:val="00285FB7"/>
    <w:rsid w:val="002864D7"/>
    <w:rsid w:val="002865E9"/>
    <w:rsid w:val="0028690B"/>
    <w:rsid w:val="00286939"/>
    <w:rsid w:val="0028699F"/>
    <w:rsid w:val="002869B5"/>
    <w:rsid w:val="002869F2"/>
    <w:rsid w:val="00286DD0"/>
    <w:rsid w:val="00286FFA"/>
    <w:rsid w:val="002870B9"/>
    <w:rsid w:val="00287201"/>
    <w:rsid w:val="00287254"/>
    <w:rsid w:val="0028733C"/>
    <w:rsid w:val="00287462"/>
    <w:rsid w:val="002877A0"/>
    <w:rsid w:val="00287B8B"/>
    <w:rsid w:val="00287C45"/>
    <w:rsid w:val="00287EAD"/>
    <w:rsid w:val="00287EB1"/>
    <w:rsid w:val="00287EC9"/>
    <w:rsid w:val="00290044"/>
    <w:rsid w:val="002901F7"/>
    <w:rsid w:val="0029022E"/>
    <w:rsid w:val="002903C0"/>
    <w:rsid w:val="00290407"/>
    <w:rsid w:val="002904A5"/>
    <w:rsid w:val="0029055E"/>
    <w:rsid w:val="00290772"/>
    <w:rsid w:val="002907EF"/>
    <w:rsid w:val="00290D55"/>
    <w:rsid w:val="00290F95"/>
    <w:rsid w:val="00291443"/>
    <w:rsid w:val="0029178D"/>
    <w:rsid w:val="002918D3"/>
    <w:rsid w:val="0029198F"/>
    <w:rsid w:val="00291AB5"/>
    <w:rsid w:val="00291ACE"/>
    <w:rsid w:val="00291B06"/>
    <w:rsid w:val="00291C4C"/>
    <w:rsid w:val="00291D77"/>
    <w:rsid w:val="00291E7B"/>
    <w:rsid w:val="00291F4C"/>
    <w:rsid w:val="00292060"/>
    <w:rsid w:val="002920E8"/>
    <w:rsid w:val="002920FB"/>
    <w:rsid w:val="0029232D"/>
    <w:rsid w:val="002924DB"/>
    <w:rsid w:val="002926B9"/>
    <w:rsid w:val="002927E8"/>
    <w:rsid w:val="00292871"/>
    <w:rsid w:val="00292B8C"/>
    <w:rsid w:val="00292D54"/>
    <w:rsid w:val="00292EAE"/>
    <w:rsid w:val="00293223"/>
    <w:rsid w:val="00293488"/>
    <w:rsid w:val="002934EB"/>
    <w:rsid w:val="00293580"/>
    <w:rsid w:val="00293592"/>
    <w:rsid w:val="00293874"/>
    <w:rsid w:val="00293878"/>
    <w:rsid w:val="00293952"/>
    <w:rsid w:val="00293E2C"/>
    <w:rsid w:val="00293EF8"/>
    <w:rsid w:val="0029400B"/>
    <w:rsid w:val="0029448A"/>
    <w:rsid w:val="00294BAE"/>
    <w:rsid w:val="00294BB1"/>
    <w:rsid w:val="00294BE2"/>
    <w:rsid w:val="00294C81"/>
    <w:rsid w:val="00294CBC"/>
    <w:rsid w:val="002950B6"/>
    <w:rsid w:val="002951AF"/>
    <w:rsid w:val="00295234"/>
    <w:rsid w:val="0029527F"/>
    <w:rsid w:val="0029534C"/>
    <w:rsid w:val="00295384"/>
    <w:rsid w:val="002953CE"/>
    <w:rsid w:val="00295408"/>
    <w:rsid w:val="0029551B"/>
    <w:rsid w:val="002955AC"/>
    <w:rsid w:val="00295840"/>
    <w:rsid w:val="00295A6E"/>
    <w:rsid w:val="00295AF5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368"/>
    <w:rsid w:val="002A0493"/>
    <w:rsid w:val="002A04CA"/>
    <w:rsid w:val="002A08AC"/>
    <w:rsid w:val="002A0B92"/>
    <w:rsid w:val="002A0CD8"/>
    <w:rsid w:val="002A0E10"/>
    <w:rsid w:val="002A0E2D"/>
    <w:rsid w:val="002A10A7"/>
    <w:rsid w:val="002A12B7"/>
    <w:rsid w:val="002A13F6"/>
    <w:rsid w:val="002A155F"/>
    <w:rsid w:val="002A1576"/>
    <w:rsid w:val="002A1CF6"/>
    <w:rsid w:val="002A1EB7"/>
    <w:rsid w:val="002A1FFF"/>
    <w:rsid w:val="002A2203"/>
    <w:rsid w:val="002A240F"/>
    <w:rsid w:val="002A27FB"/>
    <w:rsid w:val="002A2DB6"/>
    <w:rsid w:val="002A2FFD"/>
    <w:rsid w:val="002A3008"/>
    <w:rsid w:val="002A3047"/>
    <w:rsid w:val="002A30C5"/>
    <w:rsid w:val="002A3206"/>
    <w:rsid w:val="002A3281"/>
    <w:rsid w:val="002A35DC"/>
    <w:rsid w:val="002A3890"/>
    <w:rsid w:val="002A39BD"/>
    <w:rsid w:val="002A39DE"/>
    <w:rsid w:val="002A39EB"/>
    <w:rsid w:val="002A3BD5"/>
    <w:rsid w:val="002A3BF2"/>
    <w:rsid w:val="002A47E9"/>
    <w:rsid w:val="002A47F1"/>
    <w:rsid w:val="002A47F6"/>
    <w:rsid w:val="002A49A0"/>
    <w:rsid w:val="002A49F9"/>
    <w:rsid w:val="002A4A23"/>
    <w:rsid w:val="002A4A2F"/>
    <w:rsid w:val="002A4D18"/>
    <w:rsid w:val="002A4D7A"/>
    <w:rsid w:val="002A4E29"/>
    <w:rsid w:val="002A4F2E"/>
    <w:rsid w:val="002A511E"/>
    <w:rsid w:val="002A5593"/>
    <w:rsid w:val="002A5A0B"/>
    <w:rsid w:val="002A5C9B"/>
    <w:rsid w:val="002A5DB8"/>
    <w:rsid w:val="002A6381"/>
    <w:rsid w:val="002A644F"/>
    <w:rsid w:val="002A64CB"/>
    <w:rsid w:val="002A65BF"/>
    <w:rsid w:val="002A6646"/>
    <w:rsid w:val="002A6869"/>
    <w:rsid w:val="002A6D82"/>
    <w:rsid w:val="002A6DF0"/>
    <w:rsid w:val="002A6F7A"/>
    <w:rsid w:val="002A7097"/>
    <w:rsid w:val="002A7219"/>
    <w:rsid w:val="002A7225"/>
    <w:rsid w:val="002A727E"/>
    <w:rsid w:val="002A778B"/>
    <w:rsid w:val="002A7847"/>
    <w:rsid w:val="002A7853"/>
    <w:rsid w:val="002A7878"/>
    <w:rsid w:val="002A7AC7"/>
    <w:rsid w:val="002A7CD8"/>
    <w:rsid w:val="002A7D42"/>
    <w:rsid w:val="002A7EE1"/>
    <w:rsid w:val="002B00C5"/>
    <w:rsid w:val="002B0189"/>
    <w:rsid w:val="002B0205"/>
    <w:rsid w:val="002B0282"/>
    <w:rsid w:val="002B0552"/>
    <w:rsid w:val="002B0592"/>
    <w:rsid w:val="002B081E"/>
    <w:rsid w:val="002B0902"/>
    <w:rsid w:val="002B0C58"/>
    <w:rsid w:val="002B0E1A"/>
    <w:rsid w:val="002B0F6A"/>
    <w:rsid w:val="002B121C"/>
    <w:rsid w:val="002B121E"/>
    <w:rsid w:val="002B14FE"/>
    <w:rsid w:val="002B16A7"/>
    <w:rsid w:val="002B1E07"/>
    <w:rsid w:val="002B1E27"/>
    <w:rsid w:val="002B1EBB"/>
    <w:rsid w:val="002B1ECB"/>
    <w:rsid w:val="002B1F31"/>
    <w:rsid w:val="002B1F88"/>
    <w:rsid w:val="002B2035"/>
    <w:rsid w:val="002B21CA"/>
    <w:rsid w:val="002B2346"/>
    <w:rsid w:val="002B2673"/>
    <w:rsid w:val="002B26E7"/>
    <w:rsid w:val="002B280E"/>
    <w:rsid w:val="002B2AFC"/>
    <w:rsid w:val="002B2DE7"/>
    <w:rsid w:val="002B2EC2"/>
    <w:rsid w:val="002B2F25"/>
    <w:rsid w:val="002B321C"/>
    <w:rsid w:val="002B32D0"/>
    <w:rsid w:val="002B3436"/>
    <w:rsid w:val="002B344F"/>
    <w:rsid w:val="002B34B8"/>
    <w:rsid w:val="002B3656"/>
    <w:rsid w:val="002B39A3"/>
    <w:rsid w:val="002B3A10"/>
    <w:rsid w:val="002B3B3D"/>
    <w:rsid w:val="002B3BA7"/>
    <w:rsid w:val="002B3E44"/>
    <w:rsid w:val="002B3F55"/>
    <w:rsid w:val="002B4092"/>
    <w:rsid w:val="002B45B1"/>
    <w:rsid w:val="002B471E"/>
    <w:rsid w:val="002B4880"/>
    <w:rsid w:val="002B48DD"/>
    <w:rsid w:val="002B49E5"/>
    <w:rsid w:val="002B4A0A"/>
    <w:rsid w:val="002B4BB7"/>
    <w:rsid w:val="002B4BDD"/>
    <w:rsid w:val="002B4C51"/>
    <w:rsid w:val="002B4C61"/>
    <w:rsid w:val="002B4CF1"/>
    <w:rsid w:val="002B4E2C"/>
    <w:rsid w:val="002B4E3D"/>
    <w:rsid w:val="002B4FF1"/>
    <w:rsid w:val="002B51FD"/>
    <w:rsid w:val="002B544C"/>
    <w:rsid w:val="002B5550"/>
    <w:rsid w:val="002B5767"/>
    <w:rsid w:val="002B5796"/>
    <w:rsid w:val="002B579E"/>
    <w:rsid w:val="002B5874"/>
    <w:rsid w:val="002B5939"/>
    <w:rsid w:val="002B596C"/>
    <w:rsid w:val="002B59DC"/>
    <w:rsid w:val="002B5F03"/>
    <w:rsid w:val="002B61A7"/>
    <w:rsid w:val="002B64A7"/>
    <w:rsid w:val="002B66C7"/>
    <w:rsid w:val="002B66D7"/>
    <w:rsid w:val="002B67ED"/>
    <w:rsid w:val="002B6ACD"/>
    <w:rsid w:val="002B6AF5"/>
    <w:rsid w:val="002B6D67"/>
    <w:rsid w:val="002B6E19"/>
    <w:rsid w:val="002B701F"/>
    <w:rsid w:val="002B71EF"/>
    <w:rsid w:val="002B744A"/>
    <w:rsid w:val="002B744F"/>
    <w:rsid w:val="002B775A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966"/>
    <w:rsid w:val="002C0AC0"/>
    <w:rsid w:val="002C0B64"/>
    <w:rsid w:val="002C0E70"/>
    <w:rsid w:val="002C13BE"/>
    <w:rsid w:val="002C140A"/>
    <w:rsid w:val="002C144C"/>
    <w:rsid w:val="002C147B"/>
    <w:rsid w:val="002C157A"/>
    <w:rsid w:val="002C1D50"/>
    <w:rsid w:val="002C2168"/>
    <w:rsid w:val="002C2244"/>
    <w:rsid w:val="002C24E3"/>
    <w:rsid w:val="002C268B"/>
    <w:rsid w:val="002C26CE"/>
    <w:rsid w:val="002C2878"/>
    <w:rsid w:val="002C2B21"/>
    <w:rsid w:val="002C2C36"/>
    <w:rsid w:val="002C2D49"/>
    <w:rsid w:val="002C2F57"/>
    <w:rsid w:val="002C2FB6"/>
    <w:rsid w:val="002C31EE"/>
    <w:rsid w:val="002C343B"/>
    <w:rsid w:val="002C3A60"/>
    <w:rsid w:val="002C3AB3"/>
    <w:rsid w:val="002C3B89"/>
    <w:rsid w:val="002C3D6C"/>
    <w:rsid w:val="002C3E13"/>
    <w:rsid w:val="002C40ED"/>
    <w:rsid w:val="002C426E"/>
    <w:rsid w:val="002C443D"/>
    <w:rsid w:val="002C4667"/>
    <w:rsid w:val="002C47D5"/>
    <w:rsid w:val="002C4B29"/>
    <w:rsid w:val="002C4E85"/>
    <w:rsid w:val="002C5092"/>
    <w:rsid w:val="002C50D0"/>
    <w:rsid w:val="002C53E1"/>
    <w:rsid w:val="002C5547"/>
    <w:rsid w:val="002C58E2"/>
    <w:rsid w:val="002C5F6C"/>
    <w:rsid w:val="002C5FF2"/>
    <w:rsid w:val="002C6149"/>
    <w:rsid w:val="002C648F"/>
    <w:rsid w:val="002C64AC"/>
    <w:rsid w:val="002C661D"/>
    <w:rsid w:val="002C667E"/>
    <w:rsid w:val="002C6824"/>
    <w:rsid w:val="002C6965"/>
    <w:rsid w:val="002C69A7"/>
    <w:rsid w:val="002C6ABE"/>
    <w:rsid w:val="002C6C16"/>
    <w:rsid w:val="002C6C17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17"/>
    <w:rsid w:val="002C7EEC"/>
    <w:rsid w:val="002C7EF9"/>
    <w:rsid w:val="002D01D2"/>
    <w:rsid w:val="002D0588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81C"/>
    <w:rsid w:val="002D1927"/>
    <w:rsid w:val="002D19B4"/>
    <w:rsid w:val="002D1B0C"/>
    <w:rsid w:val="002D1BAD"/>
    <w:rsid w:val="002D1D24"/>
    <w:rsid w:val="002D1D98"/>
    <w:rsid w:val="002D1DA1"/>
    <w:rsid w:val="002D1DE4"/>
    <w:rsid w:val="002D1FEF"/>
    <w:rsid w:val="002D201E"/>
    <w:rsid w:val="002D2112"/>
    <w:rsid w:val="002D239A"/>
    <w:rsid w:val="002D2445"/>
    <w:rsid w:val="002D2576"/>
    <w:rsid w:val="002D27A0"/>
    <w:rsid w:val="002D28C5"/>
    <w:rsid w:val="002D29E0"/>
    <w:rsid w:val="002D2B37"/>
    <w:rsid w:val="002D2B6B"/>
    <w:rsid w:val="002D2E2D"/>
    <w:rsid w:val="002D2F73"/>
    <w:rsid w:val="002D30BA"/>
    <w:rsid w:val="002D3358"/>
    <w:rsid w:val="002D34CF"/>
    <w:rsid w:val="002D3817"/>
    <w:rsid w:val="002D3BD0"/>
    <w:rsid w:val="002D407D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1C"/>
    <w:rsid w:val="002D572C"/>
    <w:rsid w:val="002D5B38"/>
    <w:rsid w:val="002D5BFA"/>
    <w:rsid w:val="002D5DBA"/>
    <w:rsid w:val="002D6051"/>
    <w:rsid w:val="002D61E4"/>
    <w:rsid w:val="002D639B"/>
    <w:rsid w:val="002D642B"/>
    <w:rsid w:val="002D64DF"/>
    <w:rsid w:val="002D665F"/>
    <w:rsid w:val="002D66DC"/>
    <w:rsid w:val="002D6974"/>
    <w:rsid w:val="002D6CC8"/>
    <w:rsid w:val="002D6D4E"/>
    <w:rsid w:val="002D6F99"/>
    <w:rsid w:val="002D7180"/>
    <w:rsid w:val="002D73CD"/>
    <w:rsid w:val="002D75D8"/>
    <w:rsid w:val="002D7602"/>
    <w:rsid w:val="002D7762"/>
    <w:rsid w:val="002D7942"/>
    <w:rsid w:val="002D7B31"/>
    <w:rsid w:val="002D7B6B"/>
    <w:rsid w:val="002E0336"/>
    <w:rsid w:val="002E03A8"/>
    <w:rsid w:val="002E03FE"/>
    <w:rsid w:val="002E0447"/>
    <w:rsid w:val="002E0797"/>
    <w:rsid w:val="002E0B55"/>
    <w:rsid w:val="002E0C93"/>
    <w:rsid w:val="002E0CFE"/>
    <w:rsid w:val="002E0E61"/>
    <w:rsid w:val="002E0E6C"/>
    <w:rsid w:val="002E10D2"/>
    <w:rsid w:val="002E12ED"/>
    <w:rsid w:val="002E134A"/>
    <w:rsid w:val="002E165B"/>
    <w:rsid w:val="002E1B8F"/>
    <w:rsid w:val="002E1D05"/>
    <w:rsid w:val="002E2043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DF"/>
    <w:rsid w:val="002E344B"/>
    <w:rsid w:val="002E35D2"/>
    <w:rsid w:val="002E35D6"/>
    <w:rsid w:val="002E36C4"/>
    <w:rsid w:val="002E3824"/>
    <w:rsid w:val="002E3943"/>
    <w:rsid w:val="002E3999"/>
    <w:rsid w:val="002E3CE2"/>
    <w:rsid w:val="002E3CF2"/>
    <w:rsid w:val="002E4150"/>
    <w:rsid w:val="002E4192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F85"/>
    <w:rsid w:val="002E504E"/>
    <w:rsid w:val="002E507D"/>
    <w:rsid w:val="002E5315"/>
    <w:rsid w:val="002E5447"/>
    <w:rsid w:val="002E563C"/>
    <w:rsid w:val="002E574C"/>
    <w:rsid w:val="002E595B"/>
    <w:rsid w:val="002E59ED"/>
    <w:rsid w:val="002E5ACB"/>
    <w:rsid w:val="002E5B8B"/>
    <w:rsid w:val="002E604E"/>
    <w:rsid w:val="002E6348"/>
    <w:rsid w:val="002E642B"/>
    <w:rsid w:val="002E64B0"/>
    <w:rsid w:val="002E6783"/>
    <w:rsid w:val="002E67CF"/>
    <w:rsid w:val="002E689E"/>
    <w:rsid w:val="002E6C02"/>
    <w:rsid w:val="002E729A"/>
    <w:rsid w:val="002E74FA"/>
    <w:rsid w:val="002E765B"/>
    <w:rsid w:val="002E7779"/>
    <w:rsid w:val="002E7A1D"/>
    <w:rsid w:val="002E7A47"/>
    <w:rsid w:val="002E7A78"/>
    <w:rsid w:val="002E7A84"/>
    <w:rsid w:val="002E7DD2"/>
    <w:rsid w:val="002F0017"/>
    <w:rsid w:val="002F00F0"/>
    <w:rsid w:val="002F045E"/>
    <w:rsid w:val="002F04B9"/>
    <w:rsid w:val="002F0643"/>
    <w:rsid w:val="002F07CF"/>
    <w:rsid w:val="002F0836"/>
    <w:rsid w:val="002F090D"/>
    <w:rsid w:val="002F0A43"/>
    <w:rsid w:val="002F0CFE"/>
    <w:rsid w:val="002F0FCE"/>
    <w:rsid w:val="002F10A3"/>
    <w:rsid w:val="002F1794"/>
    <w:rsid w:val="002F18A8"/>
    <w:rsid w:val="002F1AD9"/>
    <w:rsid w:val="002F1CD1"/>
    <w:rsid w:val="002F1F25"/>
    <w:rsid w:val="002F1F5C"/>
    <w:rsid w:val="002F2103"/>
    <w:rsid w:val="002F2253"/>
    <w:rsid w:val="002F286D"/>
    <w:rsid w:val="002F2F32"/>
    <w:rsid w:val="002F30C1"/>
    <w:rsid w:val="002F31A4"/>
    <w:rsid w:val="002F3675"/>
    <w:rsid w:val="002F388C"/>
    <w:rsid w:val="002F39AA"/>
    <w:rsid w:val="002F3B1E"/>
    <w:rsid w:val="002F3C7E"/>
    <w:rsid w:val="002F3CAB"/>
    <w:rsid w:val="002F3D4A"/>
    <w:rsid w:val="002F3E7A"/>
    <w:rsid w:val="002F3EB2"/>
    <w:rsid w:val="002F3F98"/>
    <w:rsid w:val="002F4304"/>
    <w:rsid w:val="002F4502"/>
    <w:rsid w:val="002F4587"/>
    <w:rsid w:val="002F45FC"/>
    <w:rsid w:val="002F467C"/>
    <w:rsid w:val="002F4792"/>
    <w:rsid w:val="002F4845"/>
    <w:rsid w:val="002F4938"/>
    <w:rsid w:val="002F4984"/>
    <w:rsid w:val="002F4A67"/>
    <w:rsid w:val="002F4A8D"/>
    <w:rsid w:val="002F4AA5"/>
    <w:rsid w:val="002F4AE6"/>
    <w:rsid w:val="002F4C41"/>
    <w:rsid w:val="002F4D4A"/>
    <w:rsid w:val="002F4FFE"/>
    <w:rsid w:val="002F5001"/>
    <w:rsid w:val="002F5033"/>
    <w:rsid w:val="002F5040"/>
    <w:rsid w:val="002F519A"/>
    <w:rsid w:val="002F52CF"/>
    <w:rsid w:val="002F53C8"/>
    <w:rsid w:val="002F5491"/>
    <w:rsid w:val="002F575F"/>
    <w:rsid w:val="002F5A9B"/>
    <w:rsid w:val="002F5AB0"/>
    <w:rsid w:val="002F5B55"/>
    <w:rsid w:val="002F5D0E"/>
    <w:rsid w:val="002F64F8"/>
    <w:rsid w:val="002F67E2"/>
    <w:rsid w:val="002F6942"/>
    <w:rsid w:val="002F6A2F"/>
    <w:rsid w:val="002F6AE8"/>
    <w:rsid w:val="002F6E2F"/>
    <w:rsid w:val="002F6FFA"/>
    <w:rsid w:val="002F74D4"/>
    <w:rsid w:val="002F75AF"/>
    <w:rsid w:val="002F7695"/>
    <w:rsid w:val="002F799A"/>
    <w:rsid w:val="002F7ACC"/>
    <w:rsid w:val="002F7EFE"/>
    <w:rsid w:val="002F7FC4"/>
    <w:rsid w:val="00300121"/>
    <w:rsid w:val="00300246"/>
    <w:rsid w:val="003005E8"/>
    <w:rsid w:val="003007B9"/>
    <w:rsid w:val="003008F2"/>
    <w:rsid w:val="00300920"/>
    <w:rsid w:val="00300BCD"/>
    <w:rsid w:val="00300BE9"/>
    <w:rsid w:val="00300CBA"/>
    <w:rsid w:val="00300E99"/>
    <w:rsid w:val="00300F1B"/>
    <w:rsid w:val="00301117"/>
    <w:rsid w:val="00301214"/>
    <w:rsid w:val="003012B3"/>
    <w:rsid w:val="003013B1"/>
    <w:rsid w:val="003019B2"/>
    <w:rsid w:val="00301AA9"/>
    <w:rsid w:val="00301C8C"/>
    <w:rsid w:val="00301D00"/>
    <w:rsid w:val="00302038"/>
    <w:rsid w:val="00302060"/>
    <w:rsid w:val="0030208F"/>
    <w:rsid w:val="00302113"/>
    <w:rsid w:val="00302387"/>
    <w:rsid w:val="00302480"/>
    <w:rsid w:val="003024D4"/>
    <w:rsid w:val="003025EF"/>
    <w:rsid w:val="0030266F"/>
    <w:rsid w:val="003026A4"/>
    <w:rsid w:val="00302741"/>
    <w:rsid w:val="0030277A"/>
    <w:rsid w:val="00302ADC"/>
    <w:rsid w:val="00302B84"/>
    <w:rsid w:val="00302E09"/>
    <w:rsid w:val="00303247"/>
    <w:rsid w:val="00303462"/>
    <w:rsid w:val="00303AA6"/>
    <w:rsid w:val="00303D29"/>
    <w:rsid w:val="00303E35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EFA"/>
    <w:rsid w:val="00304F23"/>
    <w:rsid w:val="00304F68"/>
    <w:rsid w:val="00304F72"/>
    <w:rsid w:val="00304F99"/>
    <w:rsid w:val="00305029"/>
    <w:rsid w:val="00305033"/>
    <w:rsid w:val="00305302"/>
    <w:rsid w:val="0030532D"/>
    <w:rsid w:val="00305417"/>
    <w:rsid w:val="00305513"/>
    <w:rsid w:val="00305689"/>
    <w:rsid w:val="003057D6"/>
    <w:rsid w:val="00305961"/>
    <w:rsid w:val="00305D97"/>
    <w:rsid w:val="003062C4"/>
    <w:rsid w:val="0030647F"/>
    <w:rsid w:val="0030653F"/>
    <w:rsid w:val="00306572"/>
    <w:rsid w:val="00306933"/>
    <w:rsid w:val="00306AD8"/>
    <w:rsid w:val="00306AE5"/>
    <w:rsid w:val="00306CFA"/>
    <w:rsid w:val="0030746D"/>
    <w:rsid w:val="003074A2"/>
    <w:rsid w:val="003078BD"/>
    <w:rsid w:val="00307C6D"/>
    <w:rsid w:val="00307E2A"/>
    <w:rsid w:val="00310368"/>
    <w:rsid w:val="0031036E"/>
    <w:rsid w:val="0031062C"/>
    <w:rsid w:val="0031071A"/>
    <w:rsid w:val="00310C96"/>
    <w:rsid w:val="00310D03"/>
    <w:rsid w:val="00310F0A"/>
    <w:rsid w:val="00310F35"/>
    <w:rsid w:val="003112E2"/>
    <w:rsid w:val="003115A1"/>
    <w:rsid w:val="003116F3"/>
    <w:rsid w:val="00311842"/>
    <w:rsid w:val="003118AE"/>
    <w:rsid w:val="00311ACC"/>
    <w:rsid w:val="00311C03"/>
    <w:rsid w:val="0031203D"/>
    <w:rsid w:val="003120FB"/>
    <w:rsid w:val="00312174"/>
    <w:rsid w:val="00312179"/>
    <w:rsid w:val="0031234D"/>
    <w:rsid w:val="003123D1"/>
    <w:rsid w:val="00312423"/>
    <w:rsid w:val="00312694"/>
    <w:rsid w:val="003126CF"/>
    <w:rsid w:val="00312849"/>
    <w:rsid w:val="00312C09"/>
    <w:rsid w:val="00312C0A"/>
    <w:rsid w:val="00312C1B"/>
    <w:rsid w:val="00312CF8"/>
    <w:rsid w:val="00312CFF"/>
    <w:rsid w:val="00312DAD"/>
    <w:rsid w:val="00312FC3"/>
    <w:rsid w:val="003130A1"/>
    <w:rsid w:val="00313323"/>
    <w:rsid w:val="0031347C"/>
    <w:rsid w:val="003134D4"/>
    <w:rsid w:val="0031355D"/>
    <w:rsid w:val="0031360B"/>
    <w:rsid w:val="003138B1"/>
    <w:rsid w:val="0031398C"/>
    <w:rsid w:val="00313B4A"/>
    <w:rsid w:val="003140CE"/>
    <w:rsid w:val="003143F1"/>
    <w:rsid w:val="00314696"/>
    <w:rsid w:val="003147DD"/>
    <w:rsid w:val="003147E7"/>
    <w:rsid w:val="003153AC"/>
    <w:rsid w:val="003155B0"/>
    <w:rsid w:val="00315998"/>
    <w:rsid w:val="00315A42"/>
    <w:rsid w:val="00315CD8"/>
    <w:rsid w:val="00315DB8"/>
    <w:rsid w:val="00315F84"/>
    <w:rsid w:val="00316146"/>
    <w:rsid w:val="0031614D"/>
    <w:rsid w:val="003161C2"/>
    <w:rsid w:val="0031664C"/>
    <w:rsid w:val="003166C5"/>
    <w:rsid w:val="00316AF4"/>
    <w:rsid w:val="00316E96"/>
    <w:rsid w:val="003171D4"/>
    <w:rsid w:val="003173A5"/>
    <w:rsid w:val="0031752D"/>
    <w:rsid w:val="00317552"/>
    <w:rsid w:val="003175B2"/>
    <w:rsid w:val="00317668"/>
    <w:rsid w:val="003179BD"/>
    <w:rsid w:val="00317B13"/>
    <w:rsid w:val="00317B7B"/>
    <w:rsid w:val="00320369"/>
    <w:rsid w:val="0032067C"/>
    <w:rsid w:val="0032067E"/>
    <w:rsid w:val="003207C4"/>
    <w:rsid w:val="00320890"/>
    <w:rsid w:val="003208F6"/>
    <w:rsid w:val="00320B95"/>
    <w:rsid w:val="00320BF7"/>
    <w:rsid w:val="00320E1A"/>
    <w:rsid w:val="00321002"/>
    <w:rsid w:val="00321058"/>
    <w:rsid w:val="0032109E"/>
    <w:rsid w:val="00321487"/>
    <w:rsid w:val="00321646"/>
    <w:rsid w:val="00321708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23"/>
    <w:rsid w:val="003234D0"/>
    <w:rsid w:val="00323537"/>
    <w:rsid w:val="003235BC"/>
    <w:rsid w:val="00323853"/>
    <w:rsid w:val="00323BEB"/>
    <w:rsid w:val="00323C29"/>
    <w:rsid w:val="00323C89"/>
    <w:rsid w:val="0032423F"/>
    <w:rsid w:val="003242F4"/>
    <w:rsid w:val="00324325"/>
    <w:rsid w:val="00324326"/>
    <w:rsid w:val="00324764"/>
    <w:rsid w:val="0032487C"/>
    <w:rsid w:val="003248EE"/>
    <w:rsid w:val="00324A8E"/>
    <w:rsid w:val="00324D64"/>
    <w:rsid w:val="00324EBF"/>
    <w:rsid w:val="00324FE1"/>
    <w:rsid w:val="003250AE"/>
    <w:rsid w:val="003258CF"/>
    <w:rsid w:val="003258E5"/>
    <w:rsid w:val="00325A5D"/>
    <w:rsid w:val="00325B40"/>
    <w:rsid w:val="00325BAE"/>
    <w:rsid w:val="00325C4E"/>
    <w:rsid w:val="00325C52"/>
    <w:rsid w:val="0032606D"/>
    <w:rsid w:val="003260D0"/>
    <w:rsid w:val="00326345"/>
    <w:rsid w:val="0032643C"/>
    <w:rsid w:val="0032666E"/>
    <w:rsid w:val="0032679C"/>
    <w:rsid w:val="003267E1"/>
    <w:rsid w:val="003268A5"/>
    <w:rsid w:val="00326A84"/>
    <w:rsid w:val="00326B4D"/>
    <w:rsid w:val="00326DF5"/>
    <w:rsid w:val="00326F51"/>
    <w:rsid w:val="00326F7D"/>
    <w:rsid w:val="003271F2"/>
    <w:rsid w:val="003273D6"/>
    <w:rsid w:val="003273DB"/>
    <w:rsid w:val="003274B0"/>
    <w:rsid w:val="0032782B"/>
    <w:rsid w:val="003278F3"/>
    <w:rsid w:val="003278F8"/>
    <w:rsid w:val="00327A4E"/>
    <w:rsid w:val="00327CC4"/>
    <w:rsid w:val="00327D78"/>
    <w:rsid w:val="00330159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058"/>
    <w:rsid w:val="0033248E"/>
    <w:rsid w:val="00332621"/>
    <w:rsid w:val="00332679"/>
    <w:rsid w:val="00332960"/>
    <w:rsid w:val="003329DF"/>
    <w:rsid w:val="00332C54"/>
    <w:rsid w:val="00332DBB"/>
    <w:rsid w:val="00332F4C"/>
    <w:rsid w:val="00332FAF"/>
    <w:rsid w:val="003330A2"/>
    <w:rsid w:val="00333201"/>
    <w:rsid w:val="0033323A"/>
    <w:rsid w:val="0033326A"/>
    <w:rsid w:val="0033341F"/>
    <w:rsid w:val="0033357F"/>
    <w:rsid w:val="003335E3"/>
    <w:rsid w:val="0033384E"/>
    <w:rsid w:val="00333D08"/>
    <w:rsid w:val="00333D40"/>
    <w:rsid w:val="00333D6C"/>
    <w:rsid w:val="00333FF6"/>
    <w:rsid w:val="00334200"/>
    <w:rsid w:val="003342E6"/>
    <w:rsid w:val="00334502"/>
    <w:rsid w:val="00334518"/>
    <w:rsid w:val="00334576"/>
    <w:rsid w:val="003345CF"/>
    <w:rsid w:val="003346D5"/>
    <w:rsid w:val="00334D81"/>
    <w:rsid w:val="00335215"/>
    <w:rsid w:val="0033531A"/>
    <w:rsid w:val="00335756"/>
    <w:rsid w:val="00335777"/>
    <w:rsid w:val="00336333"/>
    <w:rsid w:val="00336919"/>
    <w:rsid w:val="00336990"/>
    <w:rsid w:val="00336C51"/>
    <w:rsid w:val="00336CE8"/>
    <w:rsid w:val="00337015"/>
    <w:rsid w:val="003373D1"/>
    <w:rsid w:val="00337555"/>
    <w:rsid w:val="0033755B"/>
    <w:rsid w:val="00337818"/>
    <w:rsid w:val="0033793D"/>
    <w:rsid w:val="00337A04"/>
    <w:rsid w:val="00337AC9"/>
    <w:rsid w:val="00337C05"/>
    <w:rsid w:val="00337D63"/>
    <w:rsid w:val="00337FA2"/>
    <w:rsid w:val="00337FBB"/>
    <w:rsid w:val="00340050"/>
    <w:rsid w:val="003400DB"/>
    <w:rsid w:val="00340288"/>
    <w:rsid w:val="003405C4"/>
    <w:rsid w:val="00340613"/>
    <w:rsid w:val="00340860"/>
    <w:rsid w:val="0034097C"/>
    <w:rsid w:val="00340B37"/>
    <w:rsid w:val="00340ECA"/>
    <w:rsid w:val="00340FAC"/>
    <w:rsid w:val="00341199"/>
    <w:rsid w:val="003411C5"/>
    <w:rsid w:val="003413C9"/>
    <w:rsid w:val="00341E6C"/>
    <w:rsid w:val="0034220F"/>
    <w:rsid w:val="0034233D"/>
    <w:rsid w:val="00342591"/>
    <w:rsid w:val="0034278C"/>
    <w:rsid w:val="0034286C"/>
    <w:rsid w:val="00342931"/>
    <w:rsid w:val="003429F5"/>
    <w:rsid w:val="00342C0E"/>
    <w:rsid w:val="00342DA2"/>
    <w:rsid w:val="00342E7F"/>
    <w:rsid w:val="00342F88"/>
    <w:rsid w:val="003431C0"/>
    <w:rsid w:val="003432D5"/>
    <w:rsid w:val="00343362"/>
    <w:rsid w:val="003434E2"/>
    <w:rsid w:val="00343A73"/>
    <w:rsid w:val="00343B06"/>
    <w:rsid w:val="00343D3C"/>
    <w:rsid w:val="00343F9F"/>
    <w:rsid w:val="003440A7"/>
    <w:rsid w:val="003442BB"/>
    <w:rsid w:val="0034431D"/>
    <w:rsid w:val="003443FC"/>
    <w:rsid w:val="003445C7"/>
    <w:rsid w:val="003446BA"/>
    <w:rsid w:val="00344735"/>
    <w:rsid w:val="00344CA3"/>
    <w:rsid w:val="00344EC1"/>
    <w:rsid w:val="00344F97"/>
    <w:rsid w:val="003454F2"/>
    <w:rsid w:val="0034574A"/>
    <w:rsid w:val="00345BE9"/>
    <w:rsid w:val="00346013"/>
    <w:rsid w:val="003461CE"/>
    <w:rsid w:val="003463E7"/>
    <w:rsid w:val="003464FC"/>
    <w:rsid w:val="00346528"/>
    <w:rsid w:val="0034668A"/>
    <w:rsid w:val="003468F8"/>
    <w:rsid w:val="003469DF"/>
    <w:rsid w:val="00346DB0"/>
    <w:rsid w:val="00346DCE"/>
    <w:rsid w:val="00346FC1"/>
    <w:rsid w:val="0034721A"/>
    <w:rsid w:val="0034724B"/>
    <w:rsid w:val="00347284"/>
    <w:rsid w:val="0034740D"/>
    <w:rsid w:val="00347477"/>
    <w:rsid w:val="003474E8"/>
    <w:rsid w:val="0034796C"/>
    <w:rsid w:val="00347A63"/>
    <w:rsid w:val="00347ADA"/>
    <w:rsid w:val="00347D8F"/>
    <w:rsid w:val="00347DAC"/>
    <w:rsid w:val="00347DEA"/>
    <w:rsid w:val="00347F4F"/>
    <w:rsid w:val="0035000F"/>
    <w:rsid w:val="00350021"/>
    <w:rsid w:val="00350141"/>
    <w:rsid w:val="00350424"/>
    <w:rsid w:val="00350425"/>
    <w:rsid w:val="003506E8"/>
    <w:rsid w:val="00350724"/>
    <w:rsid w:val="00350942"/>
    <w:rsid w:val="00350A74"/>
    <w:rsid w:val="00350B19"/>
    <w:rsid w:val="00350C1D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34"/>
    <w:rsid w:val="00351F73"/>
    <w:rsid w:val="00351FD7"/>
    <w:rsid w:val="0035226F"/>
    <w:rsid w:val="003522C5"/>
    <w:rsid w:val="00352588"/>
    <w:rsid w:val="00352598"/>
    <w:rsid w:val="00352732"/>
    <w:rsid w:val="003529BD"/>
    <w:rsid w:val="00352A45"/>
    <w:rsid w:val="00352E15"/>
    <w:rsid w:val="00352EB8"/>
    <w:rsid w:val="00353261"/>
    <w:rsid w:val="00353542"/>
    <w:rsid w:val="003536F7"/>
    <w:rsid w:val="0035376F"/>
    <w:rsid w:val="003538A2"/>
    <w:rsid w:val="0035393E"/>
    <w:rsid w:val="003539F8"/>
    <w:rsid w:val="0035410A"/>
    <w:rsid w:val="003545D6"/>
    <w:rsid w:val="0035464F"/>
    <w:rsid w:val="0035465E"/>
    <w:rsid w:val="00354727"/>
    <w:rsid w:val="00354781"/>
    <w:rsid w:val="003547B0"/>
    <w:rsid w:val="00354919"/>
    <w:rsid w:val="0035491D"/>
    <w:rsid w:val="00354ABA"/>
    <w:rsid w:val="00354CD4"/>
    <w:rsid w:val="00354D3A"/>
    <w:rsid w:val="00354F50"/>
    <w:rsid w:val="003550D9"/>
    <w:rsid w:val="00355238"/>
    <w:rsid w:val="00355466"/>
    <w:rsid w:val="0035546A"/>
    <w:rsid w:val="003554A5"/>
    <w:rsid w:val="00355783"/>
    <w:rsid w:val="0035593A"/>
    <w:rsid w:val="00355B5A"/>
    <w:rsid w:val="003562C4"/>
    <w:rsid w:val="00356380"/>
    <w:rsid w:val="00356848"/>
    <w:rsid w:val="00356A1C"/>
    <w:rsid w:val="00356A46"/>
    <w:rsid w:val="00356B66"/>
    <w:rsid w:val="00356B8F"/>
    <w:rsid w:val="00356DD2"/>
    <w:rsid w:val="0035702A"/>
    <w:rsid w:val="0035767A"/>
    <w:rsid w:val="0035787D"/>
    <w:rsid w:val="00357A9A"/>
    <w:rsid w:val="00357AC1"/>
    <w:rsid w:val="00357B07"/>
    <w:rsid w:val="00357BF3"/>
    <w:rsid w:val="00357C07"/>
    <w:rsid w:val="00357ED6"/>
    <w:rsid w:val="00357EEB"/>
    <w:rsid w:val="00357F80"/>
    <w:rsid w:val="00360013"/>
    <w:rsid w:val="00360191"/>
    <w:rsid w:val="00360192"/>
    <w:rsid w:val="003603DD"/>
    <w:rsid w:val="0036049D"/>
    <w:rsid w:val="00360543"/>
    <w:rsid w:val="0036058A"/>
    <w:rsid w:val="003606A6"/>
    <w:rsid w:val="00360A54"/>
    <w:rsid w:val="00360C3B"/>
    <w:rsid w:val="00361202"/>
    <w:rsid w:val="003613F2"/>
    <w:rsid w:val="003614BB"/>
    <w:rsid w:val="00361CD7"/>
    <w:rsid w:val="0036203E"/>
    <w:rsid w:val="0036210D"/>
    <w:rsid w:val="00362393"/>
    <w:rsid w:val="003625E0"/>
    <w:rsid w:val="00362765"/>
    <w:rsid w:val="00362996"/>
    <w:rsid w:val="00362BFF"/>
    <w:rsid w:val="00362E0F"/>
    <w:rsid w:val="00362EAD"/>
    <w:rsid w:val="00362F0C"/>
    <w:rsid w:val="00362F7D"/>
    <w:rsid w:val="003632A7"/>
    <w:rsid w:val="00363559"/>
    <w:rsid w:val="003636C5"/>
    <w:rsid w:val="00363C4C"/>
    <w:rsid w:val="00363D0A"/>
    <w:rsid w:val="00363F84"/>
    <w:rsid w:val="00363F87"/>
    <w:rsid w:val="00364127"/>
    <w:rsid w:val="00364367"/>
    <w:rsid w:val="0036479C"/>
    <w:rsid w:val="00364959"/>
    <w:rsid w:val="00364DA6"/>
    <w:rsid w:val="00364DBC"/>
    <w:rsid w:val="00364ED8"/>
    <w:rsid w:val="00364FEB"/>
    <w:rsid w:val="0036521D"/>
    <w:rsid w:val="00365292"/>
    <w:rsid w:val="003652C7"/>
    <w:rsid w:val="00365686"/>
    <w:rsid w:val="003658AB"/>
    <w:rsid w:val="00365A5D"/>
    <w:rsid w:val="00365DCC"/>
    <w:rsid w:val="00365F2F"/>
    <w:rsid w:val="00366028"/>
    <w:rsid w:val="00366035"/>
    <w:rsid w:val="003664B1"/>
    <w:rsid w:val="003666BA"/>
    <w:rsid w:val="00366AE4"/>
    <w:rsid w:val="00366C6A"/>
    <w:rsid w:val="0036702D"/>
    <w:rsid w:val="003670AC"/>
    <w:rsid w:val="003671A2"/>
    <w:rsid w:val="00367A55"/>
    <w:rsid w:val="00367B4B"/>
    <w:rsid w:val="00367DFD"/>
    <w:rsid w:val="00367F3C"/>
    <w:rsid w:val="0037057D"/>
    <w:rsid w:val="00370797"/>
    <w:rsid w:val="0037098E"/>
    <w:rsid w:val="00370B27"/>
    <w:rsid w:val="00370B70"/>
    <w:rsid w:val="00370FC2"/>
    <w:rsid w:val="00371040"/>
    <w:rsid w:val="003710C2"/>
    <w:rsid w:val="00371132"/>
    <w:rsid w:val="0037117F"/>
    <w:rsid w:val="003711AF"/>
    <w:rsid w:val="0037130E"/>
    <w:rsid w:val="003717EC"/>
    <w:rsid w:val="0037183B"/>
    <w:rsid w:val="00371CFA"/>
    <w:rsid w:val="00371F59"/>
    <w:rsid w:val="0037248D"/>
    <w:rsid w:val="0037252B"/>
    <w:rsid w:val="00372683"/>
    <w:rsid w:val="003726ED"/>
    <w:rsid w:val="00372941"/>
    <w:rsid w:val="00372BB4"/>
    <w:rsid w:val="00372C27"/>
    <w:rsid w:val="00372FED"/>
    <w:rsid w:val="00373111"/>
    <w:rsid w:val="0037327E"/>
    <w:rsid w:val="0037360F"/>
    <w:rsid w:val="00373648"/>
    <w:rsid w:val="003736E8"/>
    <w:rsid w:val="0037378F"/>
    <w:rsid w:val="00373919"/>
    <w:rsid w:val="003739A1"/>
    <w:rsid w:val="00373B01"/>
    <w:rsid w:val="00373B9E"/>
    <w:rsid w:val="00373CDB"/>
    <w:rsid w:val="00373CFB"/>
    <w:rsid w:val="00373FCA"/>
    <w:rsid w:val="00374032"/>
    <w:rsid w:val="00374441"/>
    <w:rsid w:val="0037452A"/>
    <w:rsid w:val="00374881"/>
    <w:rsid w:val="003748E4"/>
    <w:rsid w:val="003749EC"/>
    <w:rsid w:val="00374A94"/>
    <w:rsid w:val="00374D86"/>
    <w:rsid w:val="00375060"/>
    <w:rsid w:val="00375138"/>
    <w:rsid w:val="0037521E"/>
    <w:rsid w:val="003752F5"/>
    <w:rsid w:val="00375364"/>
    <w:rsid w:val="003753B2"/>
    <w:rsid w:val="003753E1"/>
    <w:rsid w:val="00375CD1"/>
    <w:rsid w:val="00375D7B"/>
    <w:rsid w:val="00375E62"/>
    <w:rsid w:val="00375FFE"/>
    <w:rsid w:val="003760AA"/>
    <w:rsid w:val="003764FB"/>
    <w:rsid w:val="00376567"/>
    <w:rsid w:val="0037691E"/>
    <w:rsid w:val="00376C78"/>
    <w:rsid w:val="00376E3A"/>
    <w:rsid w:val="003770F0"/>
    <w:rsid w:val="00377117"/>
    <w:rsid w:val="00377419"/>
    <w:rsid w:val="0037741B"/>
    <w:rsid w:val="00377457"/>
    <w:rsid w:val="003774B5"/>
    <w:rsid w:val="003775B0"/>
    <w:rsid w:val="00377617"/>
    <w:rsid w:val="00377A77"/>
    <w:rsid w:val="00377A9F"/>
    <w:rsid w:val="00377C24"/>
    <w:rsid w:val="00377CCE"/>
    <w:rsid w:val="00377ED9"/>
    <w:rsid w:val="0038020B"/>
    <w:rsid w:val="00380288"/>
    <w:rsid w:val="0038030A"/>
    <w:rsid w:val="0038032B"/>
    <w:rsid w:val="00380575"/>
    <w:rsid w:val="0038079D"/>
    <w:rsid w:val="00380822"/>
    <w:rsid w:val="003808A0"/>
    <w:rsid w:val="00380952"/>
    <w:rsid w:val="003809D5"/>
    <w:rsid w:val="00380A41"/>
    <w:rsid w:val="00380B87"/>
    <w:rsid w:val="00380D4C"/>
    <w:rsid w:val="00380E62"/>
    <w:rsid w:val="00381064"/>
    <w:rsid w:val="003811DD"/>
    <w:rsid w:val="00381430"/>
    <w:rsid w:val="00381568"/>
    <w:rsid w:val="00381637"/>
    <w:rsid w:val="003818A6"/>
    <w:rsid w:val="003819B9"/>
    <w:rsid w:val="00381A5F"/>
    <w:rsid w:val="00381C7D"/>
    <w:rsid w:val="00381F98"/>
    <w:rsid w:val="0038201C"/>
    <w:rsid w:val="003821BA"/>
    <w:rsid w:val="003823B0"/>
    <w:rsid w:val="003826E2"/>
    <w:rsid w:val="00382889"/>
    <w:rsid w:val="003828ED"/>
    <w:rsid w:val="00382A45"/>
    <w:rsid w:val="00382BD7"/>
    <w:rsid w:val="00382E9D"/>
    <w:rsid w:val="0038314D"/>
    <w:rsid w:val="00383226"/>
    <w:rsid w:val="003833EC"/>
    <w:rsid w:val="003833ED"/>
    <w:rsid w:val="0038396D"/>
    <w:rsid w:val="00383BEF"/>
    <w:rsid w:val="00383C4B"/>
    <w:rsid w:val="00383D05"/>
    <w:rsid w:val="00383D5C"/>
    <w:rsid w:val="00383EE5"/>
    <w:rsid w:val="00383FD2"/>
    <w:rsid w:val="0038403D"/>
    <w:rsid w:val="00384453"/>
    <w:rsid w:val="003844A7"/>
    <w:rsid w:val="00384529"/>
    <w:rsid w:val="0038452A"/>
    <w:rsid w:val="00384679"/>
    <w:rsid w:val="00384832"/>
    <w:rsid w:val="003849B1"/>
    <w:rsid w:val="00384A3A"/>
    <w:rsid w:val="00384C76"/>
    <w:rsid w:val="00384EDD"/>
    <w:rsid w:val="00384FE2"/>
    <w:rsid w:val="0038510B"/>
    <w:rsid w:val="0038519C"/>
    <w:rsid w:val="00385A99"/>
    <w:rsid w:val="00385C0C"/>
    <w:rsid w:val="00385F92"/>
    <w:rsid w:val="00385FA0"/>
    <w:rsid w:val="00386065"/>
    <w:rsid w:val="00386581"/>
    <w:rsid w:val="0038660C"/>
    <w:rsid w:val="003868EA"/>
    <w:rsid w:val="003869A5"/>
    <w:rsid w:val="003869BF"/>
    <w:rsid w:val="00386B3A"/>
    <w:rsid w:val="00386B5F"/>
    <w:rsid w:val="00386BAF"/>
    <w:rsid w:val="00386CC9"/>
    <w:rsid w:val="0038734C"/>
    <w:rsid w:val="00387A0C"/>
    <w:rsid w:val="00387A2E"/>
    <w:rsid w:val="00387A33"/>
    <w:rsid w:val="00387C76"/>
    <w:rsid w:val="00387DF9"/>
    <w:rsid w:val="00387E06"/>
    <w:rsid w:val="00387E2C"/>
    <w:rsid w:val="00387EEC"/>
    <w:rsid w:val="0039000D"/>
    <w:rsid w:val="00390116"/>
    <w:rsid w:val="003903FE"/>
    <w:rsid w:val="00390571"/>
    <w:rsid w:val="0039061A"/>
    <w:rsid w:val="00390644"/>
    <w:rsid w:val="003909FD"/>
    <w:rsid w:val="00390BC6"/>
    <w:rsid w:val="00390E93"/>
    <w:rsid w:val="00390F4A"/>
    <w:rsid w:val="00391288"/>
    <w:rsid w:val="00391422"/>
    <w:rsid w:val="00391459"/>
    <w:rsid w:val="0039152C"/>
    <w:rsid w:val="0039154F"/>
    <w:rsid w:val="0039180E"/>
    <w:rsid w:val="0039194F"/>
    <w:rsid w:val="00391B84"/>
    <w:rsid w:val="00391BAA"/>
    <w:rsid w:val="00391C68"/>
    <w:rsid w:val="00391D06"/>
    <w:rsid w:val="00391D76"/>
    <w:rsid w:val="00391E28"/>
    <w:rsid w:val="00391E6A"/>
    <w:rsid w:val="00391FA3"/>
    <w:rsid w:val="00392259"/>
    <w:rsid w:val="003922C9"/>
    <w:rsid w:val="00392636"/>
    <w:rsid w:val="00392670"/>
    <w:rsid w:val="0039272D"/>
    <w:rsid w:val="00392822"/>
    <w:rsid w:val="003928A4"/>
    <w:rsid w:val="003928CD"/>
    <w:rsid w:val="00392938"/>
    <w:rsid w:val="00392983"/>
    <w:rsid w:val="00392A81"/>
    <w:rsid w:val="00392B17"/>
    <w:rsid w:val="00392D2F"/>
    <w:rsid w:val="00392D7F"/>
    <w:rsid w:val="00392EAA"/>
    <w:rsid w:val="003931AE"/>
    <w:rsid w:val="003931F3"/>
    <w:rsid w:val="0039323E"/>
    <w:rsid w:val="00393306"/>
    <w:rsid w:val="00393498"/>
    <w:rsid w:val="00393584"/>
    <w:rsid w:val="0039358B"/>
    <w:rsid w:val="003935B1"/>
    <w:rsid w:val="00393976"/>
    <w:rsid w:val="003939A8"/>
    <w:rsid w:val="00393CFF"/>
    <w:rsid w:val="00393D11"/>
    <w:rsid w:val="00393F38"/>
    <w:rsid w:val="00393FCC"/>
    <w:rsid w:val="0039407B"/>
    <w:rsid w:val="00394326"/>
    <w:rsid w:val="003945B3"/>
    <w:rsid w:val="00394726"/>
    <w:rsid w:val="00394A98"/>
    <w:rsid w:val="00394D66"/>
    <w:rsid w:val="00394E7B"/>
    <w:rsid w:val="00394F53"/>
    <w:rsid w:val="0039521A"/>
    <w:rsid w:val="00395246"/>
    <w:rsid w:val="00395520"/>
    <w:rsid w:val="00395A25"/>
    <w:rsid w:val="00395A76"/>
    <w:rsid w:val="00395B0A"/>
    <w:rsid w:val="00395D38"/>
    <w:rsid w:val="00395E0C"/>
    <w:rsid w:val="00395EC6"/>
    <w:rsid w:val="00396279"/>
    <w:rsid w:val="00396384"/>
    <w:rsid w:val="003964EB"/>
    <w:rsid w:val="0039652F"/>
    <w:rsid w:val="003967D1"/>
    <w:rsid w:val="003968DA"/>
    <w:rsid w:val="003973E3"/>
    <w:rsid w:val="003974D1"/>
    <w:rsid w:val="00397720"/>
    <w:rsid w:val="003979F8"/>
    <w:rsid w:val="00397F91"/>
    <w:rsid w:val="00397FDB"/>
    <w:rsid w:val="003A00CA"/>
    <w:rsid w:val="003A0260"/>
    <w:rsid w:val="003A02CC"/>
    <w:rsid w:val="003A0373"/>
    <w:rsid w:val="003A0476"/>
    <w:rsid w:val="003A091F"/>
    <w:rsid w:val="003A0B53"/>
    <w:rsid w:val="003A0C6F"/>
    <w:rsid w:val="003A0D6B"/>
    <w:rsid w:val="003A0D7A"/>
    <w:rsid w:val="003A0EA5"/>
    <w:rsid w:val="003A0FA0"/>
    <w:rsid w:val="003A1231"/>
    <w:rsid w:val="003A1344"/>
    <w:rsid w:val="003A1380"/>
    <w:rsid w:val="003A1418"/>
    <w:rsid w:val="003A216D"/>
    <w:rsid w:val="003A21B9"/>
    <w:rsid w:val="003A24B2"/>
    <w:rsid w:val="003A258A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A47"/>
    <w:rsid w:val="003A3CEF"/>
    <w:rsid w:val="003A3E73"/>
    <w:rsid w:val="003A3EA9"/>
    <w:rsid w:val="003A4080"/>
    <w:rsid w:val="003A4232"/>
    <w:rsid w:val="003A4249"/>
    <w:rsid w:val="003A43CF"/>
    <w:rsid w:val="003A442E"/>
    <w:rsid w:val="003A49BB"/>
    <w:rsid w:val="003A4B2B"/>
    <w:rsid w:val="003A4E8D"/>
    <w:rsid w:val="003A5431"/>
    <w:rsid w:val="003A5471"/>
    <w:rsid w:val="003A5590"/>
    <w:rsid w:val="003A55B3"/>
    <w:rsid w:val="003A5618"/>
    <w:rsid w:val="003A56A3"/>
    <w:rsid w:val="003A56BC"/>
    <w:rsid w:val="003A589B"/>
    <w:rsid w:val="003A589E"/>
    <w:rsid w:val="003A5956"/>
    <w:rsid w:val="003A5A1B"/>
    <w:rsid w:val="003A5DD5"/>
    <w:rsid w:val="003A62F6"/>
    <w:rsid w:val="003A63D8"/>
    <w:rsid w:val="003A64EC"/>
    <w:rsid w:val="003A662C"/>
    <w:rsid w:val="003A66EF"/>
    <w:rsid w:val="003A67EF"/>
    <w:rsid w:val="003A6982"/>
    <w:rsid w:val="003A6B51"/>
    <w:rsid w:val="003A6F08"/>
    <w:rsid w:val="003A6F27"/>
    <w:rsid w:val="003A7034"/>
    <w:rsid w:val="003A7084"/>
    <w:rsid w:val="003A7213"/>
    <w:rsid w:val="003A74A1"/>
    <w:rsid w:val="003A76E1"/>
    <w:rsid w:val="003A7864"/>
    <w:rsid w:val="003A78B6"/>
    <w:rsid w:val="003A7C31"/>
    <w:rsid w:val="003A7E7C"/>
    <w:rsid w:val="003A7FAA"/>
    <w:rsid w:val="003B037A"/>
    <w:rsid w:val="003B051B"/>
    <w:rsid w:val="003B06E6"/>
    <w:rsid w:val="003B08B9"/>
    <w:rsid w:val="003B0A7F"/>
    <w:rsid w:val="003B0ABC"/>
    <w:rsid w:val="003B0BB3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1D95"/>
    <w:rsid w:val="003B1E10"/>
    <w:rsid w:val="003B20ED"/>
    <w:rsid w:val="003B2119"/>
    <w:rsid w:val="003B222D"/>
    <w:rsid w:val="003B2273"/>
    <w:rsid w:val="003B22FF"/>
    <w:rsid w:val="003B261C"/>
    <w:rsid w:val="003B26B1"/>
    <w:rsid w:val="003B27D6"/>
    <w:rsid w:val="003B28BC"/>
    <w:rsid w:val="003B295B"/>
    <w:rsid w:val="003B29AD"/>
    <w:rsid w:val="003B2A41"/>
    <w:rsid w:val="003B2EB6"/>
    <w:rsid w:val="003B2F0E"/>
    <w:rsid w:val="003B2F69"/>
    <w:rsid w:val="003B3001"/>
    <w:rsid w:val="003B34E7"/>
    <w:rsid w:val="003B37DC"/>
    <w:rsid w:val="003B37FE"/>
    <w:rsid w:val="003B3866"/>
    <w:rsid w:val="003B3938"/>
    <w:rsid w:val="003B3A01"/>
    <w:rsid w:val="003B3D67"/>
    <w:rsid w:val="003B3EA0"/>
    <w:rsid w:val="003B3F55"/>
    <w:rsid w:val="003B4014"/>
    <w:rsid w:val="003B4076"/>
    <w:rsid w:val="003B4364"/>
    <w:rsid w:val="003B43FD"/>
    <w:rsid w:val="003B4404"/>
    <w:rsid w:val="003B490D"/>
    <w:rsid w:val="003B49AD"/>
    <w:rsid w:val="003B4D7F"/>
    <w:rsid w:val="003B4E8C"/>
    <w:rsid w:val="003B4EAD"/>
    <w:rsid w:val="003B53AE"/>
    <w:rsid w:val="003B5540"/>
    <w:rsid w:val="003B562E"/>
    <w:rsid w:val="003B56E8"/>
    <w:rsid w:val="003B5CCC"/>
    <w:rsid w:val="003B5DAF"/>
    <w:rsid w:val="003B5DF9"/>
    <w:rsid w:val="003B5F84"/>
    <w:rsid w:val="003B6200"/>
    <w:rsid w:val="003B62AD"/>
    <w:rsid w:val="003B6306"/>
    <w:rsid w:val="003B6511"/>
    <w:rsid w:val="003B65C3"/>
    <w:rsid w:val="003B681B"/>
    <w:rsid w:val="003B69C7"/>
    <w:rsid w:val="003B6FA6"/>
    <w:rsid w:val="003B712A"/>
    <w:rsid w:val="003B72D0"/>
    <w:rsid w:val="003B7411"/>
    <w:rsid w:val="003B7520"/>
    <w:rsid w:val="003B7860"/>
    <w:rsid w:val="003B7900"/>
    <w:rsid w:val="003B7AD2"/>
    <w:rsid w:val="003B7B76"/>
    <w:rsid w:val="003C0096"/>
    <w:rsid w:val="003C01D5"/>
    <w:rsid w:val="003C01EA"/>
    <w:rsid w:val="003C0884"/>
    <w:rsid w:val="003C08A8"/>
    <w:rsid w:val="003C0A4F"/>
    <w:rsid w:val="003C0A93"/>
    <w:rsid w:val="003C0B9F"/>
    <w:rsid w:val="003C0CC3"/>
    <w:rsid w:val="003C0E78"/>
    <w:rsid w:val="003C0F6A"/>
    <w:rsid w:val="003C10C2"/>
    <w:rsid w:val="003C15D2"/>
    <w:rsid w:val="003C161C"/>
    <w:rsid w:val="003C168C"/>
    <w:rsid w:val="003C183B"/>
    <w:rsid w:val="003C1B51"/>
    <w:rsid w:val="003C1B71"/>
    <w:rsid w:val="003C1EF5"/>
    <w:rsid w:val="003C1EFF"/>
    <w:rsid w:val="003C20AF"/>
    <w:rsid w:val="003C20C6"/>
    <w:rsid w:val="003C212E"/>
    <w:rsid w:val="003C2161"/>
    <w:rsid w:val="003C2279"/>
    <w:rsid w:val="003C2570"/>
    <w:rsid w:val="003C266F"/>
    <w:rsid w:val="003C2B31"/>
    <w:rsid w:val="003C38DF"/>
    <w:rsid w:val="003C3A40"/>
    <w:rsid w:val="003C3F7B"/>
    <w:rsid w:val="003C411D"/>
    <w:rsid w:val="003C41A2"/>
    <w:rsid w:val="003C44C4"/>
    <w:rsid w:val="003C458A"/>
    <w:rsid w:val="003C4709"/>
    <w:rsid w:val="003C47FE"/>
    <w:rsid w:val="003C4AFA"/>
    <w:rsid w:val="003C4B28"/>
    <w:rsid w:val="003C4C0F"/>
    <w:rsid w:val="003C4CD3"/>
    <w:rsid w:val="003C4D15"/>
    <w:rsid w:val="003C50B0"/>
    <w:rsid w:val="003C51EB"/>
    <w:rsid w:val="003C5333"/>
    <w:rsid w:val="003C5427"/>
    <w:rsid w:val="003C57A3"/>
    <w:rsid w:val="003C57EC"/>
    <w:rsid w:val="003C581D"/>
    <w:rsid w:val="003C5A07"/>
    <w:rsid w:val="003C5ACE"/>
    <w:rsid w:val="003C5B66"/>
    <w:rsid w:val="003C5CBE"/>
    <w:rsid w:val="003C5E99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155"/>
    <w:rsid w:val="003C724A"/>
    <w:rsid w:val="003C74AA"/>
    <w:rsid w:val="003C77AA"/>
    <w:rsid w:val="003C782E"/>
    <w:rsid w:val="003C7835"/>
    <w:rsid w:val="003C7B44"/>
    <w:rsid w:val="003C7F03"/>
    <w:rsid w:val="003D01BA"/>
    <w:rsid w:val="003D04A5"/>
    <w:rsid w:val="003D0601"/>
    <w:rsid w:val="003D0652"/>
    <w:rsid w:val="003D0660"/>
    <w:rsid w:val="003D0881"/>
    <w:rsid w:val="003D09B9"/>
    <w:rsid w:val="003D0A4B"/>
    <w:rsid w:val="003D0C98"/>
    <w:rsid w:val="003D0CBB"/>
    <w:rsid w:val="003D0D71"/>
    <w:rsid w:val="003D0F25"/>
    <w:rsid w:val="003D0F67"/>
    <w:rsid w:val="003D0F78"/>
    <w:rsid w:val="003D0F93"/>
    <w:rsid w:val="003D107F"/>
    <w:rsid w:val="003D10B7"/>
    <w:rsid w:val="003D1465"/>
    <w:rsid w:val="003D156F"/>
    <w:rsid w:val="003D1570"/>
    <w:rsid w:val="003D1870"/>
    <w:rsid w:val="003D1BFC"/>
    <w:rsid w:val="003D1C64"/>
    <w:rsid w:val="003D209E"/>
    <w:rsid w:val="003D20C1"/>
    <w:rsid w:val="003D20EB"/>
    <w:rsid w:val="003D219B"/>
    <w:rsid w:val="003D24B7"/>
    <w:rsid w:val="003D254E"/>
    <w:rsid w:val="003D258C"/>
    <w:rsid w:val="003D285C"/>
    <w:rsid w:val="003D28C5"/>
    <w:rsid w:val="003D28C8"/>
    <w:rsid w:val="003D2AC3"/>
    <w:rsid w:val="003D2FCE"/>
    <w:rsid w:val="003D311F"/>
    <w:rsid w:val="003D318C"/>
    <w:rsid w:val="003D35FD"/>
    <w:rsid w:val="003D3680"/>
    <w:rsid w:val="003D3764"/>
    <w:rsid w:val="003D38A5"/>
    <w:rsid w:val="003D39F1"/>
    <w:rsid w:val="003D39FA"/>
    <w:rsid w:val="003D3C34"/>
    <w:rsid w:val="003D3C4D"/>
    <w:rsid w:val="003D3DF4"/>
    <w:rsid w:val="003D41F3"/>
    <w:rsid w:val="003D4413"/>
    <w:rsid w:val="003D441F"/>
    <w:rsid w:val="003D4433"/>
    <w:rsid w:val="003D44BB"/>
    <w:rsid w:val="003D4503"/>
    <w:rsid w:val="003D45AC"/>
    <w:rsid w:val="003D4722"/>
    <w:rsid w:val="003D4745"/>
    <w:rsid w:val="003D479A"/>
    <w:rsid w:val="003D4B8D"/>
    <w:rsid w:val="003D4D52"/>
    <w:rsid w:val="003D50D1"/>
    <w:rsid w:val="003D5116"/>
    <w:rsid w:val="003D5152"/>
    <w:rsid w:val="003D51D2"/>
    <w:rsid w:val="003D521B"/>
    <w:rsid w:val="003D52E1"/>
    <w:rsid w:val="003D5451"/>
    <w:rsid w:val="003D548F"/>
    <w:rsid w:val="003D55A2"/>
    <w:rsid w:val="003D55D5"/>
    <w:rsid w:val="003D59EB"/>
    <w:rsid w:val="003D62C3"/>
    <w:rsid w:val="003D65AC"/>
    <w:rsid w:val="003D663D"/>
    <w:rsid w:val="003D6A1A"/>
    <w:rsid w:val="003D6B62"/>
    <w:rsid w:val="003D6F02"/>
    <w:rsid w:val="003D6FA1"/>
    <w:rsid w:val="003D73CD"/>
    <w:rsid w:val="003D756B"/>
    <w:rsid w:val="003D7653"/>
    <w:rsid w:val="003D76F2"/>
    <w:rsid w:val="003D7A5C"/>
    <w:rsid w:val="003D7D2C"/>
    <w:rsid w:val="003D7D4A"/>
    <w:rsid w:val="003D7E61"/>
    <w:rsid w:val="003D7F2D"/>
    <w:rsid w:val="003D7FCD"/>
    <w:rsid w:val="003E0082"/>
    <w:rsid w:val="003E01CB"/>
    <w:rsid w:val="003E040F"/>
    <w:rsid w:val="003E045E"/>
    <w:rsid w:val="003E054E"/>
    <w:rsid w:val="003E06F7"/>
    <w:rsid w:val="003E07CB"/>
    <w:rsid w:val="003E0AC6"/>
    <w:rsid w:val="003E0B8C"/>
    <w:rsid w:val="003E0C6D"/>
    <w:rsid w:val="003E0F1F"/>
    <w:rsid w:val="003E0FAD"/>
    <w:rsid w:val="003E1054"/>
    <w:rsid w:val="003E10B9"/>
    <w:rsid w:val="003E15E1"/>
    <w:rsid w:val="003E1CD6"/>
    <w:rsid w:val="003E1EA9"/>
    <w:rsid w:val="003E21F4"/>
    <w:rsid w:val="003E228F"/>
    <w:rsid w:val="003E2365"/>
    <w:rsid w:val="003E2369"/>
    <w:rsid w:val="003E2473"/>
    <w:rsid w:val="003E253E"/>
    <w:rsid w:val="003E273F"/>
    <w:rsid w:val="003E2B08"/>
    <w:rsid w:val="003E2DDE"/>
    <w:rsid w:val="003E3162"/>
    <w:rsid w:val="003E31E3"/>
    <w:rsid w:val="003E3210"/>
    <w:rsid w:val="003E3345"/>
    <w:rsid w:val="003E339D"/>
    <w:rsid w:val="003E3425"/>
    <w:rsid w:val="003E3550"/>
    <w:rsid w:val="003E3672"/>
    <w:rsid w:val="003E375E"/>
    <w:rsid w:val="003E378D"/>
    <w:rsid w:val="003E3964"/>
    <w:rsid w:val="003E3B86"/>
    <w:rsid w:val="003E3D41"/>
    <w:rsid w:val="003E3D59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108"/>
    <w:rsid w:val="003E5502"/>
    <w:rsid w:val="003E56BF"/>
    <w:rsid w:val="003E571D"/>
    <w:rsid w:val="003E5BAF"/>
    <w:rsid w:val="003E5D5A"/>
    <w:rsid w:val="003E5E97"/>
    <w:rsid w:val="003E60EC"/>
    <w:rsid w:val="003E6355"/>
    <w:rsid w:val="003E6534"/>
    <w:rsid w:val="003E65A6"/>
    <w:rsid w:val="003E6795"/>
    <w:rsid w:val="003E684F"/>
    <w:rsid w:val="003E69CE"/>
    <w:rsid w:val="003E6A4D"/>
    <w:rsid w:val="003E6CEF"/>
    <w:rsid w:val="003E6D17"/>
    <w:rsid w:val="003E6D8C"/>
    <w:rsid w:val="003E7144"/>
    <w:rsid w:val="003E7190"/>
    <w:rsid w:val="003E71EF"/>
    <w:rsid w:val="003E72FF"/>
    <w:rsid w:val="003E7438"/>
    <w:rsid w:val="003E7687"/>
    <w:rsid w:val="003E7995"/>
    <w:rsid w:val="003E79F0"/>
    <w:rsid w:val="003E7A00"/>
    <w:rsid w:val="003E7A34"/>
    <w:rsid w:val="003E7D1C"/>
    <w:rsid w:val="003F00C0"/>
    <w:rsid w:val="003F0196"/>
    <w:rsid w:val="003F0240"/>
    <w:rsid w:val="003F05D4"/>
    <w:rsid w:val="003F05E2"/>
    <w:rsid w:val="003F07D9"/>
    <w:rsid w:val="003F07E3"/>
    <w:rsid w:val="003F09F6"/>
    <w:rsid w:val="003F0A1B"/>
    <w:rsid w:val="003F0A7E"/>
    <w:rsid w:val="003F0AF9"/>
    <w:rsid w:val="003F0BD9"/>
    <w:rsid w:val="003F0D3B"/>
    <w:rsid w:val="003F105D"/>
    <w:rsid w:val="003F1172"/>
    <w:rsid w:val="003F122F"/>
    <w:rsid w:val="003F138A"/>
    <w:rsid w:val="003F13BE"/>
    <w:rsid w:val="003F142A"/>
    <w:rsid w:val="003F14C5"/>
    <w:rsid w:val="003F15E7"/>
    <w:rsid w:val="003F1650"/>
    <w:rsid w:val="003F1686"/>
    <w:rsid w:val="003F179D"/>
    <w:rsid w:val="003F1A97"/>
    <w:rsid w:val="003F1DAF"/>
    <w:rsid w:val="003F201A"/>
    <w:rsid w:val="003F212B"/>
    <w:rsid w:val="003F2175"/>
    <w:rsid w:val="003F232B"/>
    <w:rsid w:val="003F2351"/>
    <w:rsid w:val="003F248D"/>
    <w:rsid w:val="003F25C5"/>
    <w:rsid w:val="003F288C"/>
    <w:rsid w:val="003F28FA"/>
    <w:rsid w:val="003F2B45"/>
    <w:rsid w:val="003F2C81"/>
    <w:rsid w:val="003F3194"/>
    <w:rsid w:val="003F32E3"/>
    <w:rsid w:val="003F3304"/>
    <w:rsid w:val="003F3727"/>
    <w:rsid w:val="003F372C"/>
    <w:rsid w:val="003F39F2"/>
    <w:rsid w:val="003F3CC9"/>
    <w:rsid w:val="003F3E7E"/>
    <w:rsid w:val="003F3F12"/>
    <w:rsid w:val="003F3F41"/>
    <w:rsid w:val="003F405E"/>
    <w:rsid w:val="003F4191"/>
    <w:rsid w:val="003F41A1"/>
    <w:rsid w:val="003F450A"/>
    <w:rsid w:val="003F4667"/>
    <w:rsid w:val="003F4AF9"/>
    <w:rsid w:val="003F4B4A"/>
    <w:rsid w:val="003F4DFE"/>
    <w:rsid w:val="003F4EA6"/>
    <w:rsid w:val="003F5465"/>
    <w:rsid w:val="003F5777"/>
    <w:rsid w:val="003F60FE"/>
    <w:rsid w:val="003F6189"/>
    <w:rsid w:val="003F66E0"/>
    <w:rsid w:val="003F6738"/>
    <w:rsid w:val="003F6886"/>
    <w:rsid w:val="003F68E0"/>
    <w:rsid w:val="003F6BE8"/>
    <w:rsid w:val="003F6C4E"/>
    <w:rsid w:val="003F6CA9"/>
    <w:rsid w:val="003F6F09"/>
    <w:rsid w:val="003F70AD"/>
    <w:rsid w:val="003F7284"/>
    <w:rsid w:val="003F729C"/>
    <w:rsid w:val="003F7547"/>
    <w:rsid w:val="003F76DC"/>
    <w:rsid w:val="003F7707"/>
    <w:rsid w:val="003F7EA2"/>
    <w:rsid w:val="003F7EBF"/>
    <w:rsid w:val="00400321"/>
    <w:rsid w:val="00400377"/>
    <w:rsid w:val="004003FC"/>
    <w:rsid w:val="00400662"/>
    <w:rsid w:val="0040068B"/>
    <w:rsid w:val="0040069E"/>
    <w:rsid w:val="00400A12"/>
    <w:rsid w:val="00400EBF"/>
    <w:rsid w:val="004010DB"/>
    <w:rsid w:val="0040114F"/>
    <w:rsid w:val="004011F5"/>
    <w:rsid w:val="00401252"/>
    <w:rsid w:val="00401741"/>
    <w:rsid w:val="004018AD"/>
    <w:rsid w:val="00401BD4"/>
    <w:rsid w:val="00401ECF"/>
    <w:rsid w:val="00401EE8"/>
    <w:rsid w:val="00401F22"/>
    <w:rsid w:val="0040219F"/>
    <w:rsid w:val="004021B9"/>
    <w:rsid w:val="004021C5"/>
    <w:rsid w:val="00402301"/>
    <w:rsid w:val="0040234F"/>
    <w:rsid w:val="004023B1"/>
    <w:rsid w:val="0040246E"/>
    <w:rsid w:val="004024AB"/>
    <w:rsid w:val="004024AF"/>
    <w:rsid w:val="004024F9"/>
    <w:rsid w:val="004025B3"/>
    <w:rsid w:val="0040264A"/>
    <w:rsid w:val="00402847"/>
    <w:rsid w:val="004028C9"/>
    <w:rsid w:val="004029D5"/>
    <w:rsid w:val="00402A11"/>
    <w:rsid w:val="00402AF0"/>
    <w:rsid w:val="00402CBE"/>
    <w:rsid w:val="00402E6D"/>
    <w:rsid w:val="00402EC3"/>
    <w:rsid w:val="00403093"/>
    <w:rsid w:val="0040314B"/>
    <w:rsid w:val="004032BD"/>
    <w:rsid w:val="004034C4"/>
    <w:rsid w:val="0040353F"/>
    <w:rsid w:val="004035FC"/>
    <w:rsid w:val="00403928"/>
    <w:rsid w:val="004039AD"/>
    <w:rsid w:val="00403C37"/>
    <w:rsid w:val="00403F31"/>
    <w:rsid w:val="00404105"/>
    <w:rsid w:val="00404C27"/>
    <w:rsid w:val="00404C54"/>
    <w:rsid w:val="00404CDC"/>
    <w:rsid w:val="00404F45"/>
    <w:rsid w:val="004050E2"/>
    <w:rsid w:val="00405335"/>
    <w:rsid w:val="004053CC"/>
    <w:rsid w:val="004055BA"/>
    <w:rsid w:val="00405C15"/>
    <w:rsid w:val="00405C29"/>
    <w:rsid w:val="00405D2B"/>
    <w:rsid w:val="00406244"/>
    <w:rsid w:val="0040624F"/>
    <w:rsid w:val="00406390"/>
    <w:rsid w:val="0040647D"/>
    <w:rsid w:val="0040695B"/>
    <w:rsid w:val="00406A4C"/>
    <w:rsid w:val="00406D60"/>
    <w:rsid w:val="00407023"/>
    <w:rsid w:val="0040703A"/>
    <w:rsid w:val="00407044"/>
    <w:rsid w:val="0040710A"/>
    <w:rsid w:val="004071D3"/>
    <w:rsid w:val="004073AC"/>
    <w:rsid w:val="0040743E"/>
    <w:rsid w:val="004076E7"/>
    <w:rsid w:val="004078BA"/>
    <w:rsid w:val="00407AB5"/>
    <w:rsid w:val="00407DBB"/>
    <w:rsid w:val="00407F0E"/>
    <w:rsid w:val="0041060A"/>
    <w:rsid w:val="00410875"/>
    <w:rsid w:val="004108C8"/>
    <w:rsid w:val="0041095A"/>
    <w:rsid w:val="00410B67"/>
    <w:rsid w:val="00410ED5"/>
    <w:rsid w:val="00410F44"/>
    <w:rsid w:val="00410FC8"/>
    <w:rsid w:val="0041109C"/>
    <w:rsid w:val="004113E9"/>
    <w:rsid w:val="0041140B"/>
    <w:rsid w:val="004116C7"/>
    <w:rsid w:val="00411860"/>
    <w:rsid w:val="0041195F"/>
    <w:rsid w:val="004119EE"/>
    <w:rsid w:val="00411DC8"/>
    <w:rsid w:val="004120C4"/>
    <w:rsid w:val="00412378"/>
    <w:rsid w:val="004123C7"/>
    <w:rsid w:val="00412645"/>
    <w:rsid w:val="0041273A"/>
    <w:rsid w:val="00412881"/>
    <w:rsid w:val="00412A33"/>
    <w:rsid w:val="00412A86"/>
    <w:rsid w:val="00412BB4"/>
    <w:rsid w:val="00412C5E"/>
    <w:rsid w:val="004130C9"/>
    <w:rsid w:val="004131D4"/>
    <w:rsid w:val="0041335F"/>
    <w:rsid w:val="004134BB"/>
    <w:rsid w:val="00413657"/>
    <w:rsid w:val="0041390B"/>
    <w:rsid w:val="00413937"/>
    <w:rsid w:val="00413D30"/>
    <w:rsid w:val="00413D5F"/>
    <w:rsid w:val="00413E02"/>
    <w:rsid w:val="0041431B"/>
    <w:rsid w:val="00414397"/>
    <w:rsid w:val="00414641"/>
    <w:rsid w:val="004148B1"/>
    <w:rsid w:val="00414946"/>
    <w:rsid w:val="00414AA8"/>
    <w:rsid w:val="00414ACB"/>
    <w:rsid w:val="00414B1B"/>
    <w:rsid w:val="00414E72"/>
    <w:rsid w:val="00414E8C"/>
    <w:rsid w:val="00414EA8"/>
    <w:rsid w:val="00414EBB"/>
    <w:rsid w:val="00414F33"/>
    <w:rsid w:val="004155EF"/>
    <w:rsid w:val="004158D2"/>
    <w:rsid w:val="00415B51"/>
    <w:rsid w:val="00415CE8"/>
    <w:rsid w:val="00415E2A"/>
    <w:rsid w:val="00415FBB"/>
    <w:rsid w:val="00416255"/>
    <w:rsid w:val="00416371"/>
    <w:rsid w:val="00416497"/>
    <w:rsid w:val="004164AE"/>
    <w:rsid w:val="0041667F"/>
    <w:rsid w:val="00416B93"/>
    <w:rsid w:val="00416DAE"/>
    <w:rsid w:val="00416E00"/>
    <w:rsid w:val="0041704B"/>
    <w:rsid w:val="00417265"/>
    <w:rsid w:val="0041737B"/>
    <w:rsid w:val="00417562"/>
    <w:rsid w:val="004176BD"/>
    <w:rsid w:val="004176BE"/>
    <w:rsid w:val="0041781D"/>
    <w:rsid w:val="0041781E"/>
    <w:rsid w:val="00417896"/>
    <w:rsid w:val="004178D1"/>
    <w:rsid w:val="00417B1F"/>
    <w:rsid w:val="00417D89"/>
    <w:rsid w:val="00420129"/>
    <w:rsid w:val="00420169"/>
    <w:rsid w:val="004201B2"/>
    <w:rsid w:val="004202BF"/>
    <w:rsid w:val="0042041A"/>
    <w:rsid w:val="004205D6"/>
    <w:rsid w:val="0042077F"/>
    <w:rsid w:val="004207BE"/>
    <w:rsid w:val="004207D1"/>
    <w:rsid w:val="00420A83"/>
    <w:rsid w:val="00420B70"/>
    <w:rsid w:val="00420BED"/>
    <w:rsid w:val="00420E8B"/>
    <w:rsid w:val="0042102D"/>
    <w:rsid w:val="004212CC"/>
    <w:rsid w:val="00421825"/>
    <w:rsid w:val="00421844"/>
    <w:rsid w:val="00421C2E"/>
    <w:rsid w:val="00421D98"/>
    <w:rsid w:val="00421DE5"/>
    <w:rsid w:val="00421E0F"/>
    <w:rsid w:val="00422182"/>
    <w:rsid w:val="0042227B"/>
    <w:rsid w:val="004222C7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A12"/>
    <w:rsid w:val="00423BF6"/>
    <w:rsid w:val="00423FDD"/>
    <w:rsid w:val="0042434E"/>
    <w:rsid w:val="00425537"/>
    <w:rsid w:val="004255CC"/>
    <w:rsid w:val="0042568F"/>
    <w:rsid w:val="0042587A"/>
    <w:rsid w:val="00425B0E"/>
    <w:rsid w:val="00425F36"/>
    <w:rsid w:val="00426214"/>
    <w:rsid w:val="004262D5"/>
    <w:rsid w:val="00426360"/>
    <w:rsid w:val="00426444"/>
    <w:rsid w:val="00426756"/>
    <w:rsid w:val="004267BB"/>
    <w:rsid w:val="004269AE"/>
    <w:rsid w:val="004269B0"/>
    <w:rsid w:val="00426C0B"/>
    <w:rsid w:val="00426D4B"/>
    <w:rsid w:val="00426FB0"/>
    <w:rsid w:val="004272F4"/>
    <w:rsid w:val="004273A8"/>
    <w:rsid w:val="0042771D"/>
    <w:rsid w:val="004277C5"/>
    <w:rsid w:val="00427A05"/>
    <w:rsid w:val="00427A86"/>
    <w:rsid w:val="00427B1D"/>
    <w:rsid w:val="00427B25"/>
    <w:rsid w:val="00427D05"/>
    <w:rsid w:val="00427D68"/>
    <w:rsid w:val="00427E46"/>
    <w:rsid w:val="00430122"/>
    <w:rsid w:val="004301D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88"/>
    <w:rsid w:val="004317CB"/>
    <w:rsid w:val="004318B9"/>
    <w:rsid w:val="00431938"/>
    <w:rsid w:val="00431F8C"/>
    <w:rsid w:val="00432011"/>
    <w:rsid w:val="0043213E"/>
    <w:rsid w:val="00432374"/>
    <w:rsid w:val="0043239F"/>
    <w:rsid w:val="004323A8"/>
    <w:rsid w:val="004324D1"/>
    <w:rsid w:val="0043251C"/>
    <w:rsid w:val="0043296B"/>
    <w:rsid w:val="00432B48"/>
    <w:rsid w:val="00432D55"/>
    <w:rsid w:val="00432D6A"/>
    <w:rsid w:val="00432E12"/>
    <w:rsid w:val="00432E90"/>
    <w:rsid w:val="00432ED0"/>
    <w:rsid w:val="00432F33"/>
    <w:rsid w:val="004330D4"/>
    <w:rsid w:val="004331A9"/>
    <w:rsid w:val="004331E1"/>
    <w:rsid w:val="00433282"/>
    <w:rsid w:val="004332DB"/>
    <w:rsid w:val="00433450"/>
    <w:rsid w:val="00433574"/>
    <w:rsid w:val="00433793"/>
    <w:rsid w:val="004337C0"/>
    <w:rsid w:val="00433BB3"/>
    <w:rsid w:val="00433D03"/>
    <w:rsid w:val="00433DB4"/>
    <w:rsid w:val="00433F4E"/>
    <w:rsid w:val="00434079"/>
    <w:rsid w:val="00434096"/>
    <w:rsid w:val="0043411F"/>
    <w:rsid w:val="00434193"/>
    <w:rsid w:val="004341CC"/>
    <w:rsid w:val="00434A4B"/>
    <w:rsid w:val="00434E51"/>
    <w:rsid w:val="004350CA"/>
    <w:rsid w:val="00435212"/>
    <w:rsid w:val="00435405"/>
    <w:rsid w:val="004356F4"/>
    <w:rsid w:val="00435B2F"/>
    <w:rsid w:val="00435BF3"/>
    <w:rsid w:val="00435F35"/>
    <w:rsid w:val="00435FC2"/>
    <w:rsid w:val="00436013"/>
    <w:rsid w:val="004361DE"/>
    <w:rsid w:val="0043649B"/>
    <w:rsid w:val="00436C0E"/>
    <w:rsid w:val="00436CCD"/>
    <w:rsid w:val="00436DD9"/>
    <w:rsid w:val="00436E57"/>
    <w:rsid w:val="004370DC"/>
    <w:rsid w:val="004373A0"/>
    <w:rsid w:val="0043742A"/>
    <w:rsid w:val="004375E6"/>
    <w:rsid w:val="00437864"/>
    <w:rsid w:val="0043794F"/>
    <w:rsid w:val="004379D5"/>
    <w:rsid w:val="00437AB4"/>
    <w:rsid w:val="00437B01"/>
    <w:rsid w:val="00437B65"/>
    <w:rsid w:val="00437C27"/>
    <w:rsid w:val="00437C43"/>
    <w:rsid w:val="00437D88"/>
    <w:rsid w:val="00437E83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0F3E"/>
    <w:rsid w:val="004410A7"/>
    <w:rsid w:val="00441152"/>
    <w:rsid w:val="0044125E"/>
    <w:rsid w:val="004413C7"/>
    <w:rsid w:val="004415D8"/>
    <w:rsid w:val="0044193A"/>
    <w:rsid w:val="004420CE"/>
    <w:rsid w:val="00442247"/>
    <w:rsid w:val="004422B9"/>
    <w:rsid w:val="0044251C"/>
    <w:rsid w:val="004428BB"/>
    <w:rsid w:val="00442B71"/>
    <w:rsid w:val="00442CE5"/>
    <w:rsid w:val="00442D4C"/>
    <w:rsid w:val="00442F81"/>
    <w:rsid w:val="00442FDC"/>
    <w:rsid w:val="0044302D"/>
    <w:rsid w:val="00443099"/>
    <w:rsid w:val="004430CA"/>
    <w:rsid w:val="004431D4"/>
    <w:rsid w:val="00443277"/>
    <w:rsid w:val="0044338F"/>
    <w:rsid w:val="0044342B"/>
    <w:rsid w:val="004434E4"/>
    <w:rsid w:val="004434FB"/>
    <w:rsid w:val="00443E27"/>
    <w:rsid w:val="00443E81"/>
    <w:rsid w:val="00444068"/>
    <w:rsid w:val="004442F6"/>
    <w:rsid w:val="00444318"/>
    <w:rsid w:val="0044437A"/>
    <w:rsid w:val="00444584"/>
    <w:rsid w:val="00444620"/>
    <w:rsid w:val="00444867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AA3"/>
    <w:rsid w:val="00446B21"/>
    <w:rsid w:val="00446B30"/>
    <w:rsid w:val="00446C25"/>
    <w:rsid w:val="00446D80"/>
    <w:rsid w:val="00446E0B"/>
    <w:rsid w:val="00446EC2"/>
    <w:rsid w:val="00446FAC"/>
    <w:rsid w:val="00447148"/>
    <w:rsid w:val="0044721C"/>
    <w:rsid w:val="0044731B"/>
    <w:rsid w:val="00447610"/>
    <w:rsid w:val="004478E0"/>
    <w:rsid w:val="00447905"/>
    <w:rsid w:val="004479A9"/>
    <w:rsid w:val="00447AA2"/>
    <w:rsid w:val="00447ADF"/>
    <w:rsid w:val="00447B1C"/>
    <w:rsid w:val="00447D4A"/>
    <w:rsid w:val="00447DBE"/>
    <w:rsid w:val="00447E3C"/>
    <w:rsid w:val="00447FCB"/>
    <w:rsid w:val="00450272"/>
    <w:rsid w:val="0045028F"/>
    <w:rsid w:val="004502E9"/>
    <w:rsid w:val="004507BA"/>
    <w:rsid w:val="00450A76"/>
    <w:rsid w:val="00450AA0"/>
    <w:rsid w:val="00450B61"/>
    <w:rsid w:val="00450CA5"/>
    <w:rsid w:val="00450E8F"/>
    <w:rsid w:val="00450FA6"/>
    <w:rsid w:val="00450FE0"/>
    <w:rsid w:val="0045104C"/>
    <w:rsid w:val="00451200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90B"/>
    <w:rsid w:val="00452AEC"/>
    <w:rsid w:val="00452B75"/>
    <w:rsid w:val="00452BE0"/>
    <w:rsid w:val="00452C30"/>
    <w:rsid w:val="00452E2B"/>
    <w:rsid w:val="00452F62"/>
    <w:rsid w:val="0045337D"/>
    <w:rsid w:val="004535A1"/>
    <w:rsid w:val="004535AB"/>
    <w:rsid w:val="00453873"/>
    <w:rsid w:val="004538DD"/>
    <w:rsid w:val="004539FA"/>
    <w:rsid w:val="00453A6E"/>
    <w:rsid w:val="00453C11"/>
    <w:rsid w:val="00453C55"/>
    <w:rsid w:val="00453E51"/>
    <w:rsid w:val="00453ECC"/>
    <w:rsid w:val="004540FC"/>
    <w:rsid w:val="00454377"/>
    <w:rsid w:val="0045439D"/>
    <w:rsid w:val="0045449B"/>
    <w:rsid w:val="00454570"/>
    <w:rsid w:val="00454596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C9E"/>
    <w:rsid w:val="00455D95"/>
    <w:rsid w:val="00455DAD"/>
    <w:rsid w:val="00455E53"/>
    <w:rsid w:val="00455E65"/>
    <w:rsid w:val="00455E8A"/>
    <w:rsid w:val="00456205"/>
    <w:rsid w:val="0045652D"/>
    <w:rsid w:val="00456554"/>
    <w:rsid w:val="0045684C"/>
    <w:rsid w:val="004569BA"/>
    <w:rsid w:val="00456A2B"/>
    <w:rsid w:val="00456B3E"/>
    <w:rsid w:val="00456BBD"/>
    <w:rsid w:val="00456E09"/>
    <w:rsid w:val="00456F3F"/>
    <w:rsid w:val="0045711C"/>
    <w:rsid w:val="0045713C"/>
    <w:rsid w:val="004571C9"/>
    <w:rsid w:val="004575C8"/>
    <w:rsid w:val="004575FD"/>
    <w:rsid w:val="00457A88"/>
    <w:rsid w:val="00457B81"/>
    <w:rsid w:val="00457BF3"/>
    <w:rsid w:val="00457C74"/>
    <w:rsid w:val="00457E23"/>
    <w:rsid w:val="004601BB"/>
    <w:rsid w:val="0046053A"/>
    <w:rsid w:val="004605F3"/>
    <w:rsid w:val="004606C1"/>
    <w:rsid w:val="00460917"/>
    <w:rsid w:val="00460A1F"/>
    <w:rsid w:val="00460E23"/>
    <w:rsid w:val="00460E67"/>
    <w:rsid w:val="004610F0"/>
    <w:rsid w:val="004612F7"/>
    <w:rsid w:val="00461771"/>
    <w:rsid w:val="004617E9"/>
    <w:rsid w:val="00461985"/>
    <w:rsid w:val="004619E5"/>
    <w:rsid w:val="004619F4"/>
    <w:rsid w:val="00461AB6"/>
    <w:rsid w:val="00461BE7"/>
    <w:rsid w:val="00461C98"/>
    <w:rsid w:val="00461ECB"/>
    <w:rsid w:val="00462282"/>
    <w:rsid w:val="00462434"/>
    <w:rsid w:val="00462514"/>
    <w:rsid w:val="00462549"/>
    <w:rsid w:val="004629D2"/>
    <w:rsid w:val="00462B35"/>
    <w:rsid w:val="00462B97"/>
    <w:rsid w:val="00462E9C"/>
    <w:rsid w:val="00462FEC"/>
    <w:rsid w:val="004630B6"/>
    <w:rsid w:val="004632B2"/>
    <w:rsid w:val="00463397"/>
    <w:rsid w:val="00463698"/>
    <w:rsid w:val="00463B76"/>
    <w:rsid w:val="00463C28"/>
    <w:rsid w:val="00463DB4"/>
    <w:rsid w:val="00463E0A"/>
    <w:rsid w:val="00463EC9"/>
    <w:rsid w:val="00463F07"/>
    <w:rsid w:val="00463F50"/>
    <w:rsid w:val="00463FDB"/>
    <w:rsid w:val="0046400F"/>
    <w:rsid w:val="004642F9"/>
    <w:rsid w:val="004645B8"/>
    <w:rsid w:val="00464662"/>
    <w:rsid w:val="004646F4"/>
    <w:rsid w:val="00464918"/>
    <w:rsid w:val="00464AC9"/>
    <w:rsid w:val="00464C88"/>
    <w:rsid w:val="00464DE0"/>
    <w:rsid w:val="00464FCE"/>
    <w:rsid w:val="00465049"/>
    <w:rsid w:val="00465214"/>
    <w:rsid w:val="004654D2"/>
    <w:rsid w:val="0046560F"/>
    <w:rsid w:val="004656F4"/>
    <w:rsid w:val="0046570E"/>
    <w:rsid w:val="0046586A"/>
    <w:rsid w:val="00465883"/>
    <w:rsid w:val="00465CBB"/>
    <w:rsid w:val="00465DB2"/>
    <w:rsid w:val="00465F06"/>
    <w:rsid w:val="00466485"/>
    <w:rsid w:val="00466592"/>
    <w:rsid w:val="00466610"/>
    <w:rsid w:val="0046680A"/>
    <w:rsid w:val="00466904"/>
    <w:rsid w:val="00466961"/>
    <w:rsid w:val="00466A0D"/>
    <w:rsid w:val="00466A4B"/>
    <w:rsid w:val="00466A5B"/>
    <w:rsid w:val="00466C33"/>
    <w:rsid w:val="00466EEE"/>
    <w:rsid w:val="00466FBD"/>
    <w:rsid w:val="0046700F"/>
    <w:rsid w:val="0046720A"/>
    <w:rsid w:val="004672AB"/>
    <w:rsid w:val="00467626"/>
    <w:rsid w:val="00467E11"/>
    <w:rsid w:val="00467E65"/>
    <w:rsid w:val="00467EA5"/>
    <w:rsid w:val="00467EDC"/>
    <w:rsid w:val="004700AB"/>
    <w:rsid w:val="004701C8"/>
    <w:rsid w:val="00470279"/>
    <w:rsid w:val="0047032E"/>
    <w:rsid w:val="0047033F"/>
    <w:rsid w:val="0047087F"/>
    <w:rsid w:val="0047091E"/>
    <w:rsid w:val="00470CA0"/>
    <w:rsid w:val="00470DA3"/>
    <w:rsid w:val="0047101D"/>
    <w:rsid w:val="00471229"/>
    <w:rsid w:val="0047128D"/>
    <w:rsid w:val="0047134A"/>
    <w:rsid w:val="00471404"/>
    <w:rsid w:val="00471637"/>
    <w:rsid w:val="0047174D"/>
    <w:rsid w:val="004718D0"/>
    <w:rsid w:val="00471979"/>
    <w:rsid w:val="004719DC"/>
    <w:rsid w:val="00471AAC"/>
    <w:rsid w:val="00471B64"/>
    <w:rsid w:val="00471C9E"/>
    <w:rsid w:val="00471F4B"/>
    <w:rsid w:val="00471FF1"/>
    <w:rsid w:val="0047218A"/>
    <w:rsid w:val="004721B4"/>
    <w:rsid w:val="004722B2"/>
    <w:rsid w:val="004722EF"/>
    <w:rsid w:val="00472391"/>
    <w:rsid w:val="004724A9"/>
    <w:rsid w:val="00472524"/>
    <w:rsid w:val="004726CB"/>
    <w:rsid w:val="00472B80"/>
    <w:rsid w:val="00472BD5"/>
    <w:rsid w:val="00472BFE"/>
    <w:rsid w:val="00472E4D"/>
    <w:rsid w:val="00472FC1"/>
    <w:rsid w:val="0047300C"/>
    <w:rsid w:val="004730D5"/>
    <w:rsid w:val="0047328A"/>
    <w:rsid w:val="00473339"/>
    <w:rsid w:val="00473403"/>
    <w:rsid w:val="0047352C"/>
    <w:rsid w:val="00473562"/>
    <w:rsid w:val="00473618"/>
    <w:rsid w:val="004736A8"/>
    <w:rsid w:val="0047389E"/>
    <w:rsid w:val="00473AB0"/>
    <w:rsid w:val="00473ABD"/>
    <w:rsid w:val="00474064"/>
    <w:rsid w:val="0047425D"/>
    <w:rsid w:val="0047435E"/>
    <w:rsid w:val="00474371"/>
    <w:rsid w:val="00474487"/>
    <w:rsid w:val="0047461F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054"/>
    <w:rsid w:val="00476176"/>
    <w:rsid w:val="0047619F"/>
    <w:rsid w:val="004763CA"/>
    <w:rsid w:val="00476624"/>
    <w:rsid w:val="00476A8C"/>
    <w:rsid w:val="00476DCA"/>
    <w:rsid w:val="00476DE0"/>
    <w:rsid w:val="00476E2C"/>
    <w:rsid w:val="00476E34"/>
    <w:rsid w:val="00477363"/>
    <w:rsid w:val="004773A2"/>
    <w:rsid w:val="004775ED"/>
    <w:rsid w:val="00477607"/>
    <w:rsid w:val="00477812"/>
    <w:rsid w:val="00477814"/>
    <w:rsid w:val="00477825"/>
    <w:rsid w:val="00477898"/>
    <w:rsid w:val="0047794D"/>
    <w:rsid w:val="00477B51"/>
    <w:rsid w:val="00477C62"/>
    <w:rsid w:val="00477DD5"/>
    <w:rsid w:val="00480052"/>
    <w:rsid w:val="004804AF"/>
    <w:rsid w:val="0048084A"/>
    <w:rsid w:val="00480D62"/>
    <w:rsid w:val="00480E51"/>
    <w:rsid w:val="00480F02"/>
    <w:rsid w:val="00480FAA"/>
    <w:rsid w:val="00480FF7"/>
    <w:rsid w:val="004810AD"/>
    <w:rsid w:val="00481383"/>
    <w:rsid w:val="00481466"/>
    <w:rsid w:val="004817BF"/>
    <w:rsid w:val="00481AC0"/>
    <w:rsid w:val="00482111"/>
    <w:rsid w:val="00482114"/>
    <w:rsid w:val="004823E7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77"/>
    <w:rsid w:val="0048339D"/>
    <w:rsid w:val="004833B2"/>
    <w:rsid w:val="00483729"/>
    <w:rsid w:val="0048384B"/>
    <w:rsid w:val="0048394D"/>
    <w:rsid w:val="00483D60"/>
    <w:rsid w:val="00483DF6"/>
    <w:rsid w:val="00483EAA"/>
    <w:rsid w:val="00483F8C"/>
    <w:rsid w:val="00484098"/>
    <w:rsid w:val="004841C7"/>
    <w:rsid w:val="00484206"/>
    <w:rsid w:val="004842A7"/>
    <w:rsid w:val="00484311"/>
    <w:rsid w:val="004843F7"/>
    <w:rsid w:val="00484598"/>
    <w:rsid w:val="00484800"/>
    <w:rsid w:val="00484C30"/>
    <w:rsid w:val="00484C39"/>
    <w:rsid w:val="00484D04"/>
    <w:rsid w:val="00484F97"/>
    <w:rsid w:val="0048522C"/>
    <w:rsid w:val="004852D4"/>
    <w:rsid w:val="00485811"/>
    <w:rsid w:val="00485BD8"/>
    <w:rsid w:val="00485C0E"/>
    <w:rsid w:val="00485F9B"/>
    <w:rsid w:val="00486034"/>
    <w:rsid w:val="0048637D"/>
    <w:rsid w:val="004864AE"/>
    <w:rsid w:val="004864C4"/>
    <w:rsid w:val="0048650D"/>
    <w:rsid w:val="004865FC"/>
    <w:rsid w:val="00486988"/>
    <w:rsid w:val="00486BF2"/>
    <w:rsid w:val="00486D09"/>
    <w:rsid w:val="00486EBE"/>
    <w:rsid w:val="00487026"/>
    <w:rsid w:val="004870D0"/>
    <w:rsid w:val="004871DA"/>
    <w:rsid w:val="00487523"/>
    <w:rsid w:val="0048773B"/>
    <w:rsid w:val="00487A00"/>
    <w:rsid w:val="00487C06"/>
    <w:rsid w:val="00487C53"/>
    <w:rsid w:val="00487D0D"/>
    <w:rsid w:val="00487DCB"/>
    <w:rsid w:val="00490091"/>
    <w:rsid w:val="004902F6"/>
    <w:rsid w:val="00490379"/>
    <w:rsid w:val="00490423"/>
    <w:rsid w:val="0049044C"/>
    <w:rsid w:val="004904BF"/>
    <w:rsid w:val="004905B6"/>
    <w:rsid w:val="00490619"/>
    <w:rsid w:val="004906F0"/>
    <w:rsid w:val="004908FF"/>
    <w:rsid w:val="004909C3"/>
    <w:rsid w:val="00490C5D"/>
    <w:rsid w:val="00490F1C"/>
    <w:rsid w:val="00490F3E"/>
    <w:rsid w:val="00490F8D"/>
    <w:rsid w:val="0049110B"/>
    <w:rsid w:val="00491265"/>
    <w:rsid w:val="0049149C"/>
    <w:rsid w:val="0049167F"/>
    <w:rsid w:val="0049174A"/>
    <w:rsid w:val="0049192F"/>
    <w:rsid w:val="00491A59"/>
    <w:rsid w:val="00491C7E"/>
    <w:rsid w:val="00491CC2"/>
    <w:rsid w:val="00491D97"/>
    <w:rsid w:val="00491DC5"/>
    <w:rsid w:val="0049295D"/>
    <w:rsid w:val="00492BF1"/>
    <w:rsid w:val="00492FAB"/>
    <w:rsid w:val="0049337F"/>
    <w:rsid w:val="004939E8"/>
    <w:rsid w:val="00493AE6"/>
    <w:rsid w:val="00493B81"/>
    <w:rsid w:val="00493D10"/>
    <w:rsid w:val="00493E1E"/>
    <w:rsid w:val="00493EAC"/>
    <w:rsid w:val="00493F10"/>
    <w:rsid w:val="0049403D"/>
    <w:rsid w:val="00494067"/>
    <w:rsid w:val="00494099"/>
    <w:rsid w:val="004940FA"/>
    <w:rsid w:val="00494304"/>
    <w:rsid w:val="0049456C"/>
    <w:rsid w:val="00494682"/>
    <w:rsid w:val="00494745"/>
    <w:rsid w:val="004948AD"/>
    <w:rsid w:val="00494AF7"/>
    <w:rsid w:val="00494C1C"/>
    <w:rsid w:val="00494CD6"/>
    <w:rsid w:val="00494F84"/>
    <w:rsid w:val="0049543E"/>
    <w:rsid w:val="004955EB"/>
    <w:rsid w:val="0049564A"/>
    <w:rsid w:val="004956B4"/>
    <w:rsid w:val="004958AA"/>
    <w:rsid w:val="00495E4B"/>
    <w:rsid w:val="00495E61"/>
    <w:rsid w:val="00495EA7"/>
    <w:rsid w:val="0049637C"/>
    <w:rsid w:val="00496404"/>
    <w:rsid w:val="00496B01"/>
    <w:rsid w:val="00496B36"/>
    <w:rsid w:val="00496E2E"/>
    <w:rsid w:val="00496FEE"/>
    <w:rsid w:val="00497136"/>
    <w:rsid w:val="004975B6"/>
    <w:rsid w:val="0049760B"/>
    <w:rsid w:val="004977C5"/>
    <w:rsid w:val="00497811"/>
    <w:rsid w:val="004979D3"/>
    <w:rsid w:val="00497CDA"/>
    <w:rsid w:val="004A00D4"/>
    <w:rsid w:val="004A05DB"/>
    <w:rsid w:val="004A06D9"/>
    <w:rsid w:val="004A0719"/>
    <w:rsid w:val="004A07AB"/>
    <w:rsid w:val="004A0AE0"/>
    <w:rsid w:val="004A0FBD"/>
    <w:rsid w:val="004A0FFD"/>
    <w:rsid w:val="004A1037"/>
    <w:rsid w:val="004A114A"/>
    <w:rsid w:val="004A1469"/>
    <w:rsid w:val="004A163D"/>
    <w:rsid w:val="004A17BC"/>
    <w:rsid w:val="004A17EE"/>
    <w:rsid w:val="004A1C98"/>
    <w:rsid w:val="004A1DC1"/>
    <w:rsid w:val="004A1DF5"/>
    <w:rsid w:val="004A1E26"/>
    <w:rsid w:val="004A1E45"/>
    <w:rsid w:val="004A2099"/>
    <w:rsid w:val="004A227C"/>
    <w:rsid w:val="004A263B"/>
    <w:rsid w:val="004A26F3"/>
    <w:rsid w:val="004A2A77"/>
    <w:rsid w:val="004A2D66"/>
    <w:rsid w:val="004A2D6F"/>
    <w:rsid w:val="004A3120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43C"/>
    <w:rsid w:val="004A4537"/>
    <w:rsid w:val="004A45B0"/>
    <w:rsid w:val="004A45B9"/>
    <w:rsid w:val="004A45D0"/>
    <w:rsid w:val="004A4701"/>
    <w:rsid w:val="004A4905"/>
    <w:rsid w:val="004A4A08"/>
    <w:rsid w:val="004A4CB0"/>
    <w:rsid w:val="004A510E"/>
    <w:rsid w:val="004A5216"/>
    <w:rsid w:val="004A5425"/>
    <w:rsid w:val="004A5841"/>
    <w:rsid w:val="004A589A"/>
    <w:rsid w:val="004A58DB"/>
    <w:rsid w:val="004A5947"/>
    <w:rsid w:val="004A59AE"/>
    <w:rsid w:val="004A5A30"/>
    <w:rsid w:val="004A5A9F"/>
    <w:rsid w:val="004A5C54"/>
    <w:rsid w:val="004A5D18"/>
    <w:rsid w:val="004A5D81"/>
    <w:rsid w:val="004A5DEC"/>
    <w:rsid w:val="004A5E96"/>
    <w:rsid w:val="004A602C"/>
    <w:rsid w:val="004A608E"/>
    <w:rsid w:val="004A6450"/>
    <w:rsid w:val="004A661D"/>
    <w:rsid w:val="004A67AD"/>
    <w:rsid w:val="004A693B"/>
    <w:rsid w:val="004A6A7D"/>
    <w:rsid w:val="004A6B04"/>
    <w:rsid w:val="004A6E99"/>
    <w:rsid w:val="004A6F37"/>
    <w:rsid w:val="004A6F59"/>
    <w:rsid w:val="004A714D"/>
    <w:rsid w:val="004A7154"/>
    <w:rsid w:val="004A7653"/>
    <w:rsid w:val="004A7691"/>
    <w:rsid w:val="004A792C"/>
    <w:rsid w:val="004A7B56"/>
    <w:rsid w:val="004A7E30"/>
    <w:rsid w:val="004A7FD0"/>
    <w:rsid w:val="004B00F2"/>
    <w:rsid w:val="004B048E"/>
    <w:rsid w:val="004B0599"/>
    <w:rsid w:val="004B06C5"/>
    <w:rsid w:val="004B07B0"/>
    <w:rsid w:val="004B089D"/>
    <w:rsid w:val="004B0A9A"/>
    <w:rsid w:val="004B0AD3"/>
    <w:rsid w:val="004B100C"/>
    <w:rsid w:val="004B1300"/>
    <w:rsid w:val="004B19DA"/>
    <w:rsid w:val="004B1AE3"/>
    <w:rsid w:val="004B1B71"/>
    <w:rsid w:val="004B1C43"/>
    <w:rsid w:val="004B1D25"/>
    <w:rsid w:val="004B2071"/>
    <w:rsid w:val="004B217B"/>
    <w:rsid w:val="004B2343"/>
    <w:rsid w:val="004B25B3"/>
    <w:rsid w:val="004B27F2"/>
    <w:rsid w:val="004B28DB"/>
    <w:rsid w:val="004B29A2"/>
    <w:rsid w:val="004B2A8F"/>
    <w:rsid w:val="004B2AF2"/>
    <w:rsid w:val="004B2C15"/>
    <w:rsid w:val="004B3028"/>
    <w:rsid w:val="004B329A"/>
    <w:rsid w:val="004B335F"/>
    <w:rsid w:val="004B3377"/>
    <w:rsid w:val="004B33B1"/>
    <w:rsid w:val="004B35B5"/>
    <w:rsid w:val="004B35DB"/>
    <w:rsid w:val="004B3798"/>
    <w:rsid w:val="004B3913"/>
    <w:rsid w:val="004B3E87"/>
    <w:rsid w:val="004B3EFB"/>
    <w:rsid w:val="004B3F1E"/>
    <w:rsid w:val="004B439F"/>
    <w:rsid w:val="004B471E"/>
    <w:rsid w:val="004B47DC"/>
    <w:rsid w:val="004B4901"/>
    <w:rsid w:val="004B4A76"/>
    <w:rsid w:val="004B4AFD"/>
    <w:rsid w:val="004B4FE5"/>
    <w:rsid w:val="004B50FF"/>
    <w:rsid w:val="004B535B"/>
    <w:rsid w:val="004B53FD"/>
    <w:rsid w:val="004B546E"/>
    <w:rsid w:val="004B5537"/>
    <w:rsid w:val="004B56C6"/>
    <w:rsid w:val="004B591B"/>
    <w:rsid w:val="004B5D31"/>
    <w:rsid w:val="004B605D"/>
    <w:rsid w:val="004B61F3"/>
    <w:rsid w:val="004B64CF"/>
    <w:rsid w:val="004B650C"/>
    <w:rsid w:val="004B67CD"/>
    <w:rsid w:val="004B6861"/>
    <w:rsid w:val="004B6965"/>
    <w:rsid w:val="004B6A45"/>
    <w:rsid w:val="004B6C30"/>
    <w:rsid w:val="004B6C87"/>
    <w:rsid w:val="004B6D83"/>
    <w:rsid w:val="004B6EFD"/>
    <w:rsid w:val="004B7395"/>
    <w:rsid w:val="004B741F"/>
    <w:rsid w:val="004B7526"/>
    <w:rsid w:val="004B7568"/>
    <w:rsid w:val="004B792A"/>
    <w:rsid w:val="004B79AF"/>
    <w:rsid w:val="004B7BAF"/>
    <w:rsid w:val="004B7CF6"/>
    <w:rsid w:val="004C0261"/>
    <w:rsid w:val="004C02BF"/>
    <w:rsid w:val="004C02ED"/>
    <w:rsid w:val="004C0313"/>
    <w:rsid w:val="004C05A0"/>
    <w:rsid w:val="004C0930"/>
    <w:rsid w:val="004C0A8D"/>
    <w:rsid w:val="004C0CAA"/>
    <w:rsid w:val="004C0E4C"/>
    <w:rsid w:val="004C0E8A"/>
    <w:rsid w:val="004C0FF5"/>
    <w:rsid w:val="004C11FE"/>
    <w:rsid w:val="004C15F6"/>
    <w:rsid w:val="004C1D6D"/>
    <w:rsid w:val="004C1E64"/>
    <w:rsid w:val="004C1F95"/>
    <w:rsid w:val="004C2026"/>
    <w:rsid w:val="004C213E"/>
    <w:rsid w:val="004C2185"/>
    <w:rsid w:val="004C221B"/>
    <w:rsid w:val="004C22CB"/>
    <w:rsid w:val="004C22F6"/>
    <w:rsid w:val="004C2355"/>
    <w:rsid w:val="004C251A"/>
    <w:rsid w:val="004C267C"/>
    <w:rsid w:val="004C2691"/>
    <w:rsid w:val="004C271C"/>
    <w:rsid w:val="004C2834"/>
    <w:rsid w:val="004C2A2F"/>
    <w:rsid w:val="004C2B17"/>
    <w:rsid w:val="004C2D41"/>
    <w:rsid w:val="004C2EC5"/>
    <w:rsid w:val="004C2EFC"/>
    <w:rsid w:val="004C302B"/>
    <w:rsid w:val="004C3196"/>
    <w:rsid w:val="004C3477"/>
    <w:rsid w:val="004C349E"/>
    <w:rsid w:val="004C34A9"/>
    <w:rsid w:val="004C35BC"/>
    <w:rsid w:val="004C3EE2"/>
    <w:rsid w:val="004C4003"/>
    <w:rsid w:val="004C404E"/>
    <w:rsid w:val="004C4155"/>
    <w:rsid w:val="004C42A1"/>
    <w:rsid w:val="004C455B"/>
    <w:rsid w:val="004C470F"/>
    <w:rsid w:val="004C4A26"/>
    <w:rsid w:val="004C4D1D"/>
    <w:rsid w:val="004C4FF2"/>
    <w:rsid w:val="004C5085"/>
    <w:rsid w:val="004C57BC"/>
    <w:rsid w:val="004C5B5E"/>
    <w:rsid w:val="004C5C24"/>
    <w:rsid w:val="004C5E6F"/>
    <w:rsid w:val="004C6003"/>
    <w:rsid w:val="004C62D2"/>
    <w:rsid w:val="004C64C6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D01"/>
    <w:rsid w:val="004C7FC8"/>
    <w:rsid w:val="004D00BA"/>
    <w:rsid w:val="004D08BE"/>
    <w:rsid w:val="004D0E3F"/>
    <w:rsid w:val="004D0F77"/>
    <w:rsid w:val="004D10F9"/>
    <w:rsid w:val="004D13F8"/>
    <w:rsid w:val="004D166F"/>
    <w:rsid w:val="004D17E5"/>
    <w:rsid w:val="004D195B"/>
    <w:rsid w:val="004D1D9E"/>
    <w:rsid w:val="004D1E65"/>
    <w:rsid w:val="004D203F"/>
    <w:rsid w:val="004D24B1"/>
    <w:rsid w:val="004D2514"/>
    <w:rsid w:val="004D28C0"/>
    <w:rsid w:val="004D2BC9"/>
    <w:rsid w:val="004D2FAD"/>
    <w:rsid w:val="004D312D"/>
    <w:rsid w:val="004D3442"/>
    <w:rsid w:val="004D351E"/>
    <w:rsid w:val="004D3548"/>
    <w:rsid w:val="004D3604"/>
    <w:rsid w:val="004D370C"/>
    <w:rsid w:val="004D371F"/>
    <w:rsid w:val="004D3755"/>
    <w:rsid w:val="004D38CA"/>
    <w:rsid w:val="004D3A09"/>
    <w:rsid w:val="004D3B30"/>
    <w:rsid w:val="004D3E9E"/>
    <w:rsid w:val="004D3EF7"/>
    <w:rsid w:val="004D4053"/>
    <w:rsid w:val="004D40C1"/>
    <w:rsid w:val="004D4169"/>
    <w:rsid w:val="004D41C7"/>
    <w:rsid w:val="004D42E0"/>
    <w:rsid w:val="004D4425"/>
    <w:rsid w:val="004D4471"/>
    <w:rsid w:val="004D44D0"/>
    <w:rsid w:val="004D465A"/>
    <w:rsid w:val="004D4818"/>
    <w:rsid w:val="004D4B37"/>
    <w:rsid w:val="004D4C55"/>
    <w:rsid w:val="004D4D8F"/>
    <w:rsid w:val="004D4E4C"/>
    <w:rsid w:val="004D4F50"/>
    <w:rsid w:val="004D504F"/>
    <w:rsid w:val="004D5169"/>
    <w:rsid w:val="004D51F0"/>
    <w:rsid w:val="004D53B6"/>
    <w:rsid w:val="004D545B"/>
    <w:rsid w:val="004D5495"/>
    <w:rsid w:val="004D55AB"/>
    <w:rsid w:val="004D55DC"/>
    <w:rsid w:val="004D587F"/>
    <w:rsid w:val="004D5985"/>
    <w:rsid w:val="004D5BDA"/>
    <w:rsid w:val="004D5C74"/>
    <w:rsid w:val="004D5F75"/>
    <w:rsid w:val="004D6279"/>
    <w:rsid w:val="004D664B"/>
    <w:rsid w:val="004D668E"/>
    <w:rsid w:val="004D6893"/>
    <w:rsid w:val="004D68CF"/>
    <w:rsid w:val="004D694F"/>
    <w:rsid w:val="004D6AA8"/>
    <w:rsid w:val="004D6AB9"/>
    <w:rsid w:val="004D6BA7"/>
    <w:rsid w:val="004D6BC9"/>
    <w:rsid w:val="004D6C35"/>
    <w:rsid w:val="004D6E5A"/>
    <w:rsid w:val="004D6F6B"/>
    <w:rsid w:val="004D6F95"/>
    <w:rsid w:val="004D75CC"/>
    <w:rsid w:val="004D77EE"/>
    <w:rsid w:val="004D7A39"/>
    <w:rsid w:val="004D7C5C"/>
    <w:rsid w:val="004D7F10"/>
    <w:rsid w:val="004D7FDE"/>
    <w:rsid w:val="004E0168"/>
    <w:rsid w:val="004E01D7"/>
    <w:rsid w:val="004E03B2"/>
    <w:rsid w:val="004E03DC"/>
    <w:rsid w:val="004E0544"/>
    <w:rsid w:val="004E0628"/>
    <w:rsid w:val="004E0A2B"/>
    <w:rsid w:val="004E0F9C"/>
    <w:rsid w:val="004E1015"/>
    <w:rsid w:val="004E1381"/>
    <w:rsid w:val="004E1463"/>
    <w:rsid w:val="004E148A"/>
    <w:rsid w:val="004E15DB"/>
    <w:rsid w:val="004E16B7"/>
    <w:rsid w:val="004E180D"/>
    <w:rsid w:val="004E198A"/>
    <w:rsid w:val="004E1D86"/>
    <w:rsid w:val="004E1E31"/>
    <w:rsid w:val="004E1EE7"/>
    <w:rsid w:val="004E220B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83B"/>
    <w:rsid w:val="004E4AE8"/>
    <w:rsid w:val="004E4D51"/>
    <w:rsid w:val="004E4EB7"/>
    <w:rsid w:val="004E514A"/>
    <w:rsid w:val="004E5585"/>
    <w:rsid w:val="004E57CE"/>
    <w:rsid w:val="004E5950"/>
    <w:rsid w:val="004E59EA"/>
    <w:rsid w:val="004E5BF5"/>
    <w:rsid w:val="004E5F79"/>
    <w:rsid w:val="004E5FB2"/>
    <w:rsid w:val="004E5FF9"/>
    <w:rsid w:val="004E66D1"/>
    <w:rsid w:val="004E6C3A"/>
    <w:rsid w:val="004E6E8D"/>
    <w:rsid w:val="004E7318"/>
    <w:rsid w:val="004E732F"/>
    <w:rsid w:val="004E75BA"/>
    <w:rsid w:val="004E7877"/>
    <w:rsid w:val="004E78B5"/>
    <w:rsid w:val="004E79B2"/>
    <w:rsid w:val="004E7A08"/>
    <w:rsid w:val="004E7BCC"/>
    <w:rsid w:val="004E7BDC"/>
    <w:rsid w:val="004E7E36"/>
    <w:rsid w:val="004E7E5A"/>
    <w:rsid w:val="004E7E67"/>
    <w:rsid w:val="004F04E2"/>
    <w:rsid w:val="004F05DC"/>
    <w:rsid w:val="004F080C"/>
    <w:rsid w:val="004F0D03"/>
    <w:rsid w:val="004F0D54"/>
    <w:rsid w:val="004F111D"/>
    <w:rsid w:val="004F136B"/>
    <w:rsid w:val="004F1577"/>
    <w:rsid w:val="004F16D3"/>
    <w:rsid w:val="004F172C"/>
    <w:rsid w:val="004F17DC"/>
    <w:rsid w:val="004F17FA"/>
    <w:rsid w:val="004F1AB1"/>
    <w:rsid w:val="004F1B0E"/>
    <w:rsid w:val="004F1EC0"/>
    <w:rsid w:val="004F1F65"/>
    <w:rsid w:val="004F1FEC"/>
    <w:rsid w:val="004F2150"/>
    <w:rsid w:val="004F2271"/>
    <w:rsid w:val="004F22C3"/>
    <w:rsid w:val="004F232E"/>
    <w:rsid w:val="004F2544"/>
    <w:rsid w:val="004F26F9"/>
    <w:rsid w:val="004F2727"/>
    <w:rsid w:val="004F28A7"/>
    <w:rsid w:val="004F2D17"/>
    <w:rsid w:val="004F2DD7"/>
    <w:rsid w:val="004F2EAD"/>
    <w:rsid w:val="004F31A7"/>
    <w:rsid w:val="004F3504"/>
    <w:rsid w:val="004F35A2"/>
    <w:rsid w:val="004F3A98"/>
    <w:rsid w:val="004F3CB6"/>
    <w:rsid w:val="004F3F02"/>
    <w:rsid w:val="004F4180"/>
    <w:rsid w:val="004F43D0"/>
    <w:rsid w:val="004F4656"/>
    <w:rsid w:val="004F4708"/>
    <w:rsid w:val="004F4799"/>
    <w:rsid w:val="004F4A33"/>
    <w:rsid w:val="004F4F14"/>
    <w:rsid w:val="004F5019"/>
    <w:rsid w:val="004F50DD"/>
    <w:rsid w:val="004F51FB"/>
    <w:rsid w:val="004F527C"/>
    <w:rsid w:val="004F52EB"/>
    <w:rsid w:val="004F549C"/>
    <w:rsid w:val="004F55B3"/>
    <w:rsid w:val="004F5618"/>
    <w:rsid w:val="004F5700"/>
    <w:rsid w:val="004F57C7"/>
    <w:rsid w:val="004F587F"/>
    <w:rsid w:val="004F5893"/>
    <w:rsid w:val="004F5AB3"/>
    <w:rsid w:val="004F5B73"/>
    <w:rsid w:val="004F5DAE"/>
    <w:rsid w:val="004F5FBF"/>
    <w:rsid w:val="004F60B2"/>
    <w:rsid w:val="004F60F4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4DE"/>
    <w:rsid w:val="004F75E4"/>
    <w:rsid w:val="004F7928"/>
    <w:rsid w:val="0050007C"/>
    <w:rsid w:val="0050019D"/>
    <w:rsid w:val="00500656"/>
    <w:rsid w:val="00501105"/>
    <w:rsid w:val="0050186B"/>
    <w:rsid w:val="005018EE"/>
    <w:rsid w:val="00501AD5"/>
    <w:rsid w:val="00501CD2"/>
    <w:rsid w:val="00501D2F"/>
    <w:rsid w:val="00501DA7"/>
    <w:rsid w:val="00501DE0"/>
    <w:rsid w:val="00501E47"/>
    <w:rsid w:val="00502180"/>
    <w:rsid w:val="005026FE"/>
    <w:rsid w:val="00502B46"/>
    <w:rsid w:val="00502B73"/>
    <w:rsid w:val="00502C11"/>
    <w:rsid w:val="00502D4D"/>
    <w:rsid w:val="00502E2C"/>
    <w:rsid w:val="00502E53"/>
    <w:rsid w:val="00502EAA"/>
    <w:rsid w:val="00502ECA"/>
    <w:rsid w:val="00502F62"/>
    <w:rsid w:val="005031D2"/>
    <w:rsid w:val="0050321E"/>
    <w:rsid w:val="0050354F"/>
    <w:rsid w:val="005035B9"/>
    <w:rsid w:val="0050381A"/>
    <w:rsid w:val="0050390C"/>
    <w:rsid w:val="00503A67"/>
    <w:rsid w:val="00503AAB"/>
    <w:rsid w:val="00503C4D"/>
    <w:rsid w:val="00503D4A"/>
    <w:rsid w:val="00503FD5"/>
    <w:rsid w:val="005040C2"/>
    <w:rsid w:val="00504286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E8D"/>
    <w:rsid w:val="00504FB1"/>
    <w:rsid w:val="00505133"/>
    <w:rsid w:val="00505186"/>
    <w:rsid w:val="0050525E"/>
    <w:rsid w:val="0050539E"/>
    <w:rsid w:val="00505593"/>
    <w:rsid w:val="005055DA"/>
    <w:rsid w:val="005055E2"/>
    <w:rsid w:val="0050568B"/>
    <w:rsid w:val="00505CA8"/>
    <w:rsid w:val="00505D8B"/>
    <w:rsid w:val="00505E12"/>
    <w:rsid w:val="00505FD4"/>
    <w:rsid w:val="0050608C"/>
    <w:rsid w:val="005061C9"/>
    <w:rsid w:val="00506321"/>
    <w:rsid w:val="00506BC4"/>
    <w:rsid w:val="00506F53"/>
    <w:rsid w:val="005072A0"/>
    <w:rsid w:val="00507472"/>
    <w:rsid w:val="00507508"/>
    <w:rsid w:val="0050752A"/>
    <w:rsid w:val="0050758B"/>
    <w:rsid w:val="005077D6"/>
    <w:rsid w:val="00507D92"/>
    <w:rsid w:val="005100B7"/>
    <w:rsid w:val="0051047F"/>
    <w:rsid w:val="0051092A"/>
    <w:rsid w:val="00510A40"/>
    <w:rsid w:val="00510DC3"/>
    <w:rsid w:val="00510E4E"/>
    <w:rsid w:val="00510EE8"/>
    <w:rsid w:val="005110C0"/>
    <w:rsid w:val="00511270"/>
    <w:rsid w:val="005116F8"/>
    <w:rsid w:val="005117FE"/>
    <w:rsid w:val="00511ABA"/>
    <w:rsid w:val="00511F06"/>
    <w:rsid w:val="00512020"/>
    <w:rsid w:val="00512355"/>
    <w:rsid w:val="005124EF"/>
    <w:rsid w:val="0051279F"/>
    <w:rsid w:val="0051280B"/>
    <w:rsid w:val="005128B2"/>
    <w:rsid w:val="00512C5D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C79"/>
    <w:rsid w:val="00514CD0"/>
    <w:rsid w:val="00514F13"/>
    <w:rsid w:val="00514FF9"/>
    <w:rsid w:val="005150A0"/>
    <w:rsid w:val="0051518D"/>
    <w:rsid w:val="0051543A"/>
    <w:rsid w:val="00515570"/>
    <w:rsid w:val="00515577"/>
    <w:rsid w:val="005158B8"/>
    <w:rsid w:val="005159A3"/>
    <w:rsid w:val="00515CB2"/>
    <w:rsid w:val="00515D6C"/>
    <w:rsid w:val="00515E0D"/>
    <w:rsid w:val="00515E63"/>
    <w:rsid w:val="00515E91"/>
    <w:rsid w:val="00515F68"/>
    <w:rsid w:val="0051612E"/>
    <w:rsid w:val="0051637C"/>
    <w:rsid w:val="005165CD"/>
    <w:rsid w:val="00516679"/>
    <w:rsid w:val="005169B4"/>
    <w:rsid w:val="00516A53"/>
    <w:rsid w:val="00516CBB"/>
    <w:rsid w:val="00516D60"/>
    <w:rsid w:val="005170AF"/>
    <w:rsid w:val="00517492"/>
    <w:rsid w:val="00517575"/>
    <w:rsid w:val="00517ABC"/>
    <w:rsid w:val="00517C1F"/>
    <w:rsid w:val="0052023B"/>
    <w:rsid w:val="00520466"/>
    <w:rsid w:val="00520586"/>
    <w:rsid w:val="00520603"/>
    <w:rsid w:val="005208E5"/>
    <w:rsid w:val="00520B4F"/>
    <w:rsid w:val="00520D2B"/>
    <w:rsid w:val="00520E6E"/>
    <w:rsid w:val="00520E93"/>
    <w:rsid w:val="0052127C"/>
    <w:rsid w:val="005215FD"/>
    <w:rsid w:val="00521A74"/>
    <w:rsid w:val="00521A9C"/>
    <w:rsid w:val="00521C0A"/>
    <w:rsid w:val="00521E56"/>
    <w:rsid w:val="00521FC7"/>
    <w:rsid w:val="00522139"/>
    <w:rsid w:val="0052220A"/>
    <w:rsid w:val="0052226B"/>
    <w:rsid w:val="005222F8"/>
    <w:rsid w:val="0052241E"/>
    <w:rsid w:val="00522A80"/>
    <w:rsid w:val="00522FA9"/>
    <w:rsid w:val="005230D3"/>
    <w:rsid w:val="00523259"/>
    <w:rsid w:val="005232F4"/>
    <w:rsid w:val="0052337C"/>
    <w:rsid w:val="005233EA"/>
    <w:rsid w:val="005234A2"/>
    <w:rsid w:val="0052354B"/>
    <w:rsid w:val="005237CF"/>
    <w:rsid w:val="00523835"/>
    <w:rsid w:val="00523FA6"/>
    <w:rsid w:val="00524250"/>
    <w:rsid w:val="005242DE"/>
    <w:rsid w:val="0052434C"/>
    <w:rsid w:val="0052438E"/>
    <w:rsid w:val="0052448B"/>
    <w:rsid w:val="005247A7"/>
    <w:rsid w:val="005247CE"/>
    <w:rsid w:val="005249C8"/>
    <w:rsid w:val="00524D7B"/>
    <w:rsid w:val="00524E71"/>
    <w:rsid w:val="005251F7"/>
    <w:rsid w:val="0052593F"/>
    <w:rsid w:val="00525A0B"/>
    <w:rsid w:val="00525C9E"/>
    <w:rsid w:val="00525EC1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7C7"/>
    <w:rsid w:val="005268F1"/>
    <w:rsid w:val="00526986"/>
    <w:rsid w:val="00526A00"/>
    <w:rsid w:val="00526D45"/>
    <w:rsid w:val="00527402"/>
    <w:rsid w:val="005274F8"/>
    <w:rsid w:val="00527807"/>
    <w:rsid w:val="00527823"/>
    <w:rsid w:val="00527B59"/>
    <w:rsid w:val="00527BD2"/>
    <w:rsid w:val="00527C26"/>
    <w:rsid w:val="00527D1E"/>
    <w:rsid w:val="00527D59"/>
    <w:rsid w:val="00527E6A"/>
    <w:rsid w:val="00530247"/>
    <w:rsid w:val="00530541"/>
    <w:rsid w:val="00530705"/>
    <w:rsid w:val="00530752"/>
    <w:rsid w:val="00530B29"/>
    <w:rsid w:val="00530DE8"/>
    <w:rsid w:val="00530E82"/>
    <w:rsid w:val="00530F49"/>
    <w:rsid w:val="00530FD1"/>
    <w:rsid w:val="00530FE2"/>
    <w:rsid w:val="0053111E"/>
    <w:rsid w:val="0053115D"/>
    <w:rsid w:val="00531186"/>
    <w:rsid w:val="00531197"/>
    <w:rsid w:val="0053132A"/>
    <w:rsid w:val="005315BC"/>
    <w:rsid w:val="00531775"/>
    <w:rsid w:val="00531C2D"/>
    <w:rsid w:val="00531CF5"/>
    <w:rsid w:val="00531DDB"/>
    <w:rsid w:val="0053217C"/>
    <w:rsid w:val="005323F9"/>
    <w:rsid w:val="0053248F"/>
    <w:rsid w:val="00532553"/>
    <w:rsid w:val="0053295D"/>
    <w:rsid w:val="005329C5"/>
    <w:rsid w:val="00532CEE"/>
    <w:rsid w:val="00532E35"/>
    <w:rsid w:val="00532E85"/>
    <w:rsid w:val="0053338C"/>
    <w:rsid w:val="0053347D"/>
    <w:rsid w:val="0053357C"/>
    <w:rsid w:val="00533A13"/>
    <w:rsid w:val="00533A66"/>
    <w:rsid w:val="00533DDA"/>
    <w:rsid w:val="00533F28"/>
    <w:rsid w:val="005342D3"/>
    <w:rsid w:val="00534320"/>
    <w:rsid w:val="0053450F"/>
    <w:rsid w:val="00534591"/>
    <w:rsid w:val="005348D5"/>
    <w:rsid w:val="00534FE0"/>
    <w:rsid w:val="00535426"/>
    <w:rsid w:val="005356DD"/>
    <w:rsid w:val="005357C9"/>
    <w:rsid w:val="00535931"/>
    <w:rsid w:val="00535CE0"/>
    <w:rsid w:val="00535F61"/>
    <w:rsid w:val="00536062"/>
    <w:rsid w:val="00536100"/>
    <w:rsid w:val="0053624A"/>
    <w:rsid w:val="005362B4"/>
    <w:rsid w:val="005362FA"/>
    <w:rsid w:val="0053640B"/>
    <w:rsid w:val="00536631"/>
    <w:rsid w:val="00536668"/>
    <w:rsid w:val="00536686"/>
    <w:rsid w:val="00536E9A"/>
    <w:rsid w:val="005371E8"/>
    <w:rsid w:val="005372D7"/>
    <w:rsid w:val="00537542"/>
    <w:rsid w:val="00537618"/>
    <w:rsid w:val="00537D84"/>
    <w:rsid w:val="00537DD6"/>
    <w:rsid w:val="00537EDE"/>
    <w:rsid w:val="00537F5F"/>
    <w:rsid w:val="00537F78"/>
    <w:rsid w:val="00540299"/>
    <w:rsid w:val="00540423"/>
    <w:rsid w:val="00540494"/>
    <w:rsid w:val="00540675"/>
    <w:rsid w:val="005408F1"/>
    <w:rsid w:val="00540B3F"/>
    <w:rsid w:val="00540CFE"/>
    <w:rsid w:val="00540E53"/>
    <w:rsid w:val="00540F9F"/>
    <w:rsid w:val="00541028"/>
    <w:rsid w:val="00541147"/>
    <w:rsid w:val="00541327"/>
    <w:rsid w:val="00541702"/>
    <w:rsid w:val="005417F0"/>
    <w:rsid w:val="005418E7"/>
    <w:rsid w:val="0054197E"/>
    <w:rsid w:val="00541BEE"/>
    <w:rsid w:val="00541C5A"/>
    <w:rsid w:val="00541C88"/>
    <w:rsid w:val="00541CC2"/>
    <w:rsid w:val="00541F8C"/>
    <w:rsid w:val="005421E0"/>
    <w:rsid w:val="005422EE"/>
    <w:rsid w:val="0054230D"/>
    <w:rsid w:val="00542575"/>
    <w:rsid w:val="00542798"/>
    <w:rsid w:val="00542926"/>
    <w:rsid w:val="00542AF5"/>
    <w:rsid w:val="00542DC9"/>
    <w:rsid w:val="005430D3"/>
    <w:rsid w:val="00543383"/>
    <w:rsid w:val="00543B4A"/>
    <w:rsid w:val="00543C72"/>
    <w:rsid w:val="00543E61"/>
    <w:rsid w:val="005440CB"/>
    <w:rsid w:val="00544101"/>
    <w:rsid w:val="00544363"/>
    <w:rsid w:val="005443D7"/>
    <w:rsid w:val="00544B52"/>
    <w:rsid w:val="00544C68"/>
    <w:rsid w:val="00544CF7"/>
    <w:rsid w:val="00544D2D"/>
    <w:rsid w:val="005450EB"/>
    <w:rsid w:val="005452BC"/>
    <w:rsid w:val="00545393"/>
    <w:rsid w:val="0054552E"/>
    <w:rsid w:val="00545B90"/>
    <w:rsid w:val="00545C84"/>
    <w:rsid w:val="00545CB1"/>
    <w:rsid w:val="00545DC8"/>
    <w:rsid w:val="00545E00"/>
    <w:rsid w:val="00545F0D"/>
    <w:rsid w:val="005460F6"/>
    <w:rsid w:val="00546273"/>
    <w:rsid w:val="005468FF"/>
    <w:rsid w:val="00546F31"/>
    <w:rsid w:val="00546FC1"/>
    <w:rsid w:val="0054714D"/>
    <w:rsid w:val="005473B3"/>
    <w:rsid w:val="00547429"/>
    <w:rsid w:val="00547A57"/>
    <w:rsid w:val="00547D01"/>
    <w:rsid w:val="00547F6D"/>
    <w:rsid w:val="00550389"/>
    <w:rsid w:val="00550460"/>
    <w:rsid w:val="0055047A"/>
    <w:rsid w:val="0055051E"/>
    <w:rsid w:val="005509C8"/>
    <w:rsid w:val="005509F9"/>
    <w:rsid w:val="00550BC1"/>
    <w:rsid w:val="00550C86"/>
    <w:rsid w:val="00550D74"/>
    <w:rsid w:val="00550E03"/>
    <w:rsid w:val="00550E11"/>
    <w:rsid w:val="00550E20"/>
    <w:rsid w:val="00550E6E"/>
    <w:rsid w:val="00550F08"/>
    <w:rsid w:val="00551441"/>
    <w:rsid w:val="005514AB"/>
    <w:rsid w:val="00551CF8"/>
    <w:rsid w:val="00552021"/>
    <w:rsid w:val="00552107"/>
    <w:rsid w:val="005521EF"/>
    <w:rsid w:val="0055253F"/>
    <w:rsid w:val="005527AC"/>
    <w:rsid w:val="00552918"/>
    <w:rsid w:val="00552934"/>
    <w:rsid w:val="0055297C"/>
    <w:rsid w:val="005529D9"/>
    <w:rsid w:val="00552B5F"/>
    <w:rsid w:val="00552F47"/>
    <w:rsid w:val="00552FD9"/>
    <w:rsid w:val="00553382"/>
    <w:rsid w:val="0055344B"/>
    <w:rsid w:val="005534D1"/>
    <w:rsid w:val="0055374D"/>
    <w:rsid w:val="0055383B"/>
    <w:rsid w:val="005538D4"/>
    <w:rsid w:val="00553A4B"/>
    <w:rsid w:val="00553AC9"/>
    <w:rsid w:val="00553D54"/>
    <w:rsid w:val="00553F01"/>
    <w:rsid w:val="00554179"/>
    <w:rsid w:val="00554393"/>
    <w:rsid w:val="005543E7"/>
    <w:rsid w:val="0055448C"/>
    <w:rsid w:val="00554C35"/>
    <w:rsid w:val="00554C5F"/>
    <w:rsid w:val="00554D21"/>
    <w:rsid w:val="00554F0A"/>
    <w:rsid w:val="00554F63"/>
    <w:rsid w:val="0055509E"/>
    <w:rsid w:val="0055514E"/>
    <w:rsid w:val="00555156"/>
    <w:rsid w:val="00555222"/>
    <w:rsid w:val="005552BD"/>
    <w:rsid w:val="005554F1"/>
    <w:rsid w:val="0055569B"/>
    <w:rsid w:val="0055596E"/>
    <w:rsid w:val="00555A33"/>
    <w:rsid w:val="00555C4B"/>
    <w:rsid w:val="00555CA9"/>
    <w:rsid w:val="00555DB0"/>
    <w:rsid w:val="00555DE5"/>
    <w:rsid w:val="00555DEA"/>
    <w:rsid w:val="00555FA3"/>
    <w:rsid w:val="00555FB6"/>
    <w:rsid w:val="005561F6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6E73"/>
    <w:rsid w:val="00556E85"/>
    <w:rsid w:val="00557863"/>
    <w:rsid w:val="00557F04"/>
    <w:rsid w:val="00557F7E"/>
    <w:rsid w:val="00560101"/>
    <w:rsid w:val="005602CD"/>
    <w:rsid w:val="0056049D"/>
    <w:rsid w:val="00560767"/>
    <w:rsid w:val="00560979"/>
    <w:rsid w:val="00560CB8"/>
    <w:rsid w:val="00560CDA"/>
    <w:rsid w:val="005611D5"/>
    <w:rsid w:val="0056121E"/>
    <w:rsid w:val="00561246"/>
    <w:rsid w:val="0056133E"/>
    <w:rsid w:val="00561702"/>
    <w:rsid w:val="00561704"/>
    <w:rsid w:val="0056195C"/>
    <w:rsid w:val="005619FE"/>
    <w:rsid w:val="00561B69"/>
    <w:rsid w:val="00561EFA"/>
    <w:rsid w:val="00561F3F"/>
    <w:rsid w:val="0056209B"/>
    <w:rsid w:val="005620A6"/>
    <w:rsid w:val="00562547"/>
    <w:rsid w:val="005625AD"/>
    <w:rsid w:val="0056275E"/>
    <w:rsid w:val="00562B49"/>
    <w:rsid w:val="005630A0"/>
    <w:rsid w:val="005630CE"/>
    <w:rsid w:val="005630F1"/>
    <w:rsid w:val="00563107"/>
    <w:rsid w:val="005631D2"/>
    <w:rsid w:val="0056349E"/>
    <w:rsid w:val="0056392D"/>
    <w:rsid w:val="00563D3B"/>
    <w:rsid w:val="00563FFB"/>
    <w:rsid w:val="00564062"/>
    <w:rsid w:val="005640D0"/>
    <w:rsid w:val="00564291"/>
    <w:rsid w:val="0056434B"/>
    <w:rsid w:val="0056443C"/>
    <w:rsid w:val="0056490C"/>
    <w:rsid w:val="005650CD"/>
    <w:rsid w:val="00565280"/>
    <w:rsid w:val="005654EA"/>
    <w:rsid w:val="0056558A"/>
    <w:rsid w:val="0056578C"/>
    <w:rsid w:val="0056585A"/>
    <w:rsid w:val="0056591F"/>
    <w:rsid w:val="005659ED"/>
    <w:rsid w:val="00565ADA"/>
    <w:rsid w:val="00565CEE"/>
    <w:rsid w:val="00565D0D"/>
    <w:rsid w:val="00565D2F"/>
    <w:rsid w:val="00565D8E"/>
    <w:rsid w:val="00565F18"/>
    <w:rsid w:val="00565FB6"/>
    <w:rsid w:val="00566699"/>
    <w:rsid w:val="0056698E"/>
    <w:rsid w:val="00566BB1"/>
    <w:rsid w:val="00566C19"/>
    <w:rsid w:val="00566D8F"/>
    <w:rsid w:val="00566E17"/>
    <w:rsid w:val="005670B7"/>
    <w:rsid w:val="0056721E"/>
    <w:rsid w:val="00567477"/>
    <w:rsid w:val="00567534"/>
    <w:rsid w:val="0056774A"/>
    <w:rsid w:val="005678FC"/>
    <w:rsid w:val="005679FB"/>
    <w:rsid w:val="00567D33"/>
    <w:rsid w:val="00567DC4"/>
    <w:rsid w:val="0057003E"/>
    <w:rsid w:val="00570304"/>
    <w:rsid w:val="00570AA4"/>
    <w:rsid w:val="00570C6D"/>
    <w:rsid w:val="00570CC2"/>
    <w:rsid w:val="00570E53"/>
    <w:rsid w:val="005710F5"/>
    <w:rsid w:val="00571185"/>
    <w:rsid w:val="0057127F"/>
    <w:rsid w:val="005712AE"/>
    <w:rsid w:val="0057162B"/>
    <w:rsid w:val="005716B0"/>
    <w:rsid w:val="00571B4A"/>
    <w:rsid w:val="00571BA6"/>
    <w:rsid w:val="00571FD2"/>
    <w:rsid w:val="0057208C"/>
    <w:rsid w:val="00572109"/>
    <w:rsid w:val="005727B3"/>
    <w:rsid w:val="0057281E"/>
    <w:rsid w:val="00572C28"/>
    <w:rsid w:val="00572E54"/>
    <w:rsid w:val="00572FFB"/>
    <w:rsid w:val="0057345C"/>
    <w:rsid w:val="005735AF"/>
    <w:rsid w:val="005736E3"/>
    <w:rsid w:val="0057374D"/>
    <w:rsid w:val="005737F3"/>
    <w:rsid w:val="005738B3"/>
    <w:rsid w:val="0057392E"/>
    <w:rsid w:val="00573A33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36"/>
    <w:rsid w:val="00575C9E"/>
    <w:rsid w:val="00575FCA"/>
    <w:rsid w:val="00575FCB"/>
    <w:rsid w:val="00576069"/>
    <w:rsid w:val="005763F3"/>
    <w:rsid w:val="00576610"/>
    <w:rsid w:val="00576827"/>
    <w:rsid w:val="005769DB"/>
    <w:rsid w:val="00576A19"/>
    <w:rsid w:val="00576F72"/>
    <w:rsid w:val="00577134"/>
    <w:rsid w:val="005771BE"/>
    <w:rsid w:val="0057730D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7EF"/>
    <w:rsid w:val="00581968"/>
    <w:rsid w:val="005819E6"/>
    <w:rsid w:val="00581A2E"/>
    <w:rsid w:val="00581AF3"/>
    <w:rsid w:val="00581C6D"/>
    <w:rsid w:val="00581CD6"/>
    <w:rsid w:val="00582083"/>
    <w:rsid w:val="00582288"/>
    <w:rsid w:val="005822D2"/>
    <w:rsid w:val="005824E7"/>
    <w:rsid w:val="0058255D"/>
    <w:rsid w:val="0058265F"/>
    <w:rsid w:val="00582A25"/>
    <w:rsid w:val="00582BF6"/>
    <w:rsid w:val="00582E00"/>
    <w:rsid w:val="00582F36"/>
    <w:rsid w:val="0058318B"/>
    <w:rsid w:val="005832A5"/>
    <w:rsid w:val="00583323"/>
    <w:rsid w:val="00583622"/>
    <w:rsid w:val="0058377C"/>
    <w:rsid w:val="00583793"/>
    <w:rsid w:val="0058383B"/>
    <w:rsid w:val="005839DB"/>
    <w:rsid w:val="00583C9C"/>
    <w:rsid w:val="00583CDB"/>
    <w:rsid w:val="00583E88"/>
    <w:rsid w:val="00583FA1"/>
    <w:rsid w:val="00583FDD"/>
    <w:rsid w:val="00584093"/>
    <w:rsid w:val="005841F9"/>
    <w:rsid w:val="005842B5"/>
    <w:rsid w:val="005842F7"/>
    <w:rsid w:val="00584756"/>
    <w:rsid w:val="00584918"/>
    <w:rsid w:val="00584B84"/>
    <w:rsid w:val="00584BD7"/>
    <w:rsid w:val="00585029"/>
    <w:rsid w:val="005851B9"/>
    <w:rsid w:val="005853F3"/>
    <w:rsid w:val="0058545F"/>
    <w:rsid w:val="005854F7"/>
    <w:rsid w:val="005855B2"/>
    <w:rsid w:val="00585976"/>
    <w:rsid w:val="00585BE7"/>
    <w:rsid w:val="00585CAC"/>
    <w:rsid w:val="00585CDA"/>
    <w:rsid w:val="00585E6F"/>
    <w:rsid w:val="00585F32"/>
    <w:rsid w:val="0058603D"/>
    <w:rsid w:val="005862F0"/>
    <w:rsid w:val="005863C8"/>
    <w:rsid w:val="00586653"/>
    <w:rsid w:val="00586752"/>
    <w:rsid w:val="005869A5"/>
    <w:rsid w:val="00586A89"/>
    <w:rsid w:val="00586A94"/>
    <w:rsid w:val="00586DC8"/>
    <w:rsid w:val="005870FC"/>
    <w:rsid w:val="005872DD"/>
    <w:rsid w:val="005875C3"/>
    <w:rsid w:val="005876D9"/>
    <w:rsid w:val="005876DD"/>
    <w:rsid w:val="00587862"/>
    <w:rsid w:val="00587BB8"/>
    <w:rsid w:val="00587C42"/>
    <w:rsid w:val="00587D34"/>
    <w:rsid w:val="00587E38"/>
    <w:rsid w:val="00587FD3"/>
    <w:rsid w:val="0059024A"/>
    <w:rsid w:val="00590644"/>
    <w:rsid w:val="005906C4"/>
    <w:rsid w:val="005907F3"/>
    <w:rsid w:val="005907F8"/>
    <w:rsid w:val="00590B63"/>
    <w:rsid w:val="00590BD7"/>
    <w:rsid w:val="00590BDC"/>
    <w:rsid w:val="00590CCA"/>
    <w:rsid w:val="00590D14"/>
    <w:rsid w:val="00590ECA"/>
    <w:rsid w:val="00590EF6"/>
    <w:rsid w:val="00590F17"/>
    <w:rsid w:val="0059105E"/>
    <w:rsid w:val="005910EF"/>
    <w:rsid w:val="00591277"/>
    <w:rsid w:val="00591359"/>
    <w:rsid w:val="005919BF"/>
    <w:rsid w:val="005919D8"/>
    <w:rsid w:val="00591A84"/>
    <w:rsid w:val="00591AE7"/>
    <w:rsid w:val="00591C95"/>
    <w:rsid w:val="00591D27"/>
    <w:rsid w:val="00591D37"/>
    <w:rsid w:val="00591E30"/>
    <w:rsid w:val="0059203E"/>
    <w:rsid w:val="00592324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3DEA"/>
    <w:rsid w:val="00593E3B"/>
    <w:rsid w:val="005940FE"/>
    <w:rsid w:val="00594186"/>
    <w:rsid w:val="00594357"/>
    <w:rsid w:val="00594787"/>
    <w:rsid w:val="00594968"/>
    <w:rsid w:val="00594B70"/>
    <w:rsid w:val="00594BC7"/>
    <w:rsid w:val="00594FFE"/>
    <w:rsid w:val="00595219"/>
    <w:rsid w:val="005953CE"/>
    <w:rsid w:val="00595576"/>
    <w:rsid w:val="005955C5"/>
    <w:rsid w:val="00595637"/>
    <w:rsid w:val="00595704"/>
    <w:rsid w:val="00595726"/>
    <w:rsid w:val="00595AC4"/>
    <w:rsid w:val="00595B6F"/>
    <w:rsid w:val="00595F34"/>
    <w:rsid w:val="00596250"/>
    <w:rsid w:val="00596286"/>
    <w:rsid w:val="00596412"/>
    <w:rsid w:val="005964A3"/>
    <w:rsid w:val="0059650F"/>
    <w:rsid w:val="00596511"/>
    <w:rsid w:val="0059651F"/>
    <w:rsid w:val="005965A1"/>
    <w:rsid w:val="005965AE"/>
    <w:rsid w:val="005966BD"/>
    <w:rsid w:val="005967D8"/>
    <w:rsid w:val="0059682A"/>
    <w:rsid w:val="00596B0F"/>
    <w:rsid w:val="00596D84"/>
    <w:rsid w:val="00596D98"/>
    <w:rsid w:val="00596D9E"/>
    <w:rsid w:val="00596EC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9E4"/>
    <w:rsid w:val="005A0CE1"/>
    <w:rsid w:val="005A0E85"/>
    <w:rsid w:val="005A0F3C"/>
    <w:rsid w:val="005A0F5D"/>
    <w:rsid w:val="005A11CB"/>
    <w:rsid w:val="005A1216"/>
    <w:rsid w:val="005A154D"/>
    <w:rsid w:val="005A1608"/>
    <w:rsid w:val="005A16C8"/>
    <w:rsid w:val="005A1902"/>
    <w:rsid w:val="005A1ACB"/>
    <w:rsid w:val="005A1CE2"/>
    <w:rsid w:val="005A1CF8"/>
    <w:rsid w:val="005A222D"/>
    <w:rsid w:val="005A267D"/>
    <w:rsid w:val="005A26BC"/>
    <w:rsid w:val="005A26E6"/>
    <w:rsid w:val="005A27C1"/>
    <w:rsid w:val="005A2AF9"/>
    <w:rsid w:val="005A2B5A"/>
    <w:rsid w:val="005A2C43"/>
    <w:rsid w:val="005A2D2E"/>
    <w:rsid w:val="005A2D56"/>
    <w:rsid w:val="005A2DE2"/>
    <w:rsid w:val="005A2E30"/>
    <w:rsid w:val="005A2FE2"/>
    <w:rsid w:val="005A3057"/>
    <w:rsid w:val="005A31B8"/>
    <w:rsid w:val="005A32D0"/>
    <w:rsid w:val="005A33B4"/>
    <w:rsid w:val="005A36E9"/>
    <w:rsid w:val="005A3823"/>
    <w:rsid w:val="005A3977"/>
    <w:rsid w:val="005A3AAA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C00"/>
    <w:rsid w:val="005A4D4B"/>
    <w:rsid w:val="005A50B0"/>
    <w:rsid w:val="005A5119"/>
    <w:rsid w:val="005A52EC"/>
    <w:rsid w:val="005A5340"/>
    <w:rsid w:val="005A5370"/>
    <w:rsid w:val="005A560E"/>
    <w:rsid w:val="005A58EA"/>
    <w:rsid w:val="005A5902"/>
    <w:rsid w:val="005A59C0"/>
    <w:rsid w:val="005A5E5A"/>
    <w:rsid w:val="005A6151"/>
    <w:rsid w:val="005A6269"/>
    <w:rsid w:val="005A6396"/>
    <w:rsid w:val="005A678A"/>
    <w:rsid w:val="005A67E3"/>
    <w:rsid w:val="005A691E"/>
    <w:rsid w:val="005A6C93"/>
    <w:rsid w:val="005A6DFD"/>
    <w:rsid w:val="005A708F"/>
    <w:rsid w:val="005A71BD"/>
    <w:rsid w:val="005A71C2"/>
    <w:rsid w:val="005A7276"/>
    <w:rsid w:val="005A7687"/>
    <w:rsid w:val="005A7AC1"/>
    <w:rsid w:val="005A7BC7"/>
    <w:rsid w:val="005A7CE2"/>
    <w:rsid w:val="005B011E"/>
    <w:rsid w:val="005B0399"/>
    <w:rsid w:val="005B0640"/>
    <w:rsid w:val="005B08F4"/>
    <w:rsid w:val="005B0A3B"/>
    <w:rsid w:val="005B0AAA"/>
    <w:rsid w:val="005B0ADA"/>
    <w:rsid w:val="005B0C79"/>
    <w:rsid w:val="005B0D62"/>
    <w:rsid w:val="005B121F"/>
    <w:rsid w:val="005B1238"/>
    <w:rsid w:val="005B142C"/>
    <w:rsid w:val="005B17E1"/>
    <w:rsid w:val="005B194B"/>
    <w:rsid w:val="005B1DD1"/>
    <w:rsid w:val="005B1E0F"/>
    <w:rsid w:val="005B1FB2"/>
    <w:rsid w:val="005B1FE5"/>
    <w:rsid w:val="005B2413"/>
    <w:rsid w:val="005B2767"/>
    <w:rsid w:val="005B27A5"/>
    <w:rsid w:val="005B2BA0"/>
    <w:rsid w:val="005B2C39"/>
    <w:rsid w:val="005B2C3E"/>
    <w:rsid w:val="005B3279"/>
    <w:rsid w:val="005B33BB"/>
    <w:rsid w:val="005B37B0"/>
    <w:rsid w:val="005B3A58"/>
    <w:rsid w:val="005B3C26"/>
    <w:rsid w:val="005B3E21"/>
    <w:rsid w:val="005B3F80"/>
    <w:rsid w:val="005B4149"/>
    <w:rsid w:val="005B41D2"/>
    <w:rsid w:val="005B421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5D71"/>
    <w:rsid w:val="005B60A8"/>
    <w:rsid w:val="005B621E"/>
    <w:rsid w:val="005B6419"/>
    <w:rsid w:val="005B658D"/>
    <w:rsid w:val="005B677B"/>
    <w:rsid w:val="005B685E"/>
    <w:rsid w:val="005B6994"/>
    <w:rsid w:val="005B69A9"/>
    <w:rsid w:val="005B69B4"/>
    <w:rsid w:val="005B6B2D"/>
    <w:rsid w:val="005B6B7B"/>
    <w:rsid w:val="005B6BBC"/>
    <w:rsid w:val="005B71C5"/>
    <w:rsid w:val="005B728C"/>
    <w:rsid w:val="005B72D9"/>
    <w:rsid w:val="005B736A"/>
    <w:rsid w:val="005B73A9"/>
    <w:rsid w:val="005B78B3"/>
    <w:rsid w:val="005B79DE"/>
    <w:rsid w:val="005C04D0"/>
    <w:rsid w:val="005C07B3"/>
    <w:rsid w:val="005C0CD0"/>
    <w:rsid w:val="005C104E"/>
    <w:rsid w:val="005C15AB"/>
    <w:rsid w:val="005C177F"/>
    <w:rsid w:val="005C17A8"/>
    <w:rsid w:val="005C19CD"/>
    <w:rsid w:val="005C1C8A"/>
    <w:rsid w:val="005C1D23"/>
    <w:rsid w:val="005C1D4F"/>
    <w:rsid w:val="005C1F4C"/>
    <w:rsid w:val="005C215A"/>
    <w:rsid w:val="005C21AE"/>
    <w:rsid w:val="005C2519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E87"/>
    <w:rsid w:val="005C42B9"/>
    <w:rsid w:val="005C43B8"/>
    <w:rsid w:val="005C43DB"/>
    <w:rsid w:val="005C4672"/>
    <w:rsid w:val="005C4696"/>
    <w:rsid w:val="005C471F"/>
    <w:rsid w:val="005C49D5"/>
    <w:rsid w:val="005C49D7"/>
    <w:rsid w:val="005C4A23"/>
    <w:rsid w:val="005C4B91"/>
    <w:rsid w:val="005C4BF2"/>
    <w:rsid w:val="005C4C45"/>
    <w:rsid w:val="005C4EAC"/>
    <w:rsid w:val="005C4F6C"/>
    <w:rsid w:val="005C5088"/>
    <w:rsid w:val="005C5253"/>
    <w:rsid w:val="005C55E6"/>
    <w:rsid w:val="005C57C4"/>
    <w:rsid w:val="005C5BF2"/>
    <w:rsid w:val="005C5E3B"/>
    <w:rsid w:val="005C5EF4"/>
    <w:rsid w:val="005C5F56"/>
    <w:rsid w:val="005C5F9D"/>
    <w:rsid w:val="005C61D3"/>
    <w:rsid w:val="005C61FC"/>
    <w:rsid w:val="005C6222"/>
    <w:rsid w:val="005C6660"/>
    <w:rsid w:val="005C69A9"/>
    <w:rsid w:val="005C6C7E"/>
    <w:rsid w:val="005C6C97"/>
    <w:rsid w:val="005C6C98"/>
    <w:rsid w:val="005C6CBD"/>
    <w:rsid w:val="005C6CEB"/>
    <w:rsid w:val="005C71DC"/>
    <w:rsid w:val="005C7271"/>
    <w:rsid w:val="005C72C5"/>
    <w:rsid w:val="005C7367"/>
    <w:rsid w:val="005C73FE"/>
    <w:rsid w:val="005C74D3"/>
    <w:rsid w:val="005C7533"/>
    <w:rsid w:val="005C75CE"/>
    <w:rsid w:val="005C7637"/>
    <w:rsid w:val="005C7A6F"/>
    <w:rsid w:val="005C7AA6"/>
    <w:rsid w:val="005C7AF2"/>
    <w:rsid w:val="005C7D60"/>
    <w:rsid w:val="005C7E0C"/>
    <w:rsid w:val="005D0611"/>
    <w:rsid w:val="005D06DD"/>
    <w:rsid w:val="005D07F5"/>
    <w:rsid w:val="005D0888"/>
    <w:rsid w:val="005D08E9"/>
    <w:rsid w:val="005D0901"/>
    <w:rsid w:val="005D09B8"/>
    <w:rsid w:val="005D0C7B"/>
    <w:rsid w:val="005D0C8C"/>
    <w:rsid w:val="005D0DFF"/>
    <w:rsid w:val="005D0E39"/>
    <w:rsid w:val="005D0E44"/>
    <w:rsid w:val="005D0E8B"/>
    <w:rsid w:val="005D10C9"/>
    <w:rsid w:val="005D121E"/>
    <w:rsid w:val="005D1430"/>
    <w:rsid w:val="005D14F1"/>
    <w:rsid w:val="005D154E"/>
    <w:rsid w:val="005D168A"/>
    <w:rsid w:val="005D195B"/>
    <w:rsid w:val="005D1981"/>
    <w:rsid w:val="005D199A"/>
    <w:rsid w:val="005D1A02"/>
    <w:rsid w:val="005D1A1F"/>
    <w:rsid w:val="005D1AC9"/>
    <w:rsid w:val="005D1C49"/>
    <w:rsid w:val="005D1EBA"/>
    <w:rsid w:val="005D227B"/>
    <w:rsid w:val="005D26EB"/>
    <w:rsid w:val="005D2728"/>
    <w:rsid w:val="005D28A6"/>
    <w:rsid w:val="005D2936"/>
    <w:rsid w:val="005D2B66"/>
    <w:rsid w:val="005D2CBA"/>
    <w:rsid w:val="005D2DB6"/>
    <w:rsid w:val="005D2ED3"/>
    <w:rsid w:val="005D30F7"/>
    <w:rsid w:val="005D3689"/>
    <w:rsid w:val="005D37EF"/>
    <w:rsid w:val="005D3B0F"/>
    <w:rsid w:val="005D3B2D"/>
    <w:rsid w:val="005D3CE4"/>
    <w:rsid w:val="005D3EDE"/>
    <w:rsid w:val="005D418C"/>
    <w:rsid w:val="005D473C"/>
    <w:rsid w:val="005D4A5D"/>
    <w:rsid w:val="005D4AE2"/>
    <w:rsid w:val="005D5542"/>
    <w:rsid w:val="005D55EA"/>
    <w:rsid w:val="005D5638"/>
    <w:rsid w:val="005D598D"/>
    <w:rsid w:val="005D59AF"/>
    <w:rsid w:val="005D5C06"/>
    <w:rsid w:val="005D600C"/>
    <w:rsid w:val="005D605F"/>
    <w:rsid w:val="005D6109"/>
    <w:rsid w:val="005D6124"/>
    <w:rsid w:val="005D61A8"/>
    <w:rsid w:val="005D6AC8"/>
    <w:rsid w:val="005D6D67"/>
    <w:rsid w:val="005D6EAA"/>
    <w:rsid w:val="005D6EBF"/>
    <w:rsid w:val="005D7132"/>
    <w:rsid w:val="005D754E"/>
    <w:rsid w:val="005D75DB"/>
    <w:rsid w:val="005D7725"/>
    <w:rsid w:val="005D7CD9"/>
    <w:rsid w:val="005E0099"/>
    <w:rsid w:val="005E01A6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2D6"/>
    <w:rsid w:val="005E141A"/>
    <w:rsid w:val="005E156B"/>
    <w:rsid w:val="005E159E"/>
    <w:rsid w:val="005E16D6"/>
    <w:rsid w:val="005E178A"/>
    <w:rsid w:val="005E1AAD"/>
    <w:rsid w:val="005E1C38"/>
    <w:rsid w:val="005E20DA"/>
    <w:rsid w:val="005E2305"/>
    <w:rsid w:val="005E27D8"/>
    <w:rsid w:val="005E281D"/>
    <w:rsid w:val="005E2854"/>
    <w:rsid w:val="005E29A6"/>
    <w:rsid w:val="005E2B64"/>
    <w:rsid w:val="005E2E80"/>
    <w:rsid w:val="005E2EC9"/>
    <w:rsid w:val="005E2F87"/>
    <w:rsid w:val="005E3471"/>
    <w:rsid w:val="005E34C4"/>
    <w:rsid w:val="005E3523"/>
    <w:rsid w:val="005E393F"/>
    <w:rsid w:val="005E3A55"/>
    <w:rsid w:val="005E3B7B"/>
    <w:rsid w:val="005E3C22"/>
    <w:rsid w:val="005E3DBE"/>
    <w:rsid w:val="005E4325"/>
    <w:rsid w:val="005E454F"/>
    <w:rsid w:val="005E45C7"/>
    <w:rsid w:val="005E47B1"/>
    <w:rsid w:val="005E4ADB"/>
    <w:rsid w:val="005E51E0"/>
    <w:rsid w:val="005E52A6"/>
    <w:rsid w:val="005E5335"/>
    <w:rsid w:val="005E55D0"/>
    <w:rsid w:val="005E5734"/>
    <w:rsid w:val="005E61E4"/>
    <w:rsid w:val="005E62A4"/>
    <w:rsid w:val="005E62BC"/>
    <w:rsid w:val="005E62EF"/>
    <w:rsid w:val="005E634A"/>
    <w:rsid w:val="005E64F0"/>
    <w:rsid w:val="005E65CD"/>
    <w:rsid w:val="005E6C12"/>
    <w:rsid w:val="005E6D2D"/>
    <w:rsid w:val="005E6F22"/>
    <w:rsid w:val="005E723D"/>
    <w:rsid w:val="005E7396"/>
    <w:rsid w:val="005E73C2"/>
    <w:rsid w:val="005E78E4"/>
    <w:rsid w:val="005E7C1D"/>
    <w:rsid w:val="005E7D4A"/>
    <w:rsid w:val="005E7E0B"/>
    <w:rsid w:val="005E7F0E"/>
    <w:rsid w:val="005E7F83"/>
    <w:rsid w:val="005F00C0"/>
    <w:rsid w:val="005F014A"/>
    <w:rsid w:val="005F025E"/>
    <w:rsid w:val="005F07B3"/>
    <w:rsid w:val="005F0BB4"/>
    <w:rsid w:val="005F0EBD"/>
    <w:rsid w:val="005F13EE"/>
    <w:rsid w:val="005F1452"/>
    <w:rsid w:val="005F1669"/>
    <w:rsid w:val="005F17CD"/>
    <w:rsid w:val="005F19A4"/>
    <w:rsid w:val="005F1C3E"/>
    <w:rsid w:val="005F1CD1"/>
    <w:rsid w:val="005F1D1B"/>
    <w:rsid w:val="005F1EA6"/>
    <w:rsid w:val="005F2142"/>
    <w:rsid w:val="005F22F2"/>
    <w:rsid w:val="005F2493"/>
    <w:rsid w:val="005F287D"/>
    <w:rsid w:val="005F2AAE"/>
    <w:rsid w:val="005F2D1A"/>
    <w:rsid w:val="005F318D"/>
    <w:rsid w:val="005F32FA"/>
    <w:rsid w:val="005F352E"/>
    <w:rsid w:val="005F3918"/>
    <w:rsid w:val="005F3924"/>
    <w:rsid w:val="005F3A6A"/>
    <w:rsid w:val="005F3AFE"/>
    <w:rsid w:val="005F3B04"/>
    <w:rsid w:val="005F3FA4"/>
    <w:rsid w:val="005F4024"/>
    <w:rsid w:val="005F4134"/>
    <w:rsid w:val="005F4210"/>
    <w:rsid w:val="005F42ED"/>
    <w:rsid w:val="005F433C"/>
    <w:rsid w:val="005F46F8"/>
    <w:rsid w:val="005F49FF"/>
    <w:rsid w:val="005F4E8D"/>
    <w:rsid w:val="005F4EF5"/>
    <w:rsid w:val="005F508F"/>
    <w:rsid w:val="005F51EB"/>
    <w:rsid w:val="005F54F4"/>
    <w:rsid w:val="005F573A"/>
    <w:rsid w:val="005F5906"/>
    <w:rsid w:val="005F5939"/>
    <w:rsid w:val="005F5BC4"/>
    <w:rsid w:val="005F5E60"/>
    <w:rsid w:val="005F5FD3"/>
    <w:rsid w:val="005F6044"/>
    <w:rsid w:val="005F6369"/>
    <w:rsid w:val="005F6554"/>
    <w:rsid w:val="005F661C"/>
    <w:rsid w:val="005F6695"/>
    <w:rsid w:val="005F67D0"/>
    <w:rsid w:val="005F67DC"/>
    <w:rsid w:val="005F6D12"/>
    <w:rsid w:val="005F6D41"/>
    <w:rsid w:val="005F6D51"/>
    <w:rsid w:val="005F6DC9"/>
    <w:rsid w:val="005F6E13"/>
    <w:rsid w:val="005F6F02"/>
    <w:rsid w:val="005F7015"/>
    <w:rsid w:val="005F7391"/>
    <w:rsid w:val="005F77BD"/>
    <w:rsid w:val="005F7812"/>
    <w:rsid w:val="005F79B9"/>
    <w:rsid w:val="005F7A8D"/>
    <w:rsid w:val="005F7ACF"/>
    <w:rsid w:val="005F7BBC"/>
    <w:rsid w:val="005F7C6A"/>
    <w:rsid w:val="005F7E02"/>
    <w:rsid w:val="00600006"/>
    <w:rsid w:val="00600225"/>
    <w:rsid w:val="006002A4"/>
    <w:rsid w:val="00600472"/>
    <w:rsid w:val="006004F7"/>
    <w:rsid w:val="006004F8"/>
    <w:rsid w:val="0060080F"/>
    <w:rsid w:val="00600940"/>
    <w:rsid w:val="00600A8F"/>
    <w:rsid w:val="00600C57"/>
    <w:rsid w:val="00600CD4"/>
    <w:rsid w:val="00600D25"/>
    <w:rsid w:val="00600E67"/>
    <w:rsid w:val="00600FCE"/>
    <w:rsid w:val="00601241"/>
    <w:rsid w:val="006015E6"/>
    <w:rsid w:val="006017CD"/>
    <w:rsid w:val="00601981"/>
    <w:rsid w:val="00601B3D"/>
    <w:rsid w:val="00601C58"/>
    <w:rsid w:val="00601F8D"/>
    <w:rsid w:val="00601FAC"/>
    <w:rsid w:val="006022FF"/>
    <w:rsid w:val="00602603"/>
    <w:rsid w:val="0060261B"/>
    <w:rsid w:val="006028E9"/>
    <w:rsid w:val="00602D72"/>
    <w:rsid w:val="00602F00"/>
    <w:rsid w:val="0060308F"/>
    <w:rsid w:val="006030D0"/>
    <w:rsid w:val="00603258"/>
    <w:rsid w:val="006035DE"/>
    <w:rsid w:val="006037F3"/>
    <w:rsid w:val="006037FD"/>
    <w:rsid w:val="00603A85"/>
    <w:rsid w:val="00603C31"/>
    <w:rsid w:val="00604054"/>
    <w:rsid w:val="006040F9"/>
    <w:rsid w:val="00604329"/>
    <w:rsid w:val="00604A87"/>
    <w:rsid w:val="00604C11"/>
    <w:rsid w:val="00604EA6"/>
    <w:rsid w:val="00604EEF"/>
    <w:rsid w:val="006050B3"/>
    <w:rsid w:val="006050C6"/>
    <w:rsid w:val="00605179"/>
    <w:rsid w:val="00605392"/>
    <w:rsid w:val="006053F4"/>
    <w:rsid w:val="00605661"/>
    <w:rsid w:val="00605C5A"/>
    <w:rsid w:val="00605D1D"/>
    <w:rsid w:val="00606003"/>
    <w:rsid w:val="00606074"/>
    <w:rsid w:val="0060620E"/>
    <w:rsid w:val="00606284"/>
    <w:rsid w:val="00606451"/>
    <w:rsid w:val="00606497"/>
    <w:rsid w:val="006067D3"/>
    <w:rsid w:val="006069F8"/>
    <w:rsid w:val="00606A40"/>
    <w:rsid w:val="00606B86"/>
    <w:rsid w:val="00606C30"/>
    <w:rsid w:val="00606D77"/>
    <w:rsid w:val="00606F62"/>
    <w:rsid w:val="0060747C"/>
    <w:rsid w:val="00607761"/>
    <w:rsid w:val="0060785D"/>
    <w:rsid w:val="006078C6"/>
    <w:rsid w:val="00607C01"/>
    <w:rsid w:val="00607CAD"/>
    <w:rsid w:val="00607E0C"/>
    <w:rsid w:val="00607FF2"/>
    <w:rsid w:val="006101C3"/>
    <w:rsid w:val="006102CE"/>
    <w:rsid w:val="0061056C"/>
    <w:rsid w:val="00610622"/>
    <w:rsid w:val="0061063F"/>
    <w:rsid w:val="0061066A"/>
    <w:rsid w:val="006106BA"/>
    <w:rsid w:val="00610AFB"/>
    <w:rsid w:val="00610B8B"/>
    <w:rsid w:val="00610BE1"/>
    <w:rsid w:val="00610C38"/>
    <w:rsid w:val="00610C52"/>
    <w:rsid w:val="00610C88"/>
    <w:rsid w:val="00610D34"/>
    <w:rsid w:val="00611126"/>
    <w:rsid w:val="0061124A"/>
    <w:rsid w:val="0061138D"/>
    <w:rsid w:val="0061154A"/>
    <w:rsid w:val="00611709"/>
    <w:rsid w:val="00611798"/>
    <w:rsid w:val="006118DB"/>
    <w:rsid w:val="00611BC8"/>
    <w:rsid w:val="00611DB7"/>
    <w:rsid w:val="00612065"/>
    <w:rsid w:val="006123BA"/>
    <w:rsid w:val="006124D3"/>
    <w:rsid w:val="006125D5"/>
    <w:rsid w:val="0061276A"/>
    <w:rsid w:val="006128BC"/>
    <w:rsid w:val="00612B49"/>
    <w:rsid w:val="00612E87"/>
    <w:rsid w:val="00612E89"/>
    <w:rsid w:val="00612F1C"/>
    <w:rsid w:val="00612F38"/>
    <w:rsid w:val="006130B5"/>
    <w:rsid w:val="00613468"/>
    <w:rsid w:val="006134D9"/>
    <w:rsid w:val="00613699"/>
    <w:rsid w:val="006136E2"/>
    <w:rsid w:val="0061371A"/>
    <w:rsid w:val="0061374B"/>
    <w:rsid w:val="00613A2C"/>
    <w:rsid w:val="00613AA2"/>
    <w:rsid w:val="00613B7E"/>
    <w:rsid w:val="00613C0D"/>
    <w:rsid w:val="00613C72"/>
    <w:rsid w:val="00613D8A"/>
    <w:rsid w:val="00614022"/>
    <w:rsid w:val="006140A1"/>
    <w:rsid w:val="00614302"/>
    <w:rsid w:val="006145EE"/>
    <w:rsid w:val="006146ED"/>
    <w:rsid w:val="00614908"/>
    <w:rsid w:val="00614C46"/>
    <w:rsid w:val="00614CDF"/>
    <w:rsid w:val="00614D27"/>
    <w:rsid w:val="00614D37"/>
    <w:rsid w:val="00614EA1"/>
    <w:rsid w:val="00614F92"/>
    <w:rsid w:val="00615137"/>
    <w:rsid w:val="00615235"/>
    <w:rsid w:val="006153E6"/>
    <w:rsid w:val="00615419"/>
    <w:rsid w:val="0061576D"/>
    <w:rsid w:val="00615AED"/>
    <w:rsid w:val="00615B85"/>
    <w:rsid w:val="00615FB0"/>
    <w:rsid w:val="006160D0"/>
    <w:rsid w:val="00616183"/>
    <w:rsid w:val="006161D2"/>
    <w:rsid w:val="00616255"/>
    <w:rsid w:val="00616624"/>
    <w:rsid w:val="00616795"/>
    <w:rsid w:val="00616824"/>
    <w:rsid w:val="00616825"/>
    <w:rsid w:val="00617172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7ED"/>
    <w:rsid w:val="0062097B"/>
    <w:rsid w:val="00620A16"/>
    <w:rsid w:val="00620A27"/>
    <w:rsid w:val="00620BF5"/>
    <w:rsid w:val="00620CF7"/>
    <w:rsid w:val="00621175"/>
    <w:rsid w:val="0062118A"/>
    <w:rsid w:val="006213E8"/>
    <w:rsid w:val="006215B4"/>
    <w:rsid w:val="00621763"/>
    <w:rsid w:val="006217B3"/>
    <w:rsid w:val="00621B02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3BC"/>
    <w:rsid w:val="006225D5"/>
    <w:rsid w:val="0062294B"/>
    <w:rsid w:val="00622B5B"/>
    <w:rsid w:val="00622B7C"/>
    <w:rsid w:val="00622DE4"/>
    <w:rsid w:val="006231FC"/>
    <w:rsid w:val="0062351C"/>
    <w:rsid w:val="0062362E"/>
    <w:rsid w:val="006236D6"/>
    <w:rsid w:val="0062373D"/>
    <w:rsid w:val="00623A3B"/>
    <w:rsid w:val="00623B4D"/>
    <w:rsid w:val="00623E01"/>
    <w:rsid w:val="006240CD"/>
    <w:rsid w:val="006241DD"/>
    <w:rsid w:val="00624465"/>
    <w:rsid w:val="006244CF"/>
    <w:rsid w:val="00624A66"/>
    <w:rsid w:val="00624BF2"/>
    <w:rsid w:val="00624CC0"/>
    <w:rsid w:val="00624E2D"/>
    <w:rsid w:val="00624EA0"/>
    <w:rsid w:val="0062561E"/>
    <w:rsid w:val="0062577B"/>
    <w:rsid w:val="00625AC4"/>
    <w:rsid w:val="00625BA3"/>
    <w:rsid w:val="00625BF0"/>
    <w:rsid w:val="00625E06"/>
    <w:rsid w:val="00626691"/>
    <w:rsid w:val="00626895"/>
    <w:rsid w:val="0062698E"/>
    <w:rsid w:val="006269C0"/>
    <w:rsid w:val="00626BD8"/>
    <w:rsid w:val="00626D4C"/>
    <w:rsid w:val="00626DF1"/>
    <w:rsid w:val="00626EAF"/>
    <w:rsid w:val="00627062"/>
    <w:rsid w:val="00627236"/>
    <w:rsid w:val="00627427"/>
    <w:rsid w:val="006276E3"/>
    <w:rsid w:val="0062780E"/>
    <w:rsid w:val="006279D4"/>
    <w:rsid w:val="00627B65"/>
    <w:rsid w:val="00627B73"/>
    <w:rsid w:val="00627E2C"/>
    <w:rsid w:val="0063017E"/>
    <w:rsid w:val="00630436"/>
    <w:rsid w:val="00630672"/>
    <w:rsid w:val="00630AB6"/>
    <w:rsid w:val="00630B1B"/>
    <w:rsid w:val="0063103C"/>
    <w:rsid w:val="006310B8"/>
    <w:rsid w:val="006311D5"/>
    <w:rsid w:val="00631378"/>
    <w:rsid w:val="006315DD"/>
    <w:rsid w:val="00631733"/>
    <w:rsid w:val="00631A2F"/>
    <w:rsid w:val="00631B3C"/>
    <w:rsid w:val="00631B65"/>
    <w:rsid w:val="00631B71"/>
    <w:rsid w:val="00631B76"/>
    <w:rsid w:val="00631B9A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DED"/>
    <w:rsid w:val="00632E78"/>
    <w:rsid w:val="00633038"/>
    <w:rsid w:val="006331BD"/>
    <w:rsid w:val="006331C8"/>
    <w:rsid w:val="0063327F"/>
    <w:rsid w:val="006334F3"/>
    <w:rsid w:val="0063350E"/>
    <w:rsid w:val="0063369B"/>
    <w:rsid w:val="00633706"/>
    <w:rsid w:val="00633D03"/>
    <w:rsid w:val="00633E46"/>
    <w:rsid w:val="00634203"/>
    <w:rsid w:val="00634668"/>
    <w:rsid w:val="00634B4E"/>
    <w:rsid w:val="00634CDB"/>
    <w:rsid w:val="006351EA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232"/>
    <w:rsid w:val="00636476"/>
    <w:rsid w:val="006364D8"/>
    <w:rsid w:val="00636587"/>
    <w:rsid w:val="006367F3"/>
    <w:rsid w:val="00636994"/>
    <w:rsid w:val="006369E3"/>
    <w:rsid w:val="006369EB"/>
    <w:rsid w:val="00636A56"/>
    <w:rsid w:val="00636CE1"/>
    <w:rsid w:val="00637039"/>
    <w:rsid w:val="0063706A"/>
    <w:rsid w:val="006371A9"/>
    <w:rsid w:val="006371B3"/>
    <w:rsid w:val="006371E1"/>
    <w:rsid w:val="006376FA"/>
    <w:rsid w:val="00637757"/>
    <w:rsid w:val="006378EB"/>
    <w:rsid w:val="00637A2D"/>
    <w:rsid w:val="00637A45"/>
    <w:rsid w:val="00637A4C"/>
    <w:rsid w:val="00637B78"/>
    <w:rsid w:val="00637DC8"/>
    <w:rsid w:val="00640077"/>
    <w:rsid w:val="0064033B"/>
    <w:rsid w:val="006407C6"/>
    <w:rsid w:val="00640870"/>
    <w:rsid w:val="00640942"/>
    <w:rsid w:val="00640B12"/>
    <w:rsid w:val="00640BF5"/>
    <w:rsid w:val="00640D7D"/>
    <w:rsid w:val="00640D7E"/>
    <w:rsid w:val="00641232"/>
    <w:rsid w:val="00641278"/>
    <w:rsid w:val="006413AA"/>
    <w:rsid w:val="00641462"/>
    <w:rsid w:val="006417D6"/>
    <w:rsid w:val="00641820"/>
    <w:rsid w:val="00641AE3"/>
    <w:rsid w:val="00641BB5"/>
    <w:rsid w:val="00641D33"/>
    <w:rsid w:val="00641E35"/>
    <w:rsid w:val="00641F06"/>
    <w:rsid w:val="00641F61"/>
    <w:rsid w:val="00642299"/>
    <w:rsid w:val="0064242B"/>
    <w:rsid w:val="006424A2"/>
    <w:rsid w:val="00642691"/>
    <w:rsid w:val="0064295C"/>
    <w:rsid w:val="00642A1F"/>
    <w:rsid w:val="00642B71"/>
    <w:rsid w:val="00642BDC"/>
    <w:rsid w:val="00642F1F"/>
    <w:rsid w:val="006431B5"/>
    <w:rsid w:val="006431C1"/>
    <w:rsid w:val="00643332"/>
    <w:rsid w:val="006434EE"/>
    <w:rsid w:val="0064369D"/>
    <w:rsid w:val="00643A27"/>
    <w:rsid w:val="00643B49"/>
    <w:rsid w:val="00643D9B"/>
    <w:rsid w:val="00643E54"/>
    <w:rsid w:val="00643FE8"/>
    <w:rsid w:val="00644006"/>
    <w:rsid w:val="00644648"/>
    <w:rsid w:val="0064495B"/>
    <w:rsid w:val="00644B04"/>
    <w:rsid w:val="00644B14"/>
    <w:rsid w:val="00644EE9"/>
    <w:rsid w:val="00645063"/>
    <w:rsid w:val="006451CB"/>
    <w:rsid w:val="00645286"/>
    <w:rsid w:val="0064549D"/>
    <w:rsid w:val="006454F9"/>
    <w:rsid w:val="00645CAE"/>
    <w:rsid w:val="00645D90"/>
    <w:rsid w:val="00645F94"/>
    <w:rsid w:val="00646007"/>
    <w:rsid w:val="00646476"/>
    <w:rsid w:val="006464D0"/>
    <w:rsid w:val="00646751"/>
    <w:rsid w:val="00646961"/>
    <w:rsid w:val="00646AD2"/>
    <w:rsid w:val="00646BE3"/>
    <w:rsid w:val="00646D42"/>
    <w:rsid w:val="00646F8A"/>
    <w:rsid w:val="0064702E"/>
    <w:rsid w:val="006471F2"/>
    <w:rsid w:val="006474D9"/>
    <w:rsid w:val="00647650"/>
    <w:rsid w:val="00647C24"/>
    <w:rsid w:val="00647C72"/>
    <w:rsid w:val="00647C93"/>
    <w:rsid w:val="00647EBF"/>
    <w:rsid w:val="00650435"/>
    <w:rsid w:val="006504D8"/>
    <w:rsid w:val="00650AB3"/>
    <w:rsid w:val="00650B47"/>
    <w:rsid w:val="00650CD8"/>
    <w:rsid w:val="00650DD3"/>
    <w:rsid w:val="00650F33"/>
    <w:rsid w:val="006510AC"/>
    <w:rsid w:val="006511E3"/>
    <w:rsid w:val="006512BF"/>
    <w:rsid w:val="0065137E"/>
    <w:rsid w:val="00651440"/>
    <w:rsid w:val="0065149A"/>
    <w:rsid w:val="0065168C"/>
    <w:rsid w:val="00651879"/>
    <w:rsid w:val="00651AAC"/>
    <w:rsid w:val="00651E92"/>
    <w:rsid w:val="006521BF"/>
    <w:rsid w:val="0065236C"/>
    <w:rsid w:val="00652485"/>
    <w:rsid w:val="0065257C"/>
    <w:rsid w:val="006525A7"/>
    <w:rsid w:val="0065291D"/>
    <w:rsid w:val="00652ADF"/>
    <w:rsid w:val="00652BAE"/>
    <w:rsid w:val="00653048"/>
    <w:rsid w:val="00653158"/>
    <w:rsid w:val="006534A6"/>
    <w:rsid w:val="006534C0"/>
    <w:rsid w:val="00653997"/>
    <w:rsid w:val="00653A44"/>
    <w:rsid w:val="00653B1B"/>
    <w:rsid w:val="00653B73"/>
    <w:rsid w:val="006540B5"/>
    <w:rsid w:val="00654238"/>
    <w:rsid w:val="006542E2"/>
    <w:rsid w:val="006543E6"/>
    <w:rsid w:val="006544EF"/>
    <w:rsid w:val="0065459B"/>
    <w:rsid w:val="00654652"/>
    <w:rsid w:val="0065468C"/>
    <w:rsid w:val="0065490C"/>
    <w:rsid w:val="00654B77"/>
    <w:rsid w:val="00654C13"/>
    <w:rsid w:val="00654C6E"/>
    <w:rsid w:val="00654CAF"/>
    <w:rsid w:val="00654D3F"/>
    <w:rsid w:val="00654E6D"/>
    <w:rsid w:val="00654E8D"/>
    <w:rsid w:val="0065550C"/>
    <w:rsid w:val="00655731"/>
    <w:rsid w:val="006557A0"/>
    <w:rsid w:val="00655919"/>
    <w:rsid w:val="00655A2C"/>
    <w:rsid w:val="00655A56"/>
    <w:rsid w:val="00655B61"/>
    <w:rsid w:val="00655C50"/>
    <w:rsid w:val="00655D38"/>
    <w:rsid w:val="00655D91"/>
    <w:rsid w:val="00655FEE"/>
    <w:rsid w:val="0065621F"/>
    <w:rsid w:val="0065646C"/>
    <w:rsid w:val="006564A7"/>
    <w:rsid w:val="006564B8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3D9"/>
    <w:rsid w:val="00660AFF"/>
    <w:rsid w:val="00660B86"/>
    <w:rsid w:val="00660C4C"/>
    <w:rsid w:val="00660C76"/>
    <w:rsid w:val="00660CD2"/>
    <w:rsid w:val="00660E23"/>
    <w:rsid w:val="006615B7"/>
    <w:rsid w:val="006617F4"/>
    <w:rsid w:val="0066182F"/>
    <w:rsid w:val="00661950"/>
    <w:rsid w:val="00661A13"/>
    <w:rsid w:val="00661B2C"/>
    <w:rsid w:val="00661B8E"/>
    <w:rsid w:val="00661C2D"/>
    <w:rsid w:val="00661D98"/>
    <w:rsid w:val="00661F34"/>
    <w:rsid w:val="00662392"/>
    <w:rsid w:val="0066263A"/>
    <w:rsid w:val="006628B4"/>
    <w:rsid w:val="00662926"/>
    <w:rsid w:val="00662C1D"/>
    <w:rsid w:val="00662DF3"/>
    <w:rsid w:val="00662E88"/>
    <w:rsid w:val="006631D6"/>
    <w:rsid w:val="006631EC"/>
    <w:rsid w:val="00663272"/>
    <w:rsid w:val="00663518"/>
    <w:rsid w:val="006635E5"/>
    <w:rsid w:val="006637D3"/>
    <w:rsid w:val="0066380E"/>
    <w:rsid w:val="0066397A"/>
    <w:rsid w:val="00663F23"/>
    <w:rsid w:val="006640CD"/>
    <w:rsid w:val="0066425B"/>
    <w:rsid w:val="00664397"/>
    <w:rsid w:val="006643E8"/>
    <w:rsid w:val="0066487C"/>
    <w:rsid w:val="00664915"/>
    <w:rsid w:val="00664919"/>
    <w:rsid w:val="00664999"/>
    <w:rsid w:val="00664C73"/>
    <w:rsid w:val="00664CF7"/>
    <w:rsid w:val="00665452"/>
    <w:rsid w:val="00665B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AC6"/>
    <w:rsid w:val="00666AF9"/>
    <w:rsid w:val="00666B3F"/>
    <w:rsid w:val="00666BDD"/>
    <w:rsid w:val="00666D35"/>
    <w:rsid w:val="00666D6B"/>
    <w:rsid w:val="00666F08"/>
    <w:rsid w:val="00666FE0"/>
    <w:rsid w:val="006670D4"/>
    <w:rsid w:val="0066712C"/>
    <w:rsid w:val="00667204"/>
    <w:rsid w:val="0066738B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2E"/>
    <w:rsid w:val="006703EF"/>
    <w:rsid w:val="006704E3"/>
    <w:rsid w:val="006707F8"/>
    <w:rsid w:val="006708EA"/>
    <w:rsid w:val="00670910"/>
    <w:rsid w:val="006709EF"/>
    <w:rsid w:val="00670CC0"/>
    <w:rsid w:val="00670DA7"/>
    <w:rsid w:val="00670FA7"/>
    <w:rsid w:val="00671048"/>
    <w:rsid w:val="00671066"/>
    <w:rsid w:val="00671238"/>
    <w:rsid w:val="006716B8"/>
    <w:rsid w:val="006716DD"/>
    <w:rsid w:val="006717AC"/>
    <w:rsid w:val="0067181F"/>
    <w:rsid w:val="00671982"/>
    <w:rsid w:val="006719C0"/>
    <w:rsid w:val="006719E5"/>
    <w:rsid w:val="00671A36"/>
    <w:rsid w:val="00671AC3"/>
    <w:rsid w:val="00671D19"/>
    <w:rsid w:val="0067230B"/>
    <w:rsid w:val="0067259E"/>
    <w:rsid w:val="00672623"/>
    <w:rsid w:val="00672A9E"/>
    <w:rsid w:val="00672BA2"/>
    <w:rsid w:val="00672BDD"/>
    <w:rsid w:val="00672C1E"/>
    <w:rsid w:val="00672D48"/>
    <w:rsid w:val="00672E50"/>
    <w:rsid w:val="006730C2"/>
    <w:rsid w:val="006731D6"/>
    <w:rsid w:val="00673578"/>
    <w:rsid w:val="006736B0"/>
    <w:rsid w:val="00673947"/>
    <w:rsid w:val="00673A9A"/>
    <w:rsid w:val="00673B47"/>
    <w:rsid w:val="00674091"/>
    <w:rsid w:val="006741E7"/>
    <w:rsid w:val="006747CC"/>
    <w:rsid w:val="00674A8D"/>
    <w:rsid w:val="00674CB9"/>
    <w:rsid w:val="00674D9B"/>
    <w:rsid w:val="006750CF"/>
    <w:rsid w:val="006750DF"/>
    <w:rsid w:val="00675231"/>
    <w:rsid w:val="00675309"/>
    <w:rsid w:val="006753E8"/>
    <w:rsid w:val="00675461"/>
    <w:rsid w:val="006755DD"/>
    <w:rsid w:val="00675656"/>
    <w:rsid w:val="0067567C"/>
    <w:rsid w:val="00675938"/>
    <w:rsid w:val="0067593E"/>
    <w:rsid w:val="00675A8F"/>
    <w:rsid w:val="00675AF5"/>
    <w:rsid w:val="00675B1E"/>
    <w:rsid w:val="00676255"/>
    <w:rsid w:val="00676319"/>
    <w:rsid w:val="006764C2"/>
    <w:rsid w:val="006769AE"/>
    <w:rsid w:val="00676BA5"/>
    <w:rsid w:val="00677156"/>
    <w:rsid w:val="0067732B"/>
    <w:rsid w:val="00677421"/>
    <w:rsid w:val="0067746B"/>
    <w:rsid w:val="0067748D"/>
    <w:rsid w:val="006775ED"/>
    <w:rsid w:val="00677796"/>
    <w:rsid w:val="00677AEC"/>
    <w:rsid w:val="00677B34"/>
    <w:rsid w:val="00677C04"/>
    <w:rsid w:val="00677C77"/>
    <w:rsid w:val="00677CEF"/>
    <w:rsid w:val="00677FF7"/>
    <w:rsid w:val="0068012C"/>
    <w:rsid w:val="00680140"/>
    <w:rsid w:val="006802ED"/>
    <w:rsid w:val="006803CF"/>
    <w:rsid w:val="006803EF"/>
    <w:rsid w:val="00680609"/>
    <w:rsid w:val="00680C40"/>
    <w:rsid w:val="00680DBE"/>
    <w:rsid w:val="00681117"/>
    <w:rsid w:val="0068115B"/>
    <w:rsid w:val="00681211"/>
    <w:rsid w:val="00681330"/>
    <w:rsid w:val="006813AF"/>
    <w:rsid w:val="006816AE"/>
    <w:rsid w:val="00681889"/>
    <w:rsid w:val="00681A91"/>
    <w:rsid w:val="00681ACB"/>
    <w:rsid w:val="00681D1C"/>
    <w:rsid w:val="00681D85"/>
    <w:rsid w:val="00681EB6"/>
    <w:rsid w:val="00681FCE"/>
    <w:rsid w:val="00681FE7"/>
    <w:rsid w:val="00682285"/>
    <w:rsid w:val="00682311"/>
    <w:rsid w:val="0068246A"/>
    <w:rsid w:val="0068254B"/>
    <w:rsid w:val="00682565"/>
    <w:rsid w:val="0068273C"/>
    <w:rsid w:val="00682813"/>
    <w:rsid w:val="0068295F"/>
    <w:rsid w:val="00682E13"/>
    <w:rsid w:val="00682E14"/>
    <w:rsid w:val="00683102"/>
    <w:rsid w:val="00683226"/>
    <w:rsid w:val="006832FC"/>
    <w:rsid w:val="00683712"/>
    <w:rsid w:val="0068393C"/>
    <w:rsid w:val="00683C12"/>
    <w:rsid w:val="00683C1C"/>
    <w:rsid w:val="00683C58"/>
    <w:rsid w:val="00683CAB"/>
    <w:rsid w:val="0068407B"/>
    <w:rsid w:val="0068438D"/>
    <w:rsid w:val="00684521"/>
    <w:rsid w:val="00684703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391"/>
    <w:rsid w:val="00685444"/>
    <w:rsid w:val="00685596"/>
    <w:rsid w:val="00685D61"/>
    <w:rsid w:val="00685F5C"/>
    <w:rsid w:val="00686213"/>
    <w:rsid w:val="00686482"/>
    <w:rsid w:val="00686615"/>
    <w:rsid w:val="006866A8"/>
    <w:rsid w:val="006869B0"/>
    <w:rsid w:val="00686A44"/>
    <w:rsid w:val="00686A5E"/>
    <w:rsid w:val="00686B64"/>
    <w:rsid w:val="00686BBA"/>
    <w:rsid w:val="00686D9B"/>
    <w:rsid w:val="00686F0C"/>
    <w:rsid w:val="0068743A"/>
    <w:rsid w:val="00687478"/>
    <w:rsid w:val="00687514"/>
    <w:rsid w:val="00687E51"/>
    <w:rsid w:val="00687FD1"/>
    <w:rsid w:val="00690061"/>
    <w:rsid w:val="0069055E"/>
    <w:rsid w:val="0069075A"/>
    <w:rsid w:val="006907D6"/>
    <w:rsid w:val="00690865"/>
    <w:rsid w:val="00690C9B"/>
    <w:rsid w:val="00690D98"/>
    <w:rsid w:val="00690E5B"/>
    <w:rsid w:val="00690F03"/>
    <w:rsid w:val="00691013"/>
    <w:rsid w:val="006910A8"/>
    <w:rsid w:val="00691257"/>
    <w:rsid w:val="006914A4"/>
    <w:rsid w:val="0069156F"/>
    <w:rsid w:val="00691816"/>
    <w:rsid w:val="00691C36"/>
    <w:rsid w:val="00691DD8"/>
    <w:rsid w:val="0069248A"/>
    <w:rsid w:val="00692538"/>
    <w:rsid w:val="00692622"/>
    <w:rsid w:val="006926DC"/>
    <w:rsid w:val="00692884"/>
    <w:rsid w:val="00692ADA"/>
    <w:rsid w:val="00692C1E"/>
    <w:rsid w:val="00692EEF"/>
    <w:rsid w:val="00692F71"/>
    <w:rsid w:val="00692F8B"/>
    <w:rsid w:val="00692FB6"/>
    <w:rsid w:val="006930B9"/>
    <w:rsid w:val="006931E4"/>
    <w:rsid w:val="00693254"/>
    <w:rsid w:val="00693274"/>
    <w:rsid w:val="00693439"/>
    <w:rsid w:val="006934CD"/>
    <w:rsid w:val="006937AD"/>
    <w:rsid w:val="00693893"/>
    <w:rsid w:val="00693C51"/>
    <w:rsid w:val="00693DE6"/>
    <w:rsid w:val="00693F16"/>
    <w:rsid w:val="00693F7B"/>
    <w:rsid w:val="00694520"/>
    <w:rsid w:val="00694559"/>
    <w:rsid w:val="006945EB"/>
    <w:rsid w:val="006946B9"/>
    <w:rsid w:val="00694A32"/>
    <w:rsid w:val="00694B6B"/>
    <w:rsid w:val="00694D3D"/>
    <w:rsid w:val="00694E19"/>
    <w:rsid w:val="006951FC"/>
    <w:rsid w:val="0069565C"/>
    <w:rsid w:val="006957BC"/>
    <w:rsid w:val="0069584D"/>
    <w:rsid w:val="0069597D"/>
    <w:rsid w:val="00695B8B"/>
    <w:rsid w:val="00695E31"/>
    <w:rsid w:val="00695FB6"/>
    <w:rsid w:val="00696027"/>
    <w:rsid w:val="00696229"/>
    <w:rsid w:val="00696307"/>
    <w:rsid w:val="00696351"/>
    <w:rsid w:val="00696492"/>
    <w:rsid w:val="006969DE"/>
    <w:rsid w:val="00696F64"/>
    <w:rsid w:val="00696FD3"/>
    <w:rsid w:val="006971F5"/>
    <w:rsid w:val="00697306"/>
    <w:rsid w:val="00697540"/>
    <w:rsid w:val="006A05CC"/>
    <w:rsid w:val="006A07E5"/>
    <w:rsid w:val="006A07FB"/>
    <w:rsid w:val="006A08D7"/>
    <w:rsid w:val="006A0ACF"/>
    <w:rsid w:val="006A0CD6"/>
    <w:rsid w:val="006A13D4"/>
    <w:rsid w:val="006A15DC"/>
    <w:rsid w:val="006A1756"/>
    <w:rsid w:val="006A1850"/>
    <w:rsid w:val="006A1887"/>
    <w:rsid w:val="006A18D9"/>
    <w:rsid w:val="006A190B"/>
    <w:rsid w:val="006A1EFA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01A"/>
    <w:rsid w:val="006A32E9"/>
    <w:rsid w:val="006A3352"/>
    <w:rsid w:val="006A3376"/>
    <w:rsid w:val="006A34AD"/>
    <w:rsid w:val="006A360B"/>
    <w:rsid w:val="006A3D3C"/>
    <w:rsid w:val="006A3FC0"/>
    <w:rsid w:val="006A406F"/>
    <w:rsid w:val="006A425F"/>
    <w:rsid w:val="006A44C6"/>
    <w:rsid w:val="006A44E3"/>
    <w:rsid w:val="006A492B"/>
    <w:rsid w:val="006A4BFD"/>
    <w:rsid w:val="006A4C80"/>
    <w:rsid w:val="006A52C7"/>
    <w:rsid w:val="006A53A4"/>
    <w:rsid w:val="006A57A4"/>
    <w:rsid w:val="006A57C5"/>
    <w:rsid w:val="006A5D14"/>
    <w:rsid w:val="006A5F00"/>
    <w:rsid w:val="006A5F23"/>
    <w:rsid w:val="006A5F6D"/>
    <w:rsid w:val="006A5FC4"/>
    <w:rsid w:val="006A60EE"/>
    <w:rsid w:val="006A60F3"/>
    <w:rsid w:val="006A64EB"/>
    <w:rsid w:val="006A6556"/>
    <w:rsid w:val="006A67BC"/>
    <w:rsid w:val="006A6A66"/>
    <w:rsid w:val="006A6BFE"/>
    <w:rsid w:val="006A6F1F"/>
    <w:rsid w:val="006A6F45"/>
    <w:rsid w:val="006A7249"/>
    <w:rsid w:val="006A72CA"/>
    <w:rsid w:val="006A7353"/>
    <w:rsid w:val="006A737E"/>
    <w:rsid w:val="006A7476"/>
    <w:rsid w:val="006A7517"/>
    <w:rsid w:val="006A75EA"/>
    <w:rsid w:val="006A77FF"/>
    <w:rsid w:val="006A7905"/>
    <w:rsid w:val="006A7A31"/>
    <w:rsid w:val="006A7E08"/>
    <w:rsid w:val="006B0031"/>
    <w:rsid w:val="006B00B1"/>
    <w:rsid w:val="006B019C"/>
    <w:rsid w:val="006B05F3"/>
    <w:rsid w:val="006B061A"/>
    <w:rsid w:val="006B0669"/>
    <w:rsid w:val="006B084B"/>
    <w:rsid w:val="006B0991"/>
    <w:rsid w:val="006B09F0"/>
    <w:rsid w:val="006B0AE8"/>
    <w:rsid w:val="006B0E0B"/>
    <w:rsid w:val="006B0EE4"/>
    <w:rsid w:val="006B1125"/>
    <w:rsid w:val="006B136A"/>
    <w:rsid w:val="006B1B47"/>
    <w:rsid w:val="006B1C22"/>
    <w:rsid w:val="006B1D6F"/>
    <w:rsid w:val="006B1EE8"/>
    <w:rsid w:val="006B1F86"/>
    <w:rsid w:val="006B2043"/>
    <w:rsid w:val="006B24B6"/>
    <w:rsid w:val="006B2775"/>
    <w:rsid w:val="006B2B83"/>
    <w:rsid w:val="006B2BC6"/>
    <w:rsid w:val="006B2C29"/>
    <w:rsid w:val="006B2C51"/>
    <w:rsid w:val="006B2D0A"/>
    <w:rsid w:val="006B2E03"/>
    <w:rsid w:val="006B3239"/>
    <w:rsid w:val="006B3316"/>
    <w:rsid w:val="006B338D"/>
    <w:rsid w:val="006B33E9"/>
    <w:rsid w:val="006B36AD"/>
    <w:rsid w:val="006B3B02"/>
    <w:rsid w:val="006B3B1F"/>
    <w:rsid w:val="006B3CD4"/>
    <w:rsid w:val="006B3CFE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D69"/>
    <w:rsid w:val="006B4EC0"/>
    <w:rsid w:val="006B506A"/>
    <w:rsid w:val="006B51BC"/>
    <w:rsid w:val="006B52C2"/>
    <w:rsid w:val="006B568A"/>
    <w:rsid w:val="006B57E2"/>
    <w:rsid w:val="006B58B5"/>
    <w:rsid w:val="006B5AAF"/>
    <w:rsid w:val="006B5BA3"/>
    <w:rsid w:val="006B5BFA"/>
    <w:rsid w:val="006B5F62"/>
    <w:rsid w:val="006B5F8D"/>
    <w:rsid w:val="006B608F"/>
    <w:rsid w:val="006B62CA"/>
    <w:rsid w:val="006B631F"/>
    <w:rsid w:val="006B6388"/>
    <w:rsid w:val="006B64C8"/>
    <w:rsid w:val="006B68D8"/>
    <w:rsid w:val="006B6903"/>
    <w:rsid w:val="006B6F13"/>
    <w:rsid w:val="006B71BB"/>
    <w:rsid w:val="006B722A"/>
    <w:rsid w:val="006B725B"/>
    <w:rsid w:val="006B7303"/>
    <w:rsid w:val="006B757B"/>
    <w:rsid w:val="006B7810"/>
    <w:rsid w:val="006B78EE"/>
    <w:rsid w:val="006B7AB6"/>
    <w:rsid w:val="006B7D2B"/>
    <w:rsid w:val="006B7E3A"/>
    <w:rsid w:val="006B7F01"/>
    <w:rsid w:val="006B7FA9"/>
    <w:rsid w:val="006C0122"/>
    <w:rsid w:val="006C07A6"/>
    <w:rsid w:val="006C07B1"/>
    <w:rsid w:val="006C09AF"/>
    <w:rsid w:val="006C0B36"/>
    <w:rsid w:val="006C0C88"/>
    <w:rsid w:val="006C0CD4"/>
    <w:rsid w:val="006C0E61"/>
    <w:rsid w:val="006C1388"/>
    <w:rsid w:val="006C1600"/>
    <w:rsid w:val="006C169B"/>
    <w:rsid w:val="006C193A"/>
    <w:rsid w:val="006C1A8B"/>
    <w:rsid w:val="006C1BC0"/>
    <w:rsid w:val="006C1BD0"/>
    <w:rsid w:val="006C1D6D"/>
    <w:rsid w:val="006C1FA5"/>
    <w:rsid w:val="006C20BC"/>
    <w:rsid w:val="006C211B"/>
    <w:rsid w:val="006C2174"/>
    <w:rsid w:val="006C22A1"/>
    <w:rsid w:val="006C22AC"/>
    <w:rsid w:val="006C24D9"/>
    <w:rsid w:val="006C256B"/>
    <w:rsid w:val="006C263F"/>
    <w:rsid w:val="006C26C8"/>
    <w:rsid w:val="006C2981"/>
    <w:rsid w:val="006C2A53"/>
    <w:rsid w:val="006C2B46"/>
    <w:rsid w:val="006C2E72"/>
    <w:rsid w:val="006C3212"/>
    <w:rsid w:val="006C33CD"/>
    <w:rsid w:val="006C33F2"/>
    <w:rsid w:val="006C34D2"/>
    <w:rsid w:val="006C38B0"/>
    <w:rsid w:val="006C3939"/>
    <w:rsid w:val="006C39CE"/>
    <w:rsid w:val="006C3BA9"/>
    <w:rsid w:val="006C3E93"/>
    <w:rsid w:val="006C3FD2"/>
    <w:rsid w:val="006C4128"/>
    <w:rsid w:val="006C42A7"/>
    <w:rsid w:val="006C43B4"/>
    <w:rsid w:val="006C45DD"/>
    <w:rsid w:val="006C47A7"/>
    <w:rsid w:val="006C481D"/>
    <w:rsid w:val="006C4FBB"/>
    <w:rsid w:val="006C50CD"/>
    <w:rsid w:val="006C529F"/>
    <w:rsid w:val="006C52BF"/>
    <w:rsid w:val="006C5555"/>
    <w:rsid w:val="006C5B64"/>
    <w:rsid w:val="006C5C4E"/>
    <w:rsid w:val="006C5C9C"/>
    <w:rsid w:val="006C5D62"/>
    <w:rsid w:val="006C5E02"/>
    <w:rsid w:val="006C6121"/>
    <w:rsid w:val="006C640D"/>
    <w:rsid w:val="006C6664"/>
    <w:rsid w:val="006C6A92"/>
    <w:rsid w:val="006C6F04"/>
    <w:rsid w:val="006C6F4D"/>
    <w:rsid w:val="006C7003"/>
    <w:rsid w:val="006C70DB"/>
    <w:rsid w:val="006C70E7"/>
    <w:rsid w:val="006C7201"/>
    <w:rsid w:val="006C7412"/>
    <w:rsid w:val="006C7908"/>
    <w:rsid w:val="006C7BE1"/>
    <w:rsid w:val="006C7D2D"/>
    <w:rsid w:val="006C7D68"/>
    <w:rsid w:val="006C7D75"/>
    <w:rsid w:val="006D0059"/>
    <w:rsid w:val="006D00FB"/>
    <w:rsid w:val="006D03DD"/>
    <w:rsid w:val="006D0734"/>
    <w:rsid w:val="006D08D3"/>
    <w:rsid w:val="006D0AA2"/>
    <w:rsid w:val="006D0B5F"/>
    <w:rsid w:val="006D0E74"/>
    <w:rsid w:val="006D0F88"/>
    <w:rsid w:val="006D10CE"/>
    <w:rsid w:val="006D1210"/>
    <w:rsid w:val="006D127F"/>
    <w:rsid w:val="006D130A"/>
    <w:rsid w:val="006D1530"/>
    <w:rsid w:val="006D161B"/>
    <w:rsid w:val="006D16A7"/>
    <w:rsid w:val="006D1962"/>
    <w:rsid w:val="006D1CDD"/>
    <w:rsid w:val="006D1D7F"/>
    <w:rsid w:val="006D1DB0"/>
    <w:rsid w:val="006D1F11"/>
    <w:rsid w:val="006D1FDE"/>
    <w:rsid w:val="006D1FFA"/>
    <w:rsid w:val="006D2177"/>
    <w:rsid w:val="006D21E3"/>
    <w:rsid w:val="006D22D7"/>
    <w:rsid w:val="006D25B3"/>
    <w:rsid w:val="006D26A3"/>
    <w:rsid w:val="006D26B5"/>
    <w:rsid w:val="006D2C66"/>
    <w:rsid w:val="006D2CFC"/>
    <w:rsid w:val="006D303A"/>
    <w:rsid w:val="006D32E9"/>
    <w:rsid w:val="006D3859"/>
    <w:rsid w:val="006D39C5"/>
    <w:rsid w:val="006D39E4"/>
    <w:rsid w:val="006D3B0D"/>
    <w:rsid w:val="006D3BCD"/>
    <w:rsid w:val="006D3C50"/>
    <w:rsid w:val="006D3D4B"/>
    <w:rsid w:val="006D3EFC"/>
    <w:rsid w:val="006D4262"/>
    <w:rsid w:val="006D4292"/>
    <w:rsid w:val="006D4465"/>
    <w:rsid w:val="006D44F9"/>
    <w:rsid w:val="006D454E"/>
    <w:rsid w:val="006D47FA"/>
    <w:rsid w:val="006D4A92"/>
    <w:rsid w:val="006D4D6D"/>
    <w:rsid w:val="006D4F84"/>
    <w:rsid w:val="006D504F"/>
    <w:rsid w:val="006D51AC"/>
    <w:rsid w:val="006D5431"/>
    <w:rsid w:val="006D54CD"/>
    <w:rsid w:val="006D55D8"/>
    <w:rsid w:val="006D5865"/>
    <w:rsid w:val="006D5AEA"/>
    <w:rsid w:val="006D60BA"/>
    <w:rsid w:val="006D642B"/>
    <w:rsid w:val="006D68A4"/>
    <w:rsid w:val="006D6B28"/>
    <w:rsid w:val="006D6B9D"/>
    <w:rsid w:val="006D6CC7"/>
    <w:rsid w:val="006D6F3B"/>
    <w:rsid w:val="006D70F7"/>
    <w:rsid w:val="006D710C"/>
    <w:rsid w:val="006D713D"/>
    <w:rsid w:val="006D7218"/>
    <w:rsid w:val="006D7262"/>
    <w:rsid w:val="006D7410"/>
    <w:rsid w:val="006D767C"/>
    <w:rsid w:val="006D777A"/>
    <w:rsid w:val="006D782B"/>
    <w:rsid w:val="006D7A39"/>
    <w:rsid w:val="006D7D6D"/>
    <w:rsid w:val="006D7DBF"/>
    <w:rsid w:val="006D7F5C"/>
    <w:rsid w:val="006E019E"/>
    <w:rsid w:val="006E02D3"/>
    <w:rsid w:val="006E0360"/>
    <w:rsid w:val="006E045F"/>
    <w:rsid w:val="006E05F3"/>
    <w:rsid w:val="006E0724"/>
    <w:rsid w:val="006E0DF0"/>
    <w:rsid w:val="006E0FD8"/>
    <w:rsid w:val="006E18D9"/>
    <w:rsid w:val="006E18EE"/>
    <w:rsid w:val="006E1C0B"/>
    <w:rsid w:val="006E1C6A"/>
    <w:rsid w:val="006E1D23"/>
    <w:rsid w:val="006E231F"/>
    <w:rsid w:val="006E256B"/>
    <w:rsid w:val="006E2B36"/>
    <w:rsid w:val="006E3201"/>
    <w:rsid w:val="006E3367"/>
    <w:rsid w:val="006E3900"/>
    <w:rsid w:val="006E3948"/>
    <w:rsid w:val="006E3F86"/>
    <w:rsid w:val="006E3FD8"/>
    <w:rsid w:val="006E40B3"/>
    <w:rsid w:val="006E438E"/>
    <w:rsid w:val="006E45A6"/>
    <w:rsid w:val="006E47E2"/>
    <w:rsid w:val="006E4D17"/>
    <w:rsid w:val="006E4EB1"/>
    <w:rsid w:val="006E4FC6"/>
    <w:rsid w:val="006E5346"/>
    <w:rsid w:val="006E54DE"/>
    <w:rsid w:val="006E55A5"/>
    <w:rsid w:val="006E56A9"/>
    <w:rsid w:val="006E58C6"/>
    <w:rsid w:val="006E5A6D"/>
    <w:rsid w:val="006E5B46"/>
    <w:rsid w:val="006E5C1F"/>
    <w:rsid w:val="006E5C6E"/>
    <w:rsid w:val="006E615A"/>
    <w:rsid w:val="006E6306"/>
    <w:rsid w:val="006E632B"/>
    <w:rsid w:val="006E6444"/>
    <w:rsid w:val="006E6528"/>
    <w:rsid w:val="006E66CD"/>
    <w:rsid w:val="006E675B"/>
    <w:rsid w:val="006E6883"/>
    <w:rsid w:val="006E692D"/>
    <w:rsid w:val="006E6B08"/>
    <w:rsid w:val="006E6B52"/>
    <w:rsid w:val="006E6BF1"/>
    <w:rsid w:val="006E6F8A"/>
    <w:rsid w:val="006E7694"/>
    <w:rsid w:val="006E772A"/>
    <w:rsid w:val="006E7907"/>
    <w:rsid w:val="006E79DE"/>
    <w:rsid w:val="006E7ABB"/>
    <w:rsid w:val="006E7D4F"/>
    <w:rsid w:val="006E7E43"/>
    <w:rsid w:val="006E7FB4"/>
    <w:rsid w:val="006F0010"/>
    <w:rsid w:val="006F0200"/>
    <w:rsid w:val="006F0348"/>
    <w:rsid w:val="006F0361"/>
    <w:rsid w:val="006F0542"/>
    <w:rsid w:val="006F0595"/>
    <w:rsid w:val="006F089C"/>
    <w:rsid w:val="006F0B15"/>
    <w:rsid w:val="006F0CF4"/>
    <w:rsid w:val="006F12C3"/>
    <w:rsid w:val="006F16E5"/>
    <w:rsid w:val="006F1981"/>
    <w:rsid w:val="006F1CC5"/>
    <w:rsid w:val="006F1FBB"/>
    <w:rsid w:val="006F217A"/>
    <w:rsid w:val="006F22A8"/>
    <w:rsid w:val="006F232D"/>
    <w:rsid w:val="006F24A7"/>
    <w:rsid w:val="006F2523"/>
    <w:rsid w:val="006F2650"/>
    <w:rsid w:val="006F2AAC"/>
    <w:rsid w:val="006F2BB5"/>
    <w:rsid w:val="006F2C01"/>
    <w:rsid w:val="006F2D2E"/>
    <w:rsid w:val="006F2D7F"/>
    <w:rsid w:val="006F3096"/>
    <w:rsid w:val="006F30B0"/>
    <w:rsid w:val="006F30EA"/>
    <w:rsid w:val="006F317F"/>
    <w:rsid w:val="006F3206"/>
    <w:rsid w:val="006F3349"/>
    <w:rsid w:val="006F33C2"/>
    <w:rsid w:val="006F360E"/>
    <w:rsid w:val="006F389F"/>
    <w:rsid w:val="006F3A1E"/>
    <w:rsid w:val="006F3AE0"/>
    <w:rsid w:val="006F3F3B"/>
    <w:rsid w:val="006F4577"/>
    <w:rsid w:val="006F480F"/>
    <w:rsid w:val="006F4914"/>
    <w:rsid w:val="006F4A03"/>
    <w:rsid w:val="006F4BFC"/>
    <w:rsid w:val="006F4C90"/>
    <w:rsid w:val="006F4C9C"/>
    <w:rsid w:val="006F4DCE"/>
    <w:rsid w:val="006F4E02"/>
    <w:rsid w:val="006F4F18"/>
    <w:rsid w:val="006F4FA1"/>
    <w:rsid w:val="006F4FC4"/>
    <w:rsid w:val="006F500C"/>
    <w:rsid w:val="006F5167"/>
    <w:rsid w:val="006F55E9"/>
    <w:rsid w:val="006F57E7"/>
    <w:rsid w:val="006F5828"/>
    <w:rsid w:val="006F5A54"/>
    <w:rsid w:val="006F5CD8"/>
    <w:rsid w:val="006F5D19"/>
    <w:rsid w:val="006F5DE1"/>
    <w:rsid w:val="006F5EA6"/>
    <w:rsid w:val="006F5FA1"/>
    <w:rsid w:val="006F5FCB"/>
    <w:rsid w:val="006F63F2"/>
    <w:rsid w:val="006F645C"/>
    <w:rsid w:val="006F65EC"/>
    <w:rsid w:val="006F6678"/>
    <w:rsid w:val="006F66F2"/>
    <w:rsid w:val="006F6885"/>
    <w:rsid w:val="006F6915"/>
    <w:rsid w:val="006F6958"/>
    <w:rsid w:val="006F6AB4"/>
    <w:rsid w:val="006F6B19"/>
    <w:rsid w:val="006F6B43"/>
    <w:rsid w:val="006F6E14"/>
    <w:rsid w:val="006F6E89"/>
    <w:rsid w:val="006F6EF2"/>
    <w:rsid w:val="006F7287"/>
    <w:rsid w:val="006F7322"/>
    <w:rsid w:val="006F76EA"/>
    <w:rsid w:val="006F7773"/>
    <w:rsid w:val="006F7945"/>
    <w:rsid w:val="006F7B62"/>
    <w:rsid w:val="006F7C1A"/>
    <w:rsid w:val="007000B0"/>
    <w:rsid w:val="00700161"/>
    <w:rsid w:val="007002B8"/>
    <w:rsid w:val="0070036C"/>
    <w:rsid w:val="007003D6"/>
    <w:rsid w:val="007004BB"/>
    <w:rsid w:val="00700653"/>
    <w:rsid w:val="007006DA"/>
    <w:rsid w:val="0070072D"/>
    <w:rsid w:val="007007A9"/>
    <w:rsid w:val="00700904"/>
    <w:rsid w:val="00700AB7"/>
    <w:rsid w:val="0070100E"/>
    <w:rsid w:val="00701502"/>
    <w:rsid w:val="00701642"/>
    <w:rsid w:val="00701688"/>
    <w:rsid w:val="007016D9"/>
    <w:rsid w:val="007017EF"/>
    <w:rsid w:val="00701CE9"/>
    <w:rsid w:val="00701EBA"/>
    <w:rsid w:val="007023B2"/>
    <w:rsid w:val="007024E1"/>
    <w:rsid w:val="0070254A"/>
    <w:rsid w:val="007028BD"/>
    <w:rsid w:val="007029DE"/>
    <w:rsid w:val="00702A47"/>
    <w:rsid w:val="00702D9C"/>
    <w:rsid w:val="00702E98"/>
    <w:rsid w:val="00702FBC"/>
    <w:rsid w:val="00702FCD"/>
    <w:rsid w:val="0070328B"/>
    <w:rsid w:val="00703461"/>
    <w:rsid w:val="00703702"/>
    <w:rsid w:val="0070374B"/>
    <w:rsid w:val="007038DB"/>
    <w:rsid w:val="00703AED"/>
    <w:rsid w:val="00703EBA"/>
    <w:rsid w:val="00704128"/>
    <w:rsid w:val="0070428E"/>
    <w:rsid w:val="00704587"/>
    <w:rsid w:val="00704766"/>
    <w:rsid w:val="007047B8"/>
    <w:rsid w:val="00704924"/>
    <w:rsid w:val="00704B80"/>
    <w:rsid w:val="00704C50"/>
    <w:rsid w:val="00704DB9"/>
    <w:rsid w:val="00704E7A"/>
    <w:rsid w:val="007050FC"/>
    <w:rsid w:val="0070511E"/>
    <w:rsid w:val="00705155"/>
    <w:rsid w:val="007052CB"/>
    <w:rsid w:val="00705386"/>
    <w:rsid w:val="007055DE"/>
    <w:rsid w:val="0070579D"/>
    <w:rsid w:val="007059B8"/>
    <w:rsid w:val="00705C3C"/>
    <w:rsid w:val="00705CFA"/>
    <w:rsid w:val="00705D00"/>
    <w:rsid w:val="00705DB6"/>
    <w:rsid w:val="00705E09"/>
    <w:rsid w:val="00705FBB"/>
    <w:rsid w:val="0070617E"/>
    <w:rsid w:val="00706251"/>
    <w:rsid w:val="00706608"/>
    <w:rsid w:val="00706826"/>
    <w:rsid w:val="007068C9"/>
    <w:rsid w:val="007068F5"/>
    <w:rsid w:val="007069F0"/>
    <w:rsid w:val="00706AEB"/>
    <w:rsid w:val="00706C83"/>
    <w:rsid w:val="0070774C"/>
    <w:rsid w:val="007077E6"/>
    <w:rsid w:val="007079B7"/>
    <w:rsid w:val="00707C5C"/>
    <w:rsid w:val="00707D66"/>
    <w:rsid w:val="00707D73"/>
    <w:rsid w:val="00707DD0"/>
    <w:rsid w:val="00707EAC"/>
    <w:rsid w:val="00707FF0"/>
    <w:rsid w:val="00710065"/>
    <w:rsid w:val="00710604"/>
    <w:rsid w:val="0071072B"/>
    <w:rsid w:val="0071087E"/>
    <w:rsid w:val="00710921"/>
    <w:rsid w:val="00710A1E"/>
    <w:rsid w:val="00710B0A"/>
    <w:rsid w:val="00710E03"/>
    <w:rsid w:val="00710EAC"/>
    <w:rsid w:val="00711025"/>
    <w:rsid w:val="007115C9"/>
    <w:rsid w:val="007116FE"/>
    <w:rsid w:val="00711700"/>
    <w:rsid w:val="00711724"/>
    <w:rsid w:val="007118AD"/>
    <w:rsid w:val="00711A8D"/>
    <w:rsid w:val="00711B95"/>
    <w:rsid w:val="00711BB6"/>
    <w:rsid w:val="00711BEA"/>
    <w:rsid w:val="00711CC5"/>
    <w:rsid w:val="00711D40"/>
    <w:rsid w:val="00711DEF"/>
    <w:rsid w:val="00711E3B"/>
    <w:rsid w:val="007120B7"/>
    <w:rsid w:val="007120EF"/>
    <w:rsid w:val="00712166"/>
    <w:rsid w:val="00712387"/>
    <w:rsid w:val="00712393"/>
    <w:rsid w:val="00712407"/>
    <w:rsid w:val="007124F1"/>
    <w:rsid w:val="00712538"/>
    <w:rsid w:val="00712557"/>
    <w:rsid w:val="00712851"/>
    <w:rsid w:val="00712919"/>
    <w:rsid w:val="0071292E"/>
    <w:rsid w:val="007129D2"/>
    <w:rsid w:val="00712AD3"/>
    <w:rsid w:val="00712C17"/>
    <w:rsid w:val="00712CBF"/>
    <w:rsid w:val="00712EF9"/>
    <w:rsid w:val="00713034"/>
    <w:rsid w:val="00713260"/>
    <w:rsid w:val="0071328A"/>
    <w:rsid w:val="0071332B"/>
    <w:rsid w:val="00713477"/>
    <w:rsid w:val="00713762"/>
    <w:rsid w:val="00713773"/>
    <w:rsid w:val="00713F5F"/>
    <w:rsid w:val="00714024"/>
    <w:rsid w:val="00714036"/>
    <w:rsid w:val="007142C7"/>
    <w:rsid w:val="00714467"/>
    <w:rsid w:val="007144DB"/>
    <w:rsid w:val="007148E0"/>
    <w:rsid w:val="00714A3B"/>
    <w:rsid w:val="00714B8D"/>
    <w:rsid w:val="00714E05"/>
    <w:rsid w:val="00714F69"/>
    <w:rsid w:val="007151AA"/>
    <w:rsid w:val="0071531D"/>
    <w:rsid w:val="0071532E"/>
    <w:rsid w:val="00715511"/>
    <w:rsid w:val="00715574"/>
    <w:rsid w:val="007156CC"/>
    <w:rsid w:val="0071594E"/>
    <w:rsid w:val="00715D9F"/>
    <w:rsid w:val="00715F79"/>
    <w:rsid w:val="00715F9C"/>
    <w:rsid w:val="00716484"/>
    <w:rsid w:val="00716620"/>
    <w:rsid w:val="007167DB"/>
    <w:rsid w:val="00716D4B"/>
    <w:rsid w:val="00716DBC"/>
    <w:rsid w:val="00716EC2"/>
    <w:rsid w:val="00716FFD"/>
    <w:rsid w:val="00717073"/>
    <w:rsid w:val="007170C9"/>
    <w:rsid w:val="0071756E"/>
    <w:rsid w:val="007175D3"/>
    <w:rsid w:val="00717862"/>
    <w:rsid w:val="00717977"/>
    <w:rsid w:val="007179A1"/>
    <w:rsid w:val="00717B58"/>
    <w:rsid w:val="007200EF"/>
    <w:rsid w:val="007205B4"/>
    <w:rsid w:val="007205E1"/>
    <w:rsid w:val="007207F8"/>
    <w:rsid w:val="007208E4"/>
    <w:rsid w:val="00720A4A"/>
    <w:rsid w:val="00720E01"/>
    <w:rsid w:val="00720EA8"/>
    <w:rsid w:val="007210E7"/>
    <w:rsid w:val="007211D3"/>
    <w:rsid w:val="00721345"/>
    <w:rsid w:val="0072167C"/>
    <w:rsid w:val="007216D6"/>
    <w:rsid w:val="0072190D"/>
    <w:rsid w:val="00721AC2"/>
    <w:rsid w:val="00721AC5"/>
    <w:rsid w:val="00721BCE"/>
    <w:rsid w:val="00721C29"/>
    <w:rsid w:val="00721DE5"/>
    <w:rsid w:val="00721FAE"/>
    <w:rsid w:val="0072200A"/>
    <w:rsid w:val="00722268"/>
    <w:rsid w:val="007229E6"/>
    <w:rsid w:val="00722CD7"/>
    <w:rsid w:val="00722DA1"/>
    <w:rsid w:val="00722DDC"/>
    <w:rsid w:val="00722EE4"/>
    <w:rsid w:val="007230D6"/>
    <w:rsid w:val="007233E1"/>
    <w:rsid w:val="007236D3"/>
    <w:rsid w:val="00724907"/>
    <w:rsid w:val="0072494D"/>
    <w:rsid w:val="00724B50"/>
    <w:rsid w:val="00724CE0"/>
    <w:rsid w:val="00724E68"/>
    <w:rsid w:val="00724EE0"/>
    <w:rsid w:val="00724FBE"/>
    <w:rsid w:val="0072505B"/>
    <w:rsid w:val="0072581E"/>
    <w:rsid w:val="00725902"/>
    <w:rsid w:val="00725937"/>
    <w:rsid w:val="00725B62"/>
    <w:rsid w:val="00725DB2"/>
    <w:rsid w:val="00725F5F"/>
    <w:rsid w:val="00725F69"/>
    <w:rsid w:val="00726159"/>
    <w:rsid w:val="00726212"/>
    <w:rsid w:val="007262F1"/>
    <w:rsid w:val="00726329"/>
    <w:rsid w:val="00726335"/>
    <w:rsid w:val="007263DF"/>
    <w:rsid w:val="0072680A"/>
    <w:rsid w:val="00726847"/>
    <w:rsid w:val="00726E9B"/>
    <w:rsid w:val="00726F0E"/>
    <w:rsid w:val="007276C4"/>
    <w:rsid w:val="00727DB9"/>
    <w:rsid w:val="00727F4C"/>
    <w:rsid w:val="00727F88"/>
    <w:rsid w:val="007301F2"/>
    <w:rsid w:val="007303B1"/>
    <w:rsid w:val="007303EB"/>
    <w:rsid w:val="007303F8"/>
    <w:rsid w:val="0073045A"/>
    <w:rsid w:val="007305BB"/>
    <w:rsid w:val="00730A62"/>
    <w:rsid w:val="00730A93"/>
    <w:rsid w:val="00730CCE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2C79"/>
    <w:rsid w:val="00733326"/>
    <w:rsid w:val="00733594"/>
    <w:rsid w:val="007335A7"/>
    <w:rsid w:val="00733973"/>
    <w:rsid w:val="00733A4E"/>
    <w:rsid w:val="00733AF1"/>
    <w:rsid w:val="00733C5E"/>
    <w:rsid w:val="0073466C"/>
    <w:rsid w:val="00734920"/>
    <w:rsid w:val="00734A3B"/>
    <w:rsid w:val="00734F92"/>
    <w:rsid w:val="00735105"/>
    <w:rsid w:val="00735181"/>
    <w:rsid w:val="007352A7"/>
    <w:rsid w:val="007353F6"/>
    <w:rsid w:val="007356A4"/>
    <w:rsid w:val="007356CC"/>
    <w:rsid w:val="00735875"/>
    <w:rsid w:val="007358B8"/>
    <w:rsid w:val="007359AD"/>
    <w:rsid w:val="00735B12"/>
    <w:rsid w:val="00735B4B"/>
    <w:rsid w:val="00735D89"/>
    <w:rsid w:val="00735F0E"/>
    <w:rsid w:val="00736001"/>
    <w:rsid w:val="00736024"/>
    <w:rsid w:val="007360FD"/>
    <w:rsid w:val="00736501"/>
    <w:rsid w:val="00736571"/>
    <w:rsid w:val="007365C1"/>
    <w:rsid w:val="007365EC"/>
    <w:rsid w:val="0073664B"/>
    <w:rsid w:val="00736BEC"/>
    <w:rsid w:val="00736D7A"/>
    <w:rsid w:val="00736FF0"/>
    <w:rsid w:val="00737150"/>
    <w:rsid w:val="00737165"/>
    <w:rsid w:val="007371CF"/>
    <w:rsid w:val="007373A1"/>
    <w:rsid w:val="0073744A"/>
    <w:rsid w:val="00737458"/>
    <w:rsid w:val="00737788"/>
    <w:rsid w:val="007378DA"/>
    <w:rsid w:val="00737CBA"/>
    <w:rsid w:val="00737E1B"/>
    <w:rsid w:val="007400C5"/>
    <w:rsid w:val="007400D7"/>
    <w:rsid w:val="007400E6"/>
    <w:rsid w:val="0074040B"/>
    <w:rsid w:val="0074044F"/>
    <w:rsid w:val="00740477"/>
    <w:rsid w:val="007404D3"/>
    <w:rsid w:val="0074050E"/>
    <w:rsid w:val="007406CC"/>
    <w:rsid w:val="00740881"/>
    <w:rsid w:val="007409A1"/>
    <w:rsid w:val="00740CD6"/>
    <w:rsid w:val="00740E71"/>
    <w:rsid w:val="00740E72"/>
    <w:rsid w:val="00740EF1"/>
    <w:rsid w:val="00741008"/>
    <w:rsid w:val="007410AB"/>
    <w:rsid w:val="00741507"/>
    <w:rsid w:val="0074181B"/>
    <w:rsid w:val="007418C5"/>
    <w:rsid w:val="007419E2"/>
    <w:rsid w:val="00741C56"/>
    <w:rsid w:val="00741D39"/>
    <w:rsid w:val="00741D8C"/>
    <w:rsid w:val="00742078"/>
    <w:rsid w:val="0074213B"/>
    <w:rsid w:val="007422E0"/>
    <w:rsid w:val="007425FD"/>
    <w:rsid w:val="0074290D"/>
    <w:rsid w:val="00742B6F"/>
    <w:rsid w:val="00742D74"/>
    <w:rsid w:val="00742F8A"/>
    <w:rsid w:val="0074305A"/>
    <w:rsid w:val="007431E4"/>
    <w:rsid w:val="00743373"/>
    <w:rsid w:val="0074375F"/>
    <w:rsid w:val="00743762"/>
    <w:rsid w:val="007439D4"/>
    <w:rsid w:val="00743CF1"/>
    <w:rsid w:val="00743E7F"/>
    <w:rsid w:val="00743F24"/>
    <w:rsid w:val="00743FB7"/>
    <w:rsid w:val="0074401C"/>
    <w:rsid w:val="00744046"/>
    <w:rsid w:val="0074433A"/>
    <w:rsid w:val="007444DA"/>
    <w:rsid w:val="007445B5"/>
    <w:rsid w:val="0074465F"/>
    <w:rsid w:val="0074472B"/>
    <w:rsid w:val="00744B1D"/>
    <w:rsid w:val="00744B3F"/>
    <w:rsid w:val="00744B82"/>
    <w:rsid w:val="00744CB6"/>
    <w:rsid w:val="00744CC4"/>
    <w:rsid w:val="00744E88"/>
    <w:rsid w:val="007450B6"/>
    <w:rsid w:val="0074559D"/>
    <w:rsid w:val="007455FA"/>
    <w:rsid w:val="0074562B"/>
    <w:rsid w:val="00745AB6"/>
    <w:rsid w:val="00745C8A"/>
    <w:rsid w:val="00745CCC"/>
    <w:rsid w:val="00745CF0"/>
    <w:rsid w:val="00745D37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860"/>
    <w:rsid w:val="00746A4C"/>
    <w:rsid w:val="00746B38"/>
    <w:rsid w:val="00746B61"/>
    <w:rsid w:val="00746FA9"/>
    <w:rsid w:val="00747298"/>
    <w:rsid w:val="00747473"/>
    <w:rsid w:val="007475AE"/>
    <w:rsid w:val="007479F6"/>
    <w:rsid w:val="00747AE4"/>
    <w:rsid w:val="00747C52"/>
    <w:rsid w:val="00747F84"/>
    <w:rsid w:val="0075008F"/>
    <w:rsid w:val="007500B3"/>
    <w:rsid w:val="00750155"/>
    <w:rsid w:val="0075042E"/>
    <w:rsid w:val="007508F2"/>
    <w:rsid w:val="00750990"/>
    <w:rsid w:val="00750B89"/>
    <w:rsid w:val="00750B90"/>
    <w:rsid w:val="00750F5A"/>
    <w:rsid w:val="0075101F"/>
    <w:rsid w:val="007510E7"/>
    <w:rsid w:val="007511AB"/>
    <w:rsid w:val="0075138F"/>
    <w:rsid w:val="007519C0"/>
    <w:rsid w:val="00751B9F"/>
    <w:rsid w:val="00751D27"/>
    <w:rsid w:val="007520A0"/>
    <w:rsid w:val="007521C9"/>
    <w:rsid w:val="007521EB"/>
    <w:rsid w:val="00752213"/>
    <w:rsid w:val="007522B0"/>
    <w:rsid w:val="007523FF"/>
    <w:rsid w:val="007526B1"/>
    <w:rsid w:val="007528E7"/>
    <w:rsid w:val="0075297F"/>
    <w:rsid w:val="00752B53"/>
    <w:rsid w:val="00752B55"/>
    <w:rsid w:val="00752E4D"/>
    <w:rsid w:val="00752E70"/>
    <w:rsid w:val="00752FC5"/>
    <w:rsid w:val="00752FFB"/>
    <w:rsid w:val="007531BB"/>
    <w:rsid w:val="00753391"/>
    <w:rsid w:val="007534F0"/>
    <w:rsid w:val="007535C4"/>
    <w:rsid w:val="007537D0"/>
    <w:rsid w:val="007538F5"/>
    <w:rsid w:val="0075396F"/>
    <w:rsid w:val="00753A2A"/>
    <w:rsid w:val="00753A7B"/>
    <w:rsid w:val="00753F47"/>
    <w:rsid w:val="00754050"/>
    <w:rsid w:val="007542D6"/>
    <w:rsid w:val="00754399"/>
    <w:rsid w:val="00755090"/>
    <w:rsid w:val="007551AA"/>
    <w:rsid w:val="00755543"/>
    <w:rsid w:val="00755755"/>
    <w:rsid w:val="007557A8"/>
    <w:rsid w:val="0075588B"/>
    <w:rsid w:val="007558E1"/>
    <w:rsid w:val="00755954"/>
    <w:rsid w:val="007559E1"/>
    <w:rsid w:val="00755B49"/>
    <w:rsid w:val="00755C8E"/>
    <w:rsid w:val="00755D06"/>
    <w:rsid w:val="00755D17"/>
    <w:rsid w:val="00756003"/>
    <w:rsid w:val="007564EA"/>
    <w:rsid w:val="0075662F"/>
    <w:rsid w:val="0075680C"/>
    <w:rsid w:val="00756A6B"/>
    <w:rsid w:val="00756B74"/>
    <w:rsid w:val="00756BB2"/>
    <w:rsid w:val="00756D1E"/>
    <w:rsid w:val="007571F9"/>
    <w:rsid w:val="00757431"/>
    <w:rsid w:val="0075757A"/>
    <w:rsid w:val="007575B5"/>
    <w:rsid w:val="007575C2"/>
    <w:rsid w:val="00757645"/>
    <w:rsid w:val="00757696"/>
    <w:rsid w:val="007578BA"/>
    <w:rsid w:val="00757A33"/>
    <w:rsid w:val="00757A5D"/>
    <w:rsid w:val="007600D6"/>
    <w:rsid w:val="00760361"/>
    <w:rsid w:val="0076051F"/>
    <w:rsid w:val="0076060F"/>
    <w:rsid w:val="00760793"/>
    <w:rsid w:val="00760849"/>
    <w:rsid w:val="00760AFF"/>
    <w:rsid w:val="00760BB5"/>
    <w:rsid w:val="00760C18"/>
    <w:rsid w:val="00760E28"/>
    <w:rsid w:val="00760EA5"/>
    <w:rsid w:val="0076119E"/>
    <w:rsid w:val="007611F6"/>
    <w:rsid w:val="0076122E"/>
    <w:rsid w:val="00761251"/>
    <w:rsid w:val="007612DC"/>
    <w:rsid w:val="007612E6"/>
    <w:rsid w:val="00761389"/>
    <w:rsid w:val="00761418"/>
    <w:rsid w:val="007616BC"/>
    <w:rsid w:val="00761767"/>
    <w:rsid w:val="007619FD"/>
    <w:rsid w:val="00761A34"/>
    <w:rsid w:val="00761BEA"/>
    <w:rsid w:val="00761C02"/>
    <w:rsid w:val="00761C7B"/>
    <w:rsid w:val="00761E10"/>
    <w:rsid w:val="00761FD6"/>
    <w:rsid w:val="00762258"/>
    <w:rsid w:val="007622F8"/>
    <w:rsid w:val="00762AED"/>
    <w:rsid w:val="00762B3F"/>
    <w:rsid w:val="00762BBA"/>
    <w:rsid w:val="00762D16"/>
    <w:rsid w:val="00762D74"/>
    <w:rsid w:val="00763000"/>
    <w:rsid w:val="00763093"/>
    <w:rsid w:val="0076309F"/>
    <w:rsid w:val="0076350A"/>
    <w:rsid w:val="00763565"/>
    <w:rsid w:val="00763586"/>
    <w:rsid w:val="0076376E"/>
    <w:rsid w:val="00763935"/>
    <w:rsid w:val="00763976"/>
    <w:rsid w:val="0076399F"/>
    <w:rsid w:val="00763A54"/>
    <w:rsid w:val="00763A92"/>
    <w:rsid w:val="00763B87"/>
    <w:rsid w:val="00763ECA"/>
    <w:rsid w:val="007642A3"/>
    <w:rsid w:val="0076466A"/>
    <w:rsid w:val="00764BD9"/>
    <w:rsid w:val="00764BFD"/>
    <w:rsid w:val="00764D9A"/>
    <w:rsid w:val="00764E63"/>
    <w:rsid w:val="00764F71"/>
    <w:rsid w:val="00765052"/>
    <w:rsid w:val="0076514A"/>
    <w:rsid w:val="00765256"/>
    <w:rsid w:val="007652B9"/>
    <w:rsid w:val="00765394"/>
    <w:rsid w:val="00765780"/>
    <w:rsid w:val="0076583F"/>
    <w:rsid w:val="00765941"/>
    <w:rsid w:val="00765AF0"/>
    <w:rsid w:val="00766508"/>
    <w:rsid w:val="0076664E"/>
    <w:rsid w:val="00766739"/>
    <w:rsid w:val="00766B00"/>
    <w:rsid w:val="00766B1A"/>
    <w:rsid w:val="00766BFB"/>
    <w:rsid w:val="00766F97"/>
    <w:rsid w:val="00767209"/>
    <w:rsid w:val="007675A5"/>
    <w:rsid w:val="007675BC"/>
    <w:rsid w:val="0076774C"/>
    <w:rsid w:val="00767A31"/>
    <w:rsid w:val="00767CA1"/>
    <w:rsid w:val="00767D6D"/>
    <w:rsid w:val="00767F4C"/>
    <w:rsid w:val="00767FE2"/>
    <w:rsid w:val="00767FEB"/>
    <w:rsid w:val="00770195"/>
    <w:rsid w:val="00770213"/>
    <w:rsid w:val="0077022C"/>
    <w:rsid w:val="00770777"/>
    <w:rsid w:val="007708EB"/>
    <w:rsid w:val="00770BD9"/>
    <w:rsid w:val="00770D32"/>
    <w:rsid w:val="00770FDA"/>
    <w:rsid w:val="00771122"/>
    <w:rsid w:val="007716DB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4AF"/>
    <w:rsid w:val="007734E9"/>
    <w:rsid w:val="0077351A"/>
    <w:rsid w:val="007735A6"/>
    <w:rsid w:val="0077370F"/>
    <w:rsid w:val="007737B4"/>
    <w:rsid w:val="007738D3"/>
    <w:rsid w:val="00773CFF"/>
    <w:rsid w:val="00773D01"/>
    <w:rsid w:val="00773DDE"/>
    <w:rsid w:val="00773DF5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0B4"/>
    <w:rsid w:val="0077628C"/>
    <w:rsid w:val="0077637B"/>
    <w:rsid w:val="00776471"/>
    <w:rsid w:val="007764D1"/>
    <w:rsid w:val="007764F2"/>
    <w:rsid w:val="0077661D"/>
    <w:rsid w:val="0077664F"/>
    <w:rsid w:val="007767C1"/>
    <w:rsid w:val="007767EF"/>
    <w:rsid w:val="00776A8C"/>
    <w:rsid w:val="00776E19"/>
    <w:rsid w:val="00776E79"/>
    <w:rsid w:val="00777025"/>
    <w:rsid w:val="0077713F"/>
    <w:rsid w:val="00777352"/>
    <w:rsid w:val="007774E5"/>
    <w:rsid w:val="0077758A"/>
    <w:rsid w:val="00777652"/>
    <w:rsid w:val="0077773C"/>
    <w:rsid w:val="007778E1"/>
    <w:rsid w:val="007779C0"/>
    <w:rsid w:val="0078015C"/>
    <w:rsid w:val="0078031F"/>
    <w:rsid w:val="00780334"/>
    <w:rsid w:val="007804B9"/>
    <w:rsid w:val="0078058C"/>
    <w:rsid w:val="007806D4"/>
    <w:rsid w:val="007806E7"/>
    <w:rsid w:val="00780870"/>
    <w:rsid w:val="00780905"/>
    <w:rsid w:val="00780E33"/>
    <w:rsid w:val="00781074"/>
    <w:rsid w:val="00781382"/>
    <w:rsid w:val="0078155E"/>
    <w:rsid w:val="00781E43"/>
    <w:rsid w:val="00781F3D"/>
    <w:rsid w:val="00782013"/>
    <w:rsid w:val="007820D4"/>
    <w:rsid w:val="00782352"/>
    <w:rsid w:val="007824C5"/>
    <w:rsid w:val="0078252A"/>
    <w:rsid w:val="007825CE"/>
    <w:rsid w:val="00782781"/>
    <w:rsid w:val="00782817"/>
    <w:rsid w:val="007828BA"/>
    <w:rsid w:val="00782A8F"/>
    <w:rsid w:val="00782AFE"/>
    <w:rsid w:val="00782CBF"/>
    <w:rsid w:val="007830CE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4E2E"/>
    <w:rsid w:val="00784E6E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D43"/>
    <w:rsid w:val="00786ED3"/>
    <w:rsid w:val="00787088"/>
    <w:rsid w:val="007871D2"/>
    <w:rsid w:val="007871DE"/>
    <w:rsid w:val="007872DB"/>
    <w:rsid w:val="00787311"/>
    <w:rsid w:val="00787524"/>
    <w:rsid w:val="00787588"/>
    <w:rsid w:val="007876D2"/>
    <w:rsid w:val="007877DA"/>
    <w:rsid w:val="0078792A"/>
    <w:rsid w:val="00787937"/>
    <w:rsid w:val="007879BD"/>
    <w:rsid w:val="00787D35"/>
    <w:rsid w:val="00787FA6"/>
    <w:rsid w:val="007901BD"/>
    <w:rsid w:val="00790515"/>
    <w:rsid w:val="00790630"/>
    <w:rsid w:val="00790758"/>
    <w:rsid w:val="00790B81"/>
    <w:rsid w:val="00790D3D"/>
    <w:rsid w:val="00790DBF"/>
    <w:rsid w:val="00790F55"/>
    <w:rsid w:val="0079107F"/>
    <w:rsid w:val="0079120E"/>
    <w:rsid w:val="007913E5"/>
    <w:rsid w:val="007915C9"/>
    <w:rsid w:val="00791751"/>
    <w:rsid w:val="0079194D"/>
    <w:rsid w:val="00791A64"/>
    <w:rsid w:val="00791B11"/>
    <w:rsid w:val="00791BB5"/>
    <w:rsid w:val="00791D32"/>
    <w:rsid w:val="007920A0"/>
    <w:rsid w:val="007924B9"/>
    <w:rsid w:val="00792A69"/>
    <w:rsid w:val="00792CD4"/>
    <w:rsid w:val="00792F48"/>
    <w:rsid w:val="00793342"/>
    <w:rsid w:val="007933E8"/>
    <w:rsid w:val="0079356A"/>
    <w:rsid w:val="007935AD"/>
    <w:rsid w:val="007935E4"/>
    <w:rsid w:val="0079367E"/>
    <w:rsid w:val="007936F8"/>
    <w:rsid w:val="0079415A"/>
    <w:rsid w:val="00794694"/>
    <w:rsid w:val="0079476C"/>
    <w:rsid w:val="00794BDB"/>
    <w:rsid w:val="007951FA"/>
    <w:rsid w:val="007957D5"/>
    <w:rsid w:val="007959F9"/>
    <w:rsid w:val="00795A21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A56"/>
    <w:rsid w:val="00796B61"/>
    <w:rsid w:val="00796BCD"/>
    <w:rsid w:val="00796C17"/>
    <w:rsid w:val="00796CF9"/>
    <w:rsid w:val="00797092"/>
    <w:rsid w:val="007971BF"/>
    <w:rsid w:val="00797243"/>
    <w:rsid w:val="00797294"/>
    <w:rsid w:val="00797369"/>
    <w:rsid w:val="007974A2"/>
    <w:rsid w:val="0079764A"/>
    <w:rsid w:val="007976F6"/>
    <w:rsid w:val="00797840"/>
    <w:rsid w:val="00797855"/>
    <w:rsid w:val="00797913"/>
    <w:rsid w:val="00797AD6"/>
    <w:rsid w:val="00797AD7"/>
    <w:rsid w:val="00797ED2"/>
    <w:rsid w:val="00797FA8"/>
    <w:rsid w:val="007A0079"/>
    <w:rsid w:val="007A01CF"/>
    <w:rsid w:val="007A01DA"/>
    <w:rsid w:val="007A0212"/>
    <w:rsid w:val="007A0519"/>
    <w:rsid w:val="007A0825"/>
    <w:rsid w:val="007A0BEB"/>
    <w:rsid w:val="007A0CCE"/>
    <w:rsid w:val="007A0E0B"/>
    <w:rsid w:val="007A103E"/>
    <w:rsid w:val="007A1168"/>
    <w:rsid w:val="007A11C1"/>
    <w:rsid w:val="007A11CB"/>
    <w:rsid w:val="007A1363"/>
    <w:rsid w:val="007A1567"/>
    <w:rsid w:val="007A174E"/>
    <w:rsid w:val="007A1851"/>
    <w:rsid w:val="007A18F2"/>
    <w:rsid w:val="007A1B5B"/>
    <w:rsid w:val="007A1C61"/>
    <w:rsid w:val="007A1CC1"/>
    <w:rsid w:val="007A1CCD"/>
    <w:rsid w:val="007A1D41"/>
    <w:rsid w:val="007A1E49"/>
    <w:rsid w:val="007A1E5C"/>
    <w:rsid w:val="007A1EBE"/>
    <w:rsid w:val="007A1FA4"/>
    <w:rsid w:val="007A2050"/>
    <w:rsid w:val="007A2070"/>
    <w:rsid w:val="007A21CB"/>
    <w:rsid w:val="007A237A"/>
    <w:rsid w:val="007A2B92"/>
    <w:rsid w:val="007A2B9A"/>
    <w:rsid w:val="007A2EA7"/>
    <w:rsid w:val="007A3001"/>
    <w:rsid w:val="007A30D0"/>
    <w:rsid w:val="007A31F5"/>
    <w:rsid w:val="007A31FE"/>
    <w:rsid w:val="007A33C0"/>
    <w:rsid w:val="007A33DD"/>
    <w:rsid w:val="007A36BD"/>
    <w:rsid w:val="007A3757"/>
    <w:rsid w:val="007A39DE"/>
    <w:rsid w:val="007A3BD8"/>
    <w:rsid w:val="007A3BF4"/>
    <w:rsid w:val="007A3E53"/>
    <w:rsid w:val="007A3EAF"/>
    <w:rsid w:val="007A4086"/>
    <w:rsid w:val="007A4401"/>
    <w:rsid w:val="007A4519"/>
    <w:rsid w:val="007A464A"/>
    <w:rsid w:val="007A4704"/>
    <w:rsid w:val="007A4765"/>
    <w:rsid w:val="007A4882"/>
    <w:rsid w:val="007A48D3"/>
    <w:rsid w:val="007A4937"/>
    <w:rsid w:val="007A4A90"/>
    <w:rsid w:val="007A4B77"/>
    <w:rsid w:val="007A4CC6"/>
    <w:rsid w:val="007A4D27"/>
    <w:rsid w:val="007A4EFD"/>
    <w:rsid w:val="007A4F3A"/>
    <w:rsid w:val="007A4FB7"/>
    <w:rsid w:val="007A50EB"/>
    <w:rsid w:val="007A5113"/>
    <w:rsid w:val="007A5453"/>
    <w:rsid w:val="007A56B7"/>
    <w:rsid w:val="007A57EE"/>
    <w:rsid w:val="007A5A30"/>
    <w:rsid w:val="007A5BF6"/>
    <w:rsid w:val="007A61CB"/>
    <w:rsid w:val="007A6288"/>
    <w:rsid w:val="007A6373"/>
    <w:rsid w:val="007A6377"/>
    <w:rsid w:val="007A63B1"/>
    <w:rsid w:val="007A63E6"/>
    <w:rsid w:val="007A6495"/>
    <w:rsid w:val="007A67BE"/>
    <w:rsid w:val="007A697C"/>
    <w:rsid w:val="007A6B9F"/>
    <w:rsid w:val="007A6E0A"/>
    <w:rsid w:val="007A6ED9"/>
    <w:rsid w:val="007A710A"/>
    <w:rsid w:val="007A7363"/>
    <w:rsid w:val="007A73AC"/>
    <w:rsid w:val="007A7556"/>
    <w:rsid w:val="007A7610"/>
    <w:rsid w:val="007A7633"/>
    <w:rsid w:val="007A763C"/>
    <w:rsid w:val="007A7A26"/>
    <w:rsid w:val="007A7AFE"/>
    <w:rsid w:val="007A7B3B"/>
    <w:rsid w:val="007A7B43"/>
    <w:rsid w:val="007A7B4F"/>
    <w:rsid w:val="007A7E31"/>
    <w:rsid w:val="007A7ECF"/>
    <w:rsid w:val="007B00DA"/>
    <w:rsid w:val="007B02A0"/>
    <w:rsid w:val="007B02C5"/>
    <w:rsid w:val="007B0455"/>
    <w:rsid w:val="007B06F2"/>
    <w:rsid w:val="007B09EE"/>
    <w:rsid w:val="007B0A9E"/>
    <w:rsid w:val="007B0B96"/>
    <w:rsid w:val="007B1693"/>
    <w:rsid w:val="007B1948"/>
    <w:rsid w:val="007B198A"/>
    <w:rsid w:val="007B198D"/>
    <w:rsid w:val="007B19B1"/>
    <w:rsid w:val="007B206A"/>
    <w:rsid w:val="007B212B"/>
    <w:rsid w:val="007B22F6"/>
    <w:rsid w:val="007B2387"/>
    <w:rsid w:val="007B2489"/>
    <w:rsid w:val="007B28EA"/>
    <w:rsid w:val="007B29AA"/>
    <w:rsid w:val="007B29D5"/>
    <w:rsid w:val="007B2B9B"/>
    <w:rsid w:val="007B2D9E"/>
    <w:rsid w:val="007B30AC"/>
    <w:rsid w:val="007B30EB"/>
    <w:rsid w:val="007B3215"/>
    <w:rsid w:val="007B3230"/>
    <w:rsid w:val="007B32D4"/>
    <w:rsid w:val="007B332A"/>
    <w:rsid w:val="007B363F"/>
    <w:rsid w:val="007B36C3"/>
    <w:rsid w:val="007B3B64"/>
    <w:rsid w:val="007B3D6F"/>
    <w:rsid w:val="007B3D90"/>
    <w:rsid w:val="007B3E6D"/>
    <w:rsid w:val="007B3EA9"/>
    <w:rsid w:val="007B3ED5"/>
    <w:rsid w:val="007B4141"/>
    <w:rsid w:val="007B41EC"/>
    <w:rsid w:val="007B432B"/>
    <w:rsid w:val="007B44CF"/>
    <w:rsid w:val="007B4600"/>
    <w:rsid w:val="007B4792"/>
    <w:rsid w:val="007B47CB"/>
    <w:rsid w:val="007B47D0"/>
    <w:rsid w:val="007B4B0F"/>
    <w:rsid w:val="007B4C41"/>
    <w:rsid w:val="007B4EE5"/>
    <w:rsid w:val="007B5133"/>
    <w:rsid w:val="007B5221"/>
    <w:rsid w:val="007B549A"/>
    <w:rsid w:val="007B5654"/>
    <w:rsid w:val="007B5749"/>
    <w:rsid w:val="007B5787"/>
    <w:rsid w:val="007B5840"/>
    <w:rsid w:val="007B5BAF"/>
    <w:rsid w:val="007B5D11"/>
    <w:rsid w:val="007B5EE2"/>
    <w:rsid w:val="007B6258"/>
    <w:rsid w:val="007B62D2"/>
    <w:rsid w:val="007B64EC"/>
    <w:rsid w:val="007B667B"/>
    <w:rsid w:val="007B6696"/>
    <w:rsid w:val="007B6B83"/>
    <w:rsid w:val="007B6FEA"/>
    <w:rsid w:val="007B7108"/>
    <w:rsid w:val="007B7162"/>
    <w:rsid w:val="007B724C"/>
    <w:rsid w:val="007B7291"/>
    <w:rsid w:val="007B730C"/>
    <w:rsid w:val="007B7731"/>
    <w:rsid w:val="007B77DC"/>
    <w:rsid w:val="007B7B08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0F4C"/>
    <w:rsid w:val="007C1288"/>
    <w:rsid w:val="007C12C4"/>
    <w:rsid w:val="007C151B"/>
    <w:rsid w:val="007C15AC"/>
    <w:rsid w:val="007C1A75"/>
    <w:rsid w:val="007C1FF5"/>
    <w:rsid w:val="007C2070"/>
    <w:rsid w:val="007C252D"/>
    <w:rsid w:val="007C2534"/>
    <w:rsid w:val="007C2635"/>
    <w:rsid w:val="007C26FE"/>
    <w:rsid w:val="007C29FD"/>
    <w:rsid w:val="007C2AB5"/>
    <w:rsid w:val="007C2D5F"/>
    <w:rsid w:val="007C2DA2"/>
    <w:rsid w:val="007C332D"/>
    <w:rsid w:val="007C3462"/>
    <w:rsid w:val="007C347B"/>
    <w:rsid w:val="007C37A7"/>
    <w:rsid w:val="007C3838"/>
    <w:rsid w:val="007C3A69"/>
    <w:rsid w:val="007C3EEB"/>
    <w:rsid w:val="007C4038"/>
    <w:rsid w:val="007C44D1"/>
    <w:rsid w:val="007C45A6"/>
    <w:rsid w:val="007C46E8"/>
    <w:rsid w:val="007C48F3"/>
    <w:rsid w:val="007C4932"/>
    <w:rsid w:val="007C4BF1"/>
    <w:rsid w:val="007C4C62"/>
    <w:rsid w:val="007C4DBC"/>
    <w:rsid w:val="007C4DC6"/>
    <w:rsid w:val="007C4E62"/>
    <w:rsid w:val="007C519F"/>
    <w:rsid w:val="007C536A"/>
    <w:rsid w:val="007C54C5"/>
    <w:rsid w:val="007C57C2"/>
    <w:rsid w:val="007C5827"/>
    <w:rsid w:val="007C5C3F"/>
    <w:rsid w:val="007C5D93"/>
    <w:rsid w:val="007C5F11"/>
    <w:rsid w:val="007C62C2"/>
    <w:rsid w:val="007C637E"/>
    <w:rsid w:val="007C65EF"/>
    <w:rsid w:val="007C6736"/>
    <w:rsid w:val="007C6945"/>
    <w:rsid w:val="007C6D36"/>
    <w:rsid w:val="007C6D4F"/>
    <w:rsid w:val="007C6DE0"/>
    <w:rsid w:val="007C6F17"/>
    <w:rsid w:val="007C72BF"/>
    <w:rsid w:val="007C7465"/>
    <w:rsid w:val="007C7575"/>
    <w:rsid w:val="007C75E8"/>
    <w:rsid w:val="007C77CA"/>
    <w:rsid w:val="007C790B"/>
    <w:rsid w:val="007C7E02"/>
    <w:rsid w:val="007D0066"/>
    <w:rsid w:val="007D014D"/>
    <w:rsid w:val="007D0331"/>
    <w:rsid w:val="007D0724"/>
    <w:rsid w:val="007D078F"/>
    <w:rsid w:val="007D0AEE"/>
    <w:rsid w:val="007D0B68"/>
    <w:rsid w:val="007D15E6"/>
    <w:rsid w:val="007D1726"/>
    <w:rsid w:val="007D1A27"/>
    <w:rsid w:val="007D1C5B"/>
    <w:rsid w:val="007D1E19"/>
    <w:rsid w:val="007D1FCB"/>
    <w:rsid w:val="007D2000"/>
    <w:rsid w:val="007D2176"/>
    <w:rsid w:val="007D21F3"/>
    <w:rsid w:val="007D22A0"/>
    <w:rsid w:val="007D2392"/>
    <w:rsid w:val="007D24C6"/>
    <w:rsid w:val="007D267A"/>
    <w:rsid w:val="007D2716"/>
    <w:rsid w:val="007D2B8B"/>
    <w:rsid w:val="007D2BC1"/>
    <w:rsid w:val="007D2D49"/>
    <w:rsid w:val="007D2EAF"/>
    <w:rsid w:val="007D30D4"/>
    <w:rsid w:val="007D3707"/>
    <w:rsid w:val="007D3BAD"/>
    <w:rsid w:val="007D3D21"/>
    <w:rsid w:val="007D42CB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4D41"/>
    <w:rsid w:val="007D4D89"/>
    <w:rsid w:val="007D4D94"/>
    <w:rsid w:val="007D5075"/>
    <w:rsid w:val="007D5516"/>
    <w:rsid w:val="007D566C"/>
    <w:rsid w:val="007D5689"/>
    <w:rsid w:val="007D572E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6C"/>
    <w:rsid w:val="007D6DD6"/>
    <w:rsid w:val="007D6DFF"/>
    <w:rsid w:val="007D6ED0"/>
    <w:rsid w:val="007D710C"/>
    <w:rsid w:val="007D7362"/>
    <w:rsid w:val="007D7677"/>
    <w:rsid w:val="007D7AD5"/>
    <w:rsid w:val="007D7D7D"/>
    <w:rsid w:val="007E0331"/>
    <w:rsid w:val="007E0479"/>
    <w:rsid w:val="007E049C"/>
    <w:rsid w:val="007E08B4"/>
    <w:rsid w:val="007E0A4C"/>
    <w:rsid w:val="007E0CC2"/>
    <w:rsid w:val="007E0DD3"/>
    <w:rsid w:val="007E0E94"/>
    <w:rsid w:val="007E1006"/>
    <w:rsid w:val="007E17D9"/>
    <w:rsid w:val="007E1A8B"/>
    <w:rsid w:val="007E1F79"/>
    <w:rsid w:val="007E220E"/>
    <w:rsid w:val="007E2284"/>
    <w:rsid w:val="007E2484"/>
    <w:rsid w:val="007E248E"/>
    <w:rsid w:val="007E2494"/>
    <w:rsid w:val="007E2562"/>
    <w:rsid w:val="007E259D"/>
    <w:rsid w:val="007E27B8"/>
    <w:rsid w:val="007E2C97"/>
    <w:rsid w:val="007E2D83"/>
    <w:rsid w:val="007E2DFB"/>
    <w:rsid w:val="007E2E62"/>
    <w:rsid w:val="007E2EA8"/>
    <w:rsid w:val="007E2FD1"/>
    <w:rsid w:val="007E32F2"/>
    <w:rsid w:val="007E357A"/>
    <w:rsid w:val="007E35AA"/>
    <w:rsid w:val="007E3727"/>
    <w:rsid w:val="007E37F6"/>
    <w:rsid w:val="007E3C48"/>
    <w:rsid w:val="007E3D30"/>
    <w:rsid w:val="007E3D82"/>
    <w:rsid w:val="007E3E0B"/>
    <w:rsid w:val="007E4232"/>
    <w:rsid w:val="007E43B6"/>
    <w:rsid w:val="007E469E"/>
    <w:rsid w:val="007E46DC"/>
    <w:rsid w:val="007E49AE"/>
    <w:rsid w:val="007E4AA0"/>
    <w:rsid w:val="007E4AAA"/>
    <w:rsid w:val="007E4B27"/>
    <w:rsid w:val="007E4C42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D8C"/>
    <w:rsid w:val="007E5F4B"/>
    <w:rsid w:val="007E5FA9"/>
    <w:rsid w:val="007E62AF"/>
    <w:rsid w:val="007E64A1"/>
    <w:rsid w:val="007E6793"/>
    <w:rsid w:val="007E68E6"/>
    <w:rsid w:val="007E6C55"/>
    <w:rsid w:val="007E6C84"/>
    <w:rsid w:val="007E6CA8"/>
    <w:rsid w:val="007E6D58"/>
    <w:rsid w:val="007E6DD5"/>
    <w:rsid w:val="007E6F8E"/>
    <w:rsid w:val="007E6F91"/>
    <w:rsid w:val="007E70C7"/>
    <w:rsid w:val="007E7162"/>
    <w:rsid w:val="007E721F"/>
    <w:rsid w:val="007E723A"/>
    <w:rsid w:val="007E72BE"/>
    <w:rsid w:val="007E72E5"/>
    <w:rsid w:val="007E73D1"/>
    <w:rsid w:val="007E7CBA"/>
    <w:rsid w:val="007E7CDF"/>
    <w:rsid w:val="007E7D98"/>
    <w:rsid w:val="007E7F40"/>
    <w:rsid w:val="007F004E"/>
    <w:rsid w:val="007F0276"/>
    <w:rsid w:val="007F02BC"/>
    <w:rsid w:val="007F0390"/>
    <w:rsid w:val="007F042D"/>
    <w:rsid w:val="007F0536"/>
    <w:rsid w:val="007F0814"/>
    <w:rsid w:val="007F087E"/>
    <w:rsid w:val="007F09FF"/>
    <w:rsid w:val="007F0C0C"/>
    <w:rsid w:val="007F0FE9"/>
    <w:rsid w:val="007F0FEA"/>
    <w:rsid w:val="007F10B8"/>
    <w:rsid w:val="007F10D9"/>
    <w:rsid w:val="007F1191"/>
    <w:rsid w:val="007F1384"/>
    <w:rsid w:val="007F1837"/>
    <w:rsid w:val="007F191B"/>
    <w:rsid w:val="007F19AB"/>
    <w:rsid w:val="007F20CE"/>
    <w:rsid w:val="007F219E"/>
    <w:rsid w:val="007F24B9"/>
    <w:rsid w:val="007F2D8E"/>
    <w:rsid w:val="007F2F8D"/>
    <w:rsid w:val="007F31CF"/>
    <w:rsid w:val="007F31D1"/>
    <w:rsid w:val="007F3615"/>
    <w:rsid w:val="007F366C"/>
    <w:rsid w:val="007F37A6"/>
    <w:rsid w:val="007F391C"/>
    <w:rsid w:val="007F39C1"/>
    <w:rsid w:val="007F3C1A"/>
    <w:rsid w:val="007F3D32"/>
    <w:rsid w:val="007F40FC"/>
    <w:rsid w:val="007F418C"/>
    <w:rsid w:val="007F420F"/>
    <w:rsid w:val="007F42F8"/>
    <w:rsid w:val="007F44F4"/>
    <w:rsid w:val="007F46DF"/>
    <w:rsid w:val="007F47AA"/>
    <w:rsid w:val="007F493A"/>
    <w:rsid w:val="007F4989"/>
    <w:rsid w:val="007F4A64"/>
    <w:rsid w:val="007F4B70"/>
    <w:rsid w:val="007F4B80"/>
    <w:rsid w:val="007F4C08"/>
    <w:rsid w:val="007F4C0F"/>
    <w:rsid w:val="007F4EC8"/>
    <w:rsid w:val="007F4EEF"/>
    <w:rsid w:val="007F4F8E"/>
    <w:rsid w:val="007F4F91"/>
    <w:rsid w:val="007F4FA6"/>
    <w:rsid w:val="007F4FE6"/>
    <w:rsid w:val="007F50BA"/>
    <w:rsid w:val="007F5100"/>
    <w:rsid w:val="007F519C"/>
    <w:rsid w:val="007F51D1"/>
    <w:rsid w:val="007F53CC"/>
    <w:rsid w:val="007F5793"/>
    <w:rsid w:val="007F586B"/>
    <w:rsid w:val="007F58CC"/>
    <w:rsid w:val="007F5A0F"/>
    <w:rsid w:val="007F5BF9"/>
    <w:rsid w:val="007F6173"/>
    <w:rsid w:val="007F6174"/>
    <w:rsid w:val="007F6217"/>
    <w:rsid w:val="007F6244"/>
    <w:rsid w:val="007F6331"/>
    <w:rsid w:val="007F63D7"/>
    <w:rsid w:val="007F6468"/>
    <w:rsid w:val="007F66A5"/>
    <w:rsid w:val="007F68AD"/>
    <w:rsid w:val="007F6AD3"/>
    <w:rsid w:val="007F6D41"/>
    <w:rsid w:val="007F6D62"/>
    <w:rsid w:val="007F6D7E"/>
    <w:rsid w:val="007F6EAB"/>
    <w:rsid w:val="007F7045"/>
    <w:rsid w:val="007F73F3"/>
    <w:rsid w:val="007F7549"/>
    <w:rsid w:val="007F7A75"/>
    <w:rsid w:val="008001AF"/>
    <w:rsid w:val="00800416"/>
    <w:rsid w:val="00800961"/>
    <w:rsid w:val="008009CB"/>
    <w:rsid w:val="00800CE6"/>
    <w:rsid w:val="00800EA7"/>
    <w:rsid w:val="00800F99"/>
    <w:rsid w:val="008011EC"/>
    <w:rsid w:val="008012EA"/>
    <w:rsid w:val="00801C34"/>
    <w:rsid w:val="00801E90"/>
    <w:rsid w:val="00801EBA"/>
    <w:rsid w:val="0080219D"/>
    <w:rsid w:val="008021A8"/>
    <w:rsid w:val="00802279"/>
    <w:rsid w:val="00802290"/>
    <w:rsid w:val="008023D2"/>
    <w:rsid w:val="0080262C"/>
    <w:rsid w:val="00802734"/>
    <w:rsid w:val="00802850"/>
    <w:rsid w:val="00802896"/>
    <w:rsid w:val="008028C4"/>
    <w:rsid w:val="00802ABA"/>
    <w:rsid w:val="0080312A"/>
    <w:rsid w:val="00803507"/>
    <w:rsid w:val="00803512"/>
    <w:rsid w:val="008040B5"/>
    <w:rsid w:val="008041C1"/>
    <w:rsid w:val="0080429C"/>
    <w:rsid w:val="008042B9"/>
    <w:rsid w:val="008043B5"/>
    <w:rsid w:val="008047F9"/>
    <w:rsid w:val="00804B20"/>
    <w:rsid w:val="00804C6A"/>
    <w:rsid w:val="00804D42"/>
    <w:rsid w:val="00804D98"/>
    <w:rsid w:val="00805012"/>
    <w:rsid w:val="00805067"/>
    <w:rsid w:val="0080522B"/>
    <w:rsid w:val="00805302"/>
    <w:rsid w:val="008053F2"/>
    <w:rsid w:val="008055BB"/>
    <w:rsid w:val="0080575B"/>
    <w:rsid w:val="00805791"/>
    <w:rsid w:val="008057B2"/>
    <w:rsid w:val="008057E1"/>
    <w:rsid w:val="008058E0"/>
    <w:rsid w:val="008058ED"/>
    <w:rsid w:val="00805EBF"/>
    <w:rsid w:val="008060D7"/>
    <w:rsid w:val="00806467"/>
    <w:rsid w:val="0080678C"/>
    <w:rsid w:val="00806794"/>
    <w:rsid w:val="008069FB"/>
    <w:rsid w:val="00806C76"/>
    <w:rsid w:val="00806D0A"/>
    <w:rsid w:val="00807345"/>
    <w:rsid w:val="0080739F"/>
    <w:rsid w:val="008075DC"/>
    <w:rsid w:val="00807775"/>
    <w:rsid w:val="008077ED"/>
    <w:rsid w:val="00807982"/>
    <w:rsid w:val="00807A9A"/>
    <w:rsid w:val="00807B59"/>
    <w:rsid w:val="00807C38"/>
    <w:rsid w:val="00807D0C"/>
    <w:rsid w:val="00807DB0"/>
    <w:rsid w:val="00807E41"/>
    <w:rsid w:val="008102DF"/>
    <w:rsid w:val="00810333"/>
    <w:rsid w:val="008105B9"/>
    <w:rsid w:val="0081078C"/>
    <w:rsid w:val="00810A38"/>
    <w:rsid w:val="00810AD2"/>
    <w:rsid w:val="00810CBB"/>
    <w:rsid w:val="00810D9B"/>
    <w:rsid w:val="00810F40"/>
    <w:rsid w:val="00810FD6"/>
    <w:rsid w:val="00811048"/>
    <w:rsid w:val="00811699"/>
    <w:rsid w:val="008116D4"/>
    <w:rsid w:val="0081197D"/>
    <w:rsid w:val="008120D5"/>
    <w:rsid w:val="00812165"/>
    <w:rsid w:val="008121DF"/>
    <w:rsid w:val="00812285"/>
    <w:rsid w:val="0081234F"/>
    <w:rsid w:val="008123A7"/>
    <w:rsid w:val="008123C8"/>
    <w:rsid w:val="0081246B"/>
    <w:rsid w:val="008124C5"/>
    <w:rsid w:val="00812702"/>
    <w:rsid w:val="00812951"/>
    <w:rsid w:val="00812E5F"/>
    <w:rsid w:val="00812E6B"/>
    <w:rsid w:val="00812ECD"/>
    <w:rsid w:val="00812F57"/>
    <w:rsid w:val="00813030"/>
    <w:rsid w:val="008138C9"/>
    <w:rsid w:val="00813CFE"/>
    <w:rsid w:val="00813D25"/>
    <w:rsid w:val="008140F5"/>
    <w:rsid w:val="0081416E"/>
    <w:rsid w:val="008141E6"/>
    <w:rsid w:val="008141F2"/>
    <w:rsid w:val="008142DD"/>
    <w:rsid w:val="008142E1"/>
    <w:rsid w:val="008143FF"/>
    <w:rsid w:val="00814408"/>
    <w:rsid w:val="00814749"/>
    <w:rsid w:val="008147FF"/>
    <w:rsid w:val="00814881"/>
    <w:rsid w:val="008148AF"/>
    <w:rsid w:val="00814B45"/>
    <w:rsid w:val="00814B72"/>
    <w:rsid w:val="00814C4E"/>
    <w:rsid w:val="00814C77"/>
    <w:rsid w:val="00814CBA"/>
    <w:rsid w:val="00814E50"/>
    <w:rsid w:val="00815120"/>
    <w:rsid w:val="008151CA"/>
    <w:rsid w:val="008151FB"/>
    <w:rsid w:val="00815239"/>
    <w:rsid w:val="008154B6"/>
    <w:rsid w:val="008155A5"/>
    <w:rsid w:val="008155FF"/>
    <w:rsid w:val="00815629"/>
    <w:rsid w:val="00815748"/>
    <w:rsid w:val="008157F1"/>
    <w:rsid w:val="008159E7"/>
    <w:rsid w:val="00815FF4"/>
    <w:rsid w:val="0081608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23"/>
    <w:rsid w:val="00817885"/>
    <w:rsid w:val="0081792A"/>
    <w:rsid w:val="00817C54"/>
    <w:rsid w:val="00817CE9"/>
    <w:rsid w:val="00817E42"/>
    <w:rsid w:val="00817F3F"/>
    <w:rsid w:val="00820005"/>
    <w:rsid w:val="00820344"/>
    <w:rsid w:val="00820410"/>
    <w:rsid w:val="00820558"/>
    <w:rsid w:val="008206EB"/>
    <w:rsid w:val="00820A6D"/>
    <w:rsid w:val="00820B5A"/>
    <w:rsid w:val="00820F2F"/>
    <w:rsid w:val="00820FDD"/>
    <w:rsid w:val="00821276"/>
    <w:rsid w:val="008212F0"/>
    <w:rsid w:val="008215C9"/>
    <w:rsid w:val="00821AF4"/>
    <w:rsid w:val="00821C1C"/>
    <w:rsid w:val="00821ED1"/>
    <w:rsid w:val="00821F41"/>
    <w:rsid w:val="00821F5E"/>
    <w:rsid w:val="00821FF9"/>
    <w:rsid w:val="008220E6"/>
    <w:rsid w:val="00822182"/>
    <w:rsid w:val="008221FE"/>
    <w:rsid w:val="008222E5"/>
    <w:rsid w:val="00822607"/>
    <w:rsid w:val="00822618"/>
    <w:rsid w:val="00822624"/>
    <w:rsid w:val="008227B7"/>
    <w:rsid w:val="00822809"/>
    <w:rsid w:val="0082284A"/>
    <w:rsid w:val="00822A78"/>
    <w:rsid w:val="00822B8C"/>
    <w:rsid w:val="00822C61"/>
    <w:rsid w:val="00822CAE"/>
    <w:rsid w:val="00822CB4"/>
    <w:rsid w:val="00822CEB"/>
    <w:rsid w:val="00822DB9"/>
    <w:rsid w:val="00822F22"/>
    <w:rsid w:val="00823BA1"/>
    <w:rsid w:val="00823F01"/>
    <w:rsid w:val="008240CB"/>
    <w:rsid w:val="0082425E"/>
    <w:rsid w:val="008242EF"/>
    <w:rsid w:val="008243EF"/>
    <w:rsid w:val="0082450A"/>
    <w:rsid w:val="00824C19"/>
    <w:rsid w:val="00824E70"/>
    <w:rsid w:val="00825056"/>
    <w:rsid w:val="0082519F"/>
    <w:rsid w:val="00825638"/>
    <w:rsid w:val="00825856"/>
    <w:rsid w:val="00825C08"/>
    <w:rsid w:val="00825CD2"/>
    <w:rsid w:val="00825D67"/>
    <w:rsid w:val="00825E90"/>
    <w:rsid w:val="00826244"/>
    <w:rsid w:val="00826428"/>
    <w:rsid w:val="00826455"/>
    <w:rsid w:val="00826459"/>
    <w:rsid w:val="00826A16"/>
    <w:rsid w:val="00826B90"/>
    <w:rsid w:val="008270F3"/>
    <w:rsid w:val="008271B6"/>
    <w:rsid w:val="00827349"/>
    <w:rsid w:val="00827428"/>
    <w:rsid w:val="00827432"/>
    <w:rsid w:val="00827743"/>
    <w:rsid w:val="00827B1D"/>
    <w:rsid w:val="00827B93"/>
    <w:rsid w:val="00827DBF"/>
    <w:rsid w:val="008300A4"/>
    <w:rsid w:val="008301BD"/>
    <w:rsid w:val="00830394"/>
    <w:rsid w:val="008303A2"/>
    <w:rsid w:val="0083042C"/>
    <w:rsid w:val="008305B1"/>
    <w:rsid w:val="008305BD"/>
    <w:rsid w:val="0083060D"/>
    <w:rsid w:val="00830668"/>
    <w:rsid w:val="008306C1"/>
    <w:rsid w:val="008307CB"/>
    <w:rsid w:val="00830A08"/>
    <w:rsid w:val="00830E89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137"/>
    <w:rsid w:val="00832A17"/>
    <w:rsid w:val="00832D39"/>
    <w:rsid w:val="00832D57"/>
    <w:rsid w:val="00832E62"/>
    <w:rsid w:val="00833008"/>
    <w:rsid w:val="0083311C"/>
    <w:rsid w:val="00833424"/>
    <w:rsid w:val="00833454"/>
    <w:rsid w:val="00833598"/>
    <w:rsid w:val="008335F8"/>
    <w:rsid w:val="00833720"/>
    <w:rsid w:val="0083383E"/>
    <w:rsid w:val="00833908"/>
    <w:rsid w:val="00833980"/>
    <w:rsid w:val="008339CA"/>
    <w:rsid w:val="00833E7B"/>
    <w:rsid w:val="00833EFB"/>
    <w:rsid w:val="0083419D"/>
    <w:rsid w:val="00834205"/>
    <w:rsid w:val="008344E3"/>
    <w:rsid w:val="00834606"/>
    <w:rsid w:val="00834607"/>
    <w:rsid w:val="0083461B"/>
    <w:rsid w:val="00834A05"/>
    <w:rsid w:val="00834A14"/>
    <w:rsid w:val="00834A67"/>
    <w:rsid w:val="00834BE9"/>
    <w:rsid w:val="00834CBA"/>
    <w:rsid w:val="00834CF3"/>
    <w:rsid w:val="008350B6"/>
    <w:rsid w:val="0083515B"/>
    <w:rsid w:val="0083515F"/>
    <w:rsid w:val="008352DE"/>
    <w:rsid w:val="0083561C"/>
    <w:rsid w:val="0083583B"/>
    <w:rsid w:val="00835ACB"/>
    <w:rsid w:val="00835BD5"/>
    <w:rsid w:val="00835D3D"/>
    <w:rsid w:val="00835E93"/>
    <w:rsid w:val="0083608B"/>
    <w:rsid w:val="0083614A"/>
    <w:rsid w:val="00836164"/>
    <w:rsid w:val="008361F8"/>
    <w:rsid w:val="008362EA"/>
    <w:rsid w:val="0083647A"/>
    <w:rsid w:val="00836634"/>
    <w:rsid w:val="00836C21"/>
    <w:rsid w:val="008372E4"/>
    <w:rsid w:val="008372F4"/>
    <w:rsid w:val="00837353"/>
    <w:rsid w:val="0083757B"/>
    <w:rsid w:val="00837595"/>
    <w:rsid w:val="008375D2"/>
    <w:rsid w:val="00837968"/>
    <w:rsid w:val="00837EB0"/>
    <w:rsid w:val="00837FBD"/>
    <w:rsid w:val="0084000C"/>
    <w:rsid w:val="00840064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8B3"/>
    <w:rsid w:val="00841ADB"/>
    <w:rsid w:val="00841CD6"/>
    <w:rsid w:val="00841F16"/>
    <w:rsid w:val="00842167"/>
    <w:rsid w:val="0084224E"/>
    <w:rsid w:val="00842A9A"/>
    <w:rsid w:val="00842CE4"/>
    <w:rsid w:val="00842D32"/>
    <w:rsid w:val="00842E4E"/>
    <w:rsid w:val="00842E5C"/>
    <w:rsid w:val="0084304C"/>
    <w:rsid w:val="00843333"/>
    <w:rsid w:val="008433D3"/>
    <w:rsid w:val="008434CA"/>
    <w:rsid w:val="0084371A"/>
    <w:rsid w:val="00843724"/>
    <w:rsid w:val="008437C7"/>
    <w:rsid w:val="00843ACC"/>
    <w:rsid w:val="00843B7E"/>
    <w:rsid w:val="00843CA0"/>
    <w:rsid w:val="00843D44"/>
    <w:rsid w:val="00843DE6"/>
    <w:rsid w:val="00843DFE"/>
    <w:rsid w:val="00843E94"/>
    <w:rsid w:val="00843F10"/>
    <w:rsid w:val="008441B7"/>
    <w:rsid w:val="0084429E"/>
    <w:rsid w:val="008443E2"/>
    <w:rsid w:val="00844426"/>
    <w:rsid w:val="00844595"/>
    <w:rsid w:val="008446D1"/>
    <w:rsid w:val="0084474B"/>
    <w:rsid w:val="00844778"/>
    <w:rsid w:val="0084483B"/>
    <w:rsid w:val="00844875"/>
    <w:rsid w:val="00844A4E"/>
    <w:rsid w:val="00844B43"/>
    <w:rsid w:val="00844CDC"/>
    <w:rsid w:val="00844D57"/>
    <w:rsid w:val="00844EE0"/>
    <w:rsid w:val="00844FE0"/>
    <w:rsid w:val="00845484"/>
    <w:rsid w:val="008454C9"/>
    <w:rsid w:val="008456FA"/>
    <w:rsid w:val="00845824"/>
    <w:rsid w:val="00845B06"/>
    <w:rsid w:val="00845C8F"/>
    <w:rsid w:val="00845DD9"/>
    <w:rsid w:val="008460E7"/>
    <w:rsid w:val="00846112"/>
    <w:rsid w:val="00846282"/>
    <w:rsid w:val="008462D6"/>
    <w:rsid w:val="00846A38"/>
    <w:rsid w:val="00846B4A"/>
    <w:rsid w:val="00846BE6"/>
    <w:rsid w:val="00846C26"/>
    <w:rsid w:val="00846C8A"/>
    <w:rsid w:val="00846CEB"/>
    <w:rsid w:val="00846EB5"/>
    <w:rsid w:val="00846ECF"/>
    <w:rsid w:val="00846F85"/>
    <w:rsid w:val="00846FB7"/>
    <w:rsid w:val="00847395"/>
    <w:rsid w:val="008473F2"/>
    <w:rsid w:val="008475AD"/>
    <w:rsid w:val="00847698"/>
    <w:rsid w:val="008476F2"/>
    <w:rsid w:val="00847867"/>
    <w:rsid w:val="0084787C"/>
    <w:rsid w:val="0084795A"/>
    <w:rsid w:val="00847B4D"/>
    <w:rsid w:val="00850565"/>
    <w:rsid w:val="0085089F"/>
    <w:rsid w:val="008508BF"/>
    <w:rsid w:val="008509E7"/>
    <w:rsid w:val="00850A09"/>
    <w:rsid w:val="00850B3E"/>
    <w:rsid w:val="00850DEE"/>
    <w:rsid w:val="00851561"/>
    <w:rsid w:val="008516C3"/>
    <w:rsid w:val="00851795"/>
    <w:rsid w:val="008517EA"/>
    <w:rsid w:val="008518A0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77"/>
    <w:rsid w:val="008527EA"/>
    <w:rsid w:val="00852837"/>
    <w:rsid w:val="0085287B"/>
    <w:rsid w:val="008528C2"/>
    <w:rsid w:val="00852A2E"/>
    <w:rsid w:val="00852B5D"/>
    <w:rsid w:val="00852B78"/>
    <w:rsid w:val="00852F10"/>
    <w:rsid w:val="00852F1E"/>
    <w:rsid w:val="00853184"/>
    <w:rsid w:val="00853255"/>
    <w:rsid w:val="008532CC"/>
    <w:rsid w:val="008532F7"/>
    <w:rsid w:val="0085366C"/>
    <w:rsid w:val="008536B1"/>
    <w:rsid w:val="00853B0A"/>
    <w:rsid w:val="00853D5F"/>
    <w:rsid w:val="008540DB"/>
    <w:rsid w:val="00854543"/>
    <w:rsid w:val="0085460D"/>
    <w:rsid w:val="008546A0"/>
    <w:rsid w:val="00854925"/>
    <w:rsid w:val="008549DB"/>
    <w:rsid w:val="00854A05"/>
    <w:rsid w:val="00854BD1"/>
    <w:rsid w:val="00854DD2"/>
    <w:rsid w:val="0085543D"/>
    <w:rsid w:val="008554E7"/>
    <w:rsid w:val="00855559"/>
    <w:rsid w:val="00855595"/>
    <w:rsid w:val="00855662"/>
    <w:rsid w:val="008557BE"/>
    <w:rsid w:val="008558FD"/>
    <w:rsid w:val="00855B1E"/>
    <w:rsid w:val="00855BA8"/>
    <w:rsid w:val="00855C1E"/>
    <w:rsid w:val="00855D44"/>
    <w:rsid w:val="00855D90"/>
    <w:rsid w:val="00856196"/>
    <w:rsid w:val="008561C0"/>
    <w:rsid w:val="008568B7"/>
    <w:rsid w:val="008569A9"/>
    <w:rsid w:val="008569B1"/>
    <w:rsid w:val="008569D7"/>
    <w:rsid w:val="00856A54"/>
    <w:rsid w:val="00856B36"/>
    <w:rsid w:val="00856E3E"/>
    <w:rsid w:val="00856E75"/>
    <w:rsid w:val="0085719D"/>
    <w:rsid w:val="008574BA"/>
    <w:rsid w:val="008575A7"/>
    <w:rsid w:val="00857767"/>
    <w:rsid w:val="00857B0C"/>
    <w:rsid w:val="00857B7A"/>
    <w:rsid w:val="00857CDD"/>
    <w:rsid w:val="00857D75"/>
    <w:rsid w:val="00857DFB"/>
    <w:rsid w:val="008608E2"/>
    <w:rsid w:val="0086092C"/>
    <w:rsid w:val="00860E45"/>
    <w:rsid w:val="00860EC7"/>
    <w:rsid w:val="00860F63"/>
    <w:rsid w:val="008611AF"/>
    <w:rsid w:val="008611FF"/>
    <w:rsid w:val="00861417"/>
    <w:rsid w:val="00861430"/>
    <w:rsid w:val="00861553"/>
    <w:rsid w:val="0086160C"/>
    <w:rsid w:val="008616FC"/>
    <w:rsid w:val="00861DD4"/>
    <w:rsid w:val="00861E2A"/>
    <w:rsid w:val="00861F11"/>
    <w:rsid w:val="008623E1"/>
    <w:rsid w:val="00862429"/>
    <w:rsid w:val="0086248C"/>
    <w:rsid w:val="00862514"/>
    <w:rsid w:val="008625F7"/>
    <w:rsid w:val="00862802"/>
    <w:rsid w:val="00862840"/>
    <w:rsid w:val="00862E3A"/>
    <w:rsid w:val="008630DF"/>
    <w:rsid w:val="008632A0"/>
    <w:rsid w:val="00863454"/>
    <w:rsid w:val="008637AE"/>
    <w:rsid w:val="008637CE"/>
    <w:rsid w:val="008637D4"/>
    <w:rsid w:val="008639D5"/>
    <w:rsid w:val="00863AD2"/>
    <w:rsid w:val="00863CAA"/>
    <w:rsid w:val="00863E79"/>
    <w:rsid w:val="00863E96"/>
    <w:rsid w:val="008640B3"/>
    <w:rsid w:val="00864127"/>
    <w:rsid w:val="00864130"/>
    <w:rsid w:val="0086450E"/>
    <w:rsid w:val="0086455D"/>
    <w:rsid w:val="008645F9"/>
    <w:rsid w:val="00864791"/>
    <w:rsid w:val="00864844"/>
    <w:rsid w:val="00864B71"/>
    <w:rsid w:val="00864CD2"/>
    <w:rsid w:val="00864DA0"/>
    <w:rsid w:val="00864F02"/>
    <w:rsid w:val="0086504D"/>
    <w:rsid w:val="00865152"/>
    <w:rsid w:val="00865213"/>
    <w:rsid w:val="00865227"/>
    <w:rsid w:val="008655F9"/>
    <w:rsid w:val="00865816"/>
    <w:rsid w:val="00865A82"/>
    <w:rsid w:val="00865B92"/>
    <w:rsid w:val="00865CE6"/>
    <w:rsid w:val="00865CF0"/>
    <w:rsid w:val="00865D1D"/>
    <w:rsid w:val="00865DF8"/>
    <w:rsid w:val="00866283"/>
    <w:rsid w:val="0086637F"/>
    <w:rsid w:val="008663B6"/>
    <w:rsid w:val="00866475"/>
    <w:rsid w:val="0086647A"/>
    <w:rsid w:val="008664EA"/>
    <w:rsid w:val="008665B3"/>
    <w:rsid w:val="0086666F"/>
    <w:rsid w:val="0086691D"/>
    <w:rsid w:val="00866AE2"/>
    <w:rsid w:val="00866D3A"/>
    <w:rsid w:val="00866E30"/>
    <w:rsid w:val="00867062"/>
    <w:rsid w:val="0086752D"/>
    <w:rsid w:val="00867654"/>
    <w:rsid w:val="00867A08"/>
    <w:rsid w:val="00867B2C"/>
    <w:rsid w:val="00867C41"/>
    <w:rsid w:val="00867CDD"/>
    <w:rsid w:val="00867DF7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39"/>
    <w:rsid w:val="00871BF3"/>
    <w:rsid w:val="00871C5B"/>
    <w:rsid w:val="00872128"/>
    <w:rsid w:val="00872180"/>
    <w:rsid w:val="008721B0"/>
    <w:rsid w:val="008723B0"/>
    <w:rsid w:val="00872570"/>
    <w:rsid w:val="008726E0"/>
    <w:rsid w:val="008729BF"/>
    <w:rsid w:val="00872C89"/>
    <w:rsid w:val="00872DBD"/>
    <w:rsid w:val="00872E13"/>
    <w:rsid w:val="0087315C"/>
    <w:rsid w:val="0087321C"/>
    <w:rsid w:val="008734B8"/>
    <w:rsid w:val="0087378F"/>
    <w:rsid w:val="008739A0"/>
    <w:rsid w:val="00873AE6"/>
    <w:rsid w:val="00873E60"/>
    <w:rsid w:val="00873E6B"/>
    <w:rsid w:val="00873F0A"/>
    <w:rsid w:val="00873F52"/>
    <w:rsid w:val="00874229"/>
    <w:rsid w:val="00874345"/>
    <w:rsid w:val="008745E3"/>
    <w:rsid w:val="008747BD"/>
    <w:rsid w:val="00874837"/>
    <w:rsid w:val="00874872"/>
    <w:rsid w:val="008748DF"/>
    <w:rsid w:val="00874912"/>
    <w:rsid w:val="00874BE1"/>
    <w:rsid w:val="00874DF8"/>
    <w:rsid w:val="00874E2A"/>
    <w:rsid w:val="00874E3B"/>
    <w:rsid w:val="00874EE5"/>
    <w:rsid w:val="00874F7E"/>
    <w:rsid w:val="00874F92"/>
    <w:rsid w:val="00875122"/>
    <w:rsid w:val="008751E2"/>
    <w:rsid w:val="00875229"/>
    <w:rsid w:val="008752D0"/>
    <w:rsid w:val="0087538A"/>
    <w:rsid w:val="008753A8"/>
    <w:rsid w:val="00875B8F"/>
    <w:rsid w:val="00875C45"/>
    <w:rsid w:val="008760E6"/>
    <w:rsid w:val="0087642E"/>
    <w:rsid w:val="008766FC"/>
    <w:rsid w:val="00876D20"/>
    <w:rsid w:val="00876E9A"/>
    <w:rsid w:val="00877164"/>
    <w:rsid w:val="00877646"/>
    <w:rsid w:val="00877819"/>
    <w:rsid w:val="00877A08"/>
    <w:rsid w:val="00877A6F"/>
    <w:rsid w:val="00877ED3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06"/>
    <w:rsid w:val="00881486"/>
    <w:rsid w:val="00881549"/>
    <w:rsid w:val="00881A13"/>
    <w:rsid w:val="00881A66"/>
    <w:rsid w:val="00881AC3"/>
    <w:rsid w:val="00881C2E"/>
    <w:rsid w:val="00881C7A"/>
    <w:rsid w:val="00881D76"/>
    <w:rsid w:val="008820AA"/>
    <w:rsid w:val="00882695"/>
    <w:rsid w:val="008827AA"/>
    <w:rsid w:val="00882A70"/>
    <w:rsid w:val="00882B7E"/>
    <w:rsid w:val="00882BEE"/>
    <w:rsid w:val="00882DA9"/>
    <w:rsid w:val="0088306D"/>
    <w:rsid w:val="0088309A"/>
    <w:rsid w:val="008831AE"/>
    <w:rsid w:val="0088359C"/>
    <w:rsid w:val="008837FF"/>
    <w:rsid w:val="00883860"/>
    <w:rsid w:val="008839C0"/>
    <w:rsid w:val="008839C6"/>
    <w:rsid w:val="008839FE"/>
    <w:rsid w:val="00883A62"/>
    <w:rsid w:val="00883FA0"/>
    <w:rsid w:val="00884072"/>
    <w:rsid w:val="00884077"/>
    <w:rsid w:val="008840CF"/>
    <w:rsid w:val="00884105"/>
    <w:rsid w:val="008841AC"/>
    <w:rsid w:val="00884312"/>
    <w:rsid w:val="00884501"/>
    <w:rsid w:val="008846E3"/>
    <w:rsid w:val="008847B4"/>
    <w:rsid w:val="008849CC"/>
    <w:rsid w:val="008849FE"/>
    <w:rsid w:val="00884B97"/>
    <w:rsid w:val="00884D35"/>
    <w:rsid w:val="00884E5D"/>
    <w:rsid w:val="0088543D"/>
    <w:rsid w:val="008854D4"/>
    <w:rsid w:val="008855E2"/>
    <w:rsid w:val="0088588A"/>
    <w:rsid w:val="008859FF"/>
    <w:rsid w:val="00885A79"/>
    <w:rsid w:val="00885CBC"/>
    <w:rsid w:val="00885CF5"/>
    <w:rsid w:val="008860A7"/>
    <w:rsid w:val="008861A5"/>
    <w:rsid w:val="008861A7"/>
    <w:rsid w:val="008863E6"/>
    <w:rsid w:val="008864E1"/>
    <w:rsid w:val="008866F9"/>
    <w:rsid w:val="008867FC"/>
    <w:rsid w:val="00886A22"/>
    <w:rsid w:val="00886A60"/>
    <w:rsid w:val="00886BF8"/>
    <w:rsid w:val="00886F14"/>
    <w:rsid w:val="00886F23"/>
    <w:rsid w:val="00887345"/>
    <w:rsid w:val="00887656"/>
    <w:rsid w:val="008879EA"/>
    <w:rsid w:val="00887A59"/>
    <w:rsid w:val="00887ABF"/>
    <w:rsid w:val="00887B1A"/>
    <w:rsid w:val="00887C0F"/>
    <w:rsid w:val="00887C91"/>
    <w:rsid w:val="00887CEE"/>
    <w:rsid w:val="00887DCF"/>
    <w:rsid w:val="00890028"/>
    <w:rsid w:val="008900F3"/>
    <w:rsid w:val="00890310"/>
    <w:rsid w:val="008909EF"/>
    <w:rsid w:val="00890AA1"/>
    <w:rsid w:val="00890B08"/>
    <w:rsid w:val="00890B58"/>
    <w:rsid w:val="00890D5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6B4"/>
    <w:rsid w:val="00891B91"/>
    <w:rsid w:val="00891EA9"/>
    <w:rsid w:val="0089204F"/>
    <w:rsid w:val="00892468"/>
    <w:rsid w:val="0089263A"/>
    <w:rsid w:val="008926CF"/>
    <w:rsid w:val="00892775"/>
    <w:rsid w:val="0089284F"/>
    <w:rsid w:val="00892ECD"/>
    <w:rsid w:val="00893059"/>
    <w:rsid w:val="0089322C"/>
    <w:rsid w:val="0089355C"/>
    <w:rsid w:val="008937F9"/>
    <w:rsid w:val="0089380F"/>
    <w:rsid w:val="00893D6A"/>
    <w:rsid w:val="00893DD4"/>
    <w:rsid w:val="00893E94"/>
    <w:rsid w:val="008942E7"/>
    <w:rsid w:val="00894405"/>
    <w:rsid w:val="00894485"/>
    <w:rsid w:val="00894721"/>
    <w:rsid w:val="008947FA"/>
    <w:rsid w:val="0089482F"/>
    <w:rsid w:val="008949B4"/>
    <w:rsid w:val="00894AD1"/>
    <w:rsid w:val="00894AE5"/>
    <w:rsid w:val="00894CAF"/>
    <w:rsid w:val="00894E5E"/>
    <w:rsid w:val="0089504C"/>
    <w:rsid w:val="008951C1"/>
    <w:rsid w:val="008952DB"/>
    <w:rsid w:val="008953CB"/>
    <w:rsid w:val="008953E5"/>
    <w:rsid w:val="008955C7"/>
    <w:rsid w:val="00895671"/>
    <w:rsid w:val="008957F9"/>
    <w:rsid w:val="00895B5B"/>
    <w:rsid w:val="00895BDE"/>
    <w:rsid w:val="00895DBA"/>
    <w:rsid w:val="00895E11"/>
    <w:rsid w:val="00896184"/>
    <w:rsid w:val="00896379"/>
    <w:rsid w:val="008969AB"/>
    <w:rsid w:val="00897375"/>
    <w:rsid w:val="00897412"/>
    <w:rsid w:val="00897473"/>
    <w:rsid w:val="00897561"/>
    <w:rsid w:val="00897777"/>
    <w:rsid w:val="00897921"/>
    <w:rsid w:val="008979C6"/>
    <w:rsid w:val="00897C33"/>
    <w:rsid w:val="00897CA0"/>
    <w:rsid w:val="00897CF1"/>
    <w:rsid w:val="00897E0A"/>
    <w:rsid w:val="008A006C"/>
    <w:rsid w:val="008A0115"/>
    <w:rsid w:val="008A038B"/>
    <w:rsid w:val="008A0404"/>
    <w:rsid w:val="008A06C6"/>
    <w:rsid w:val="008A08A6"/>
    <w:rsid w:val="008A098E"/>
    <w:rsid w:val="008A0F8D"/>
    <w:rsid w:val="008A110F"/>
    <w:rsid w:val="008A13BF"/>
    <w:rsid w:val="008A14AC"/>
    <w:rsid w:val="008A1822"/>
    <w:rsid w:val="008A1E7A"/>
    <w:rsid w:val="008A2313"/>
    <w:rsid w:val="008A2409"/>
    <w:rsid w:val="008A2490"/>
    <w:rsid w:val="008A272B"/>
    <w:rsid w:val="008A2EDE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0A"/>
    <w:rsid w:val="008A4229"/>
    <w:rsid w:val="008A423F"/>
    <w:rsid w:val="008A4254"/>
    <w:rsid w:val="008A43FB"/>
    <w:rsid w:val="008A4487"/>
    <w:rsid w:val="008A4624"/>
    <w:rsid w:val="008A463F"/>
    <w:rsid w:val="008A4926"/>
    <w:rsid w:val="008A51AB"/>
    <w:rsid w:val="008A52B2"/>
    <w:rsid w:val="008A53F0"/>
    <w:rsid w:val="008A54B6"/>
    <w:rsid w:val="008A54D5"/>
    <w:rsid w:val="008A5620"/>
    <w:rsid w:val="008A5796"/>
    <w:rsid w:val="008A58B9"/>
    <w:rsid w:val="008A58BA"/>
    <w:rsid w:val="008A58F2"/>
    <w:rsid w:val="008A59A5"/>
    <w:rsid w:val="008A59FD"/>
    <w:rsid w:val="008A5A6C"/>
    <w:rsid w:val="008A602A"/>
    <w:rsid w:val="008A6700"/>
    <w:rsid w:val="008A6874"/>
    <w:rsid w:val="008A6D26"/>
    <w:rsid w:val="008A6FAE"/>
    <w:rsid w:val="008A7071"/>
    <w:rsid w:val="008A7121"/>
    <w:rsid w:val="008A72AA"/>
    <w:rsid w:val="008A735D"/>
    <w:rsid w:val="008A73FD"/>
    <w:rsid w:val="008A758A"/>
    <w:rsid w:val="008A78B6"/>
    <w:rsid w:val="008A7BAC"/>
    <w:rsid w:val="008A7BD7"/>
    <w:rsid w:val="008A7C7A"/>
    <w:rsid w:val="008A7E78"/>
    <w:rsid w:val="008A7EC8"/>
    <w:rsid w:val="008A7FA2"/>
    <w:rsid w:val="008B00CC"/>
    <w:rsid w:val="008B02CD"/>
    <w:rsid w:val="008B040E"/>
    <w:rsid w:val="008B062C"/>
    <w:rsid w:val="008B06BA"/>
    <w:rsid w:val="008B07F7"/>
    <w:rsid w:val="008B0879"/>
    <w:rsid w:val="008B0CBB"/>
    <w:rsid w:val="008B0DF7"/>
    <w:rsid w:val="008B0E82"/>
    <w:rsid w:val="008B14E9"/>
    <w:rsid w:val="008B15BA"/>
    <w:rsid w:val="008B17B1"/>
    <w:rsid w:val="008B17E3"/>
    <w:rsid w:val="008B1B01"/>
    <w:rsid w:val="008B1EA9"/>
    <w:rsid w:val="008B2010"/>
    <w:rsid w:val="008B20E3"/>
    <w:rsid w:val="008B2134"/>
    <w:rsid w:val="008B21E1"/>
    <w:rsid w:val="008B224A"/>
    <w:rsid w:val="008B25FA"/>
    <w:rsid w:val="008B292E"/>
    <w:rsid w:val="008B2971"/>
    <w:rsid w:val="008B2D2B"/>
    <w:rsid w:val="008B3092"/>
    <w:rsid w:val="008B3110"/>
    <w:rsid w:val="008B3189"/>
    <w:rsid w:val="008B370C"/>
    <w:rsid w:val="008B3753"/>
    <w:rsid w:val="008B3A9E"/>
    <w:rsid w:val="008B3CC0"/>
    <w:rsid w:val="008B3D58"/>
    <w:rsid w:val="008B3DFA"/>
    <w:rsid w:val="008B40A9"/>
    <w:rsid w:val="008B40C0"/>
    <w:rsid w:val="008B43E8"/>
    <w:rsid w:val="008B444C"/>
    <w:rsid w:val="008B45E0"/>
    <w:rsid w:val="008B48B9"/>
    <w:rsid w:val="008B48EE"/>
    <w:rsid w:val="008B4944"/>
    <w:rsid w:val="008B49F9"/>
    <w:rsid w:val="008B4CAE"/>
    <w:rsid w:val="008B4E65"/>
    <w:rsid w:val="008B5301"/>
    <w:rsid w:val="008B545E"/>
    <w:rsid w:val="008B563F"/>
    <w:rsid w:val="008B568C"/>
    <w:rsid w:val="008B56E1"/>
    <w:rsid w:val="008B5984"/>
    <w:rsid w:val="008B59AC"/>
    <w:rsid w:val="008B5A50"/>
    <w:rsid w:val="008B5DD0"/>
    <w:rsid w:val="008B5FD5"/>
    <w:rsid w:val="008B615E"/>
    <w:rsid w:val="008B63ED"/>
    <w:rsid w:val="008B6489"/>
    <w:rsid w:val="008B653E"/>
    <w:rsid w:val="008B65E0"/>
    <w:rsid w:val="008B66F0"/>
    <w:rsid w:val="008B67AD"/>
    <w:rsid w:val="008B6897"/>
    <w:rsid w:val="008B6980"/>
    <w:rsid w:val="008B6A62"/>
    <w:rsid w:val="008B6A7A"/>
    <w:rsid w:val="008B6A97"/>
    <w:rsid w:val="008B6CC1"/>
    <w:rsid w:val="008B6CFC"/>
    <w:rsid w:val="008B6D38"/>
    <w:rsid w:val="008B6E98"/>
    <w:rsid w:val="008B71D3"/>
    <w:rsid w:val="008B72AE"/>
    <w:rsid w:val="008B72DD"/>
    <w:rsid w:val="008B7362"/>
    <w:rsid w:val="008B7363"/>
    <w:rsid w:val="008B7523"/>
    <w:rsid w:val="008B757E"/>
    <w:rsid w:val="008B7851"/>
    <w:rsid w:val="008B7883"/>
    <w:rsid w:val="008B7D27"/>
    <w:rsid w:val="008B7E28"/>
    <w:rsid w:val="008B7EA4"/>
    <w:rsid w:val="008B7F9D"/>
    <w:rsid w:val="008B7FCA"/>
    <w:rsid w:val="008C0098"/>
    <w:rsid w:val="008C02FB"/>
    <w:rsid w:val="008C06E7"/>
    <w:rsid w:val="008C081A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2E"/>
    <w:rsid w:val="008C1956"/>
    <w:rsid w:val="008C1AEF"/>
    <w:rsid w:val="008C1BDD"/>
    <w:rsid w:val="008C1CCC"/>
    <w:rsid w:val="008C1E5F"/>
    <w:rsid w:val="008C1EE0"/>
    <w:rsid w:val="008C1F0A"/>
    <w:rsid w:val="008C2350"/>
    <w:rsid w:val="008C290C"/>
    <w:rsid w:val="008C294E"/>
    <w:rsid w:val="008C2E65"/>
    <w:rsid w:val="008C2EB3"/>
    <w:rsid w:val="008C2F02"/>
    <w:rsid w:val="008C3ACE"/>
    <w:rsid w:val="008C3AD6"/>
    <w:rsid w:val="008C46EA"/>
    <w:rsid w:val="008C4986"/>
    <w:rsid w:val="008C4BC9"/>
    <w:rsid w:val="008C4D75"/>
    <w:rsid w:val="008C4D78"/>
    <w:rsid w:val="008C4FD4"/>
    <w:rsid w:val="008C50A1"/>
    <w:rsid w:val="008C52A8"/>
    <w:rsid w:val="008C53D8"/>
    <w:rsid w:val="008C5541"/>
    <w:rsid w:val="008C5598"/>
    <w:rsid w:val="008C5A16"/>
    <w:rsid w:val="008C5E4A"/>
    <w:rsid w:val="008C5E6A"/>
    <w:rsid w:val="008C6234"/>
    <w:rsid w:val="008C6287"/>
    <w:rsid w:val="008C6367"/>
    <w:rsid w:val="008C6453"/>
    <w:rsid w:val="008C67D5"/>
    <w:rsid w:val="008C6880"/>
    <w:rsid w:val="008C6964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0D"/>
    <w:rsid w:val="008D01D2"/>
    <w:rsid w:val="008D02B8"/>
    <w:rsid w:val="008D05C7"/>
    <w:rsid w:val="008D05FF"/>
    <w:rsid w:val="008D0AB1"/>
    <w:rsid w:val="008D0C9C"/>
    <w:rsid w:val="008D0D60"/>
    <w:rsid w:val="008D102A"/>
    <w:rsid w:val="008D12E9"/>
    <w:rsid w:val="008D145F"/>
    <w:rsid w:val="008D1659"/>
    <w:rsid w:val="008D166F"/>
    <w:rsid w:val="008D16B5"/>
    <w:rsid w:val="008D1778"/>
    <w:rsid w:val="008D17A5"/>
    <w:rsid w:val="008D1875"/>
    <w:rsid w:val="008D1CA9"/>
    <w:rsid w:val="008D1EF7"/>
    <w:rsid w:val="008D1F89"/>
    <w:rsid w:val="008D1FF5"/>
    <w:rsid w:val="008D2091"/>
    <w:rsid w:val="008D22A9"/>
    <w:rsid w:val="008D2537"/>
    <w:rsid w:val="008D258C"/>
    <w:rsid w:val="008D2762"/>
    <w:rsid w:val="008D2AFD"/>
    <w:rsid w:val="008D2C1F"/>
    <w:rsid w:val="008D2F7C"/>
    <w:rsid w:val="008D31F9"/>
    <w:rsid w:val="008D3333"/>
    <w:rsid w:val="008D33B8"/>
    <w:rsid w:val="008D340B"/>
    <w:rsid w:val="008D3502"/>
    <w:rsid w:val="008D3578"/>
    <w:rsid w:val="008D3692"/>
    <w:rsid w:val="008D3720"/>
    <w:rsid w:val="008D3778"/>
    <w:rsid w:val="008D37D1"/>
    <w:rsid w:val="008D3BB9"/>
    <w:rsid w:val="008D3BF4"/>
    <w:rsid w:val="008D3D1F"/>
    <w:rsid w:val="008D3E4A"/>
    <w:rsid w:val="008D407E"/>
    <w:rsid w:val="008D4377"/>
    <w:rsid w:val="008D4443"/>
    <w:rsid w:val="008D445E"/>
    <w:rsid w:val="008D472A"/>
    <w:rsid w:val="008D48DE"/>
    <w:rsid w:val="008D4AAD"/>
    <w:rsid w:val="008D4ACA"/>
    <w:rsid w:val="008D4B61"/>
    <w:rsid w:val="008D4CB6"/>
    <w:rsid w:val="008D4E4F"/>
    <w:rsid w:val="008D5119"/>
    <w:rsid w:val="008D51FA"/>
    <w:rsid w:val="008D52A0"/>
    <w:rsid w:val="008D5453"/>
    <w:rsid w:val="008D54C3"/>
    <w:rsid w:val="008D5643"/>
    <w:rsid w:val="008D58EC"/>
    <w:rsid w:val="008D5C10"/>
    <w:rsid w:val="008D5C15"/>
    <w:rsid w:val="008D5CED"/>
    <w:rsid w:val="008D5E8A"/>
    <w:rsid w:val="008D614A"/>
    <w:rsid w:val="008D6242"/>
    <w:rsid w:val="008D63B0"/>
    <w:rsid w:val="008D66AC"/>
    <w:rsid w:val="008D6DD1"/>
    <w:rsid w:val="008D6E7F"/>
    <w:rsid w:val="008D706E"/>
    <w:rsid w:val="008D730D"/>
    <w:rsid w:val="008D7430"/>
    <w:rsid w:val="008D75B7"/>
    <w:rsid w:val="008D75FB"/>
    <w:rsid w:val="008D7AED"/>
    <w:rsid w:val="008D7BAD"/>
    <w:rsid w:val="008D7C9D"/>
    <w:rsid w:val="008DAEED"/>
    <w:rsid w:val="008E005A"/>
    <w:rsid w:val="008E0433"/>
    <w:rsid w:val="008E05E3"/>
    <w:rsid w:val="008E0974"/>
    <w:rsid w:val="008E0A3B"/>
    <w:rsid w:val="008E0A48"/>
    <w:rsid w:val="008E0AAD"/>
    <w:rsid w:val="008E0B6B"/>
    <w:rsid w:val="008E0DD0"/>
    <w:rsid w:val="008E0E39"/>
    <w:rsid w:val="008E0E98"/>
    <w:rsid w:val="008E0EC4"/>
    <w:rsid w:val="008E10FE"/>
    <w:rsid w:val="008E11FE"/>
    <w:rsid w:val="008E125D"/>
    <w:rsid w:val="008E142F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06"/>
    <w:rsid w:val="008E2640"/>
    <w:rsid w:val="008E27E9"/>
    <w:rsid w:val="008E2980"/>
    <w:rsid w:val="008E2A7A"/>
    <w:rsid w:val="008E2C32"/>
    <w:rsid w:val="008E2C84"/>
    <w:rsid w:val="008E2F13"/>
    <w:rsid w:val="008E2F6F"/>
    <w:rsid w:val="008E3136"/>
    <w:rsid w:val="008E31D2"/>
    <w:rsid w:val="008E32E4"/>
    <w:rsid w:val="008E3352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258"/>
    <w:rsid w:val="008E43A1"/>
    <w:rsid w:val="008E44FB"/>
    <w:rsid w:val="008E4598"/>
    <w:rsid w:val="008E4669"/>
    <w:rsid w:val="008E46A7"/>
    <w:rsid w:val="008E49BA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69EB"/>
    <w:rsid w:val="008E6B5F"/>
    <w:rsid w:val="008E6BE9"/>
    <w:rsid w:val="008E7659"/>
    <w:rsid w:val="008E7666"/>
    <w:rsid w:val="008E7B90"/>
    <w:rsid w:val="008E7BF7"/>
    <w:rsid w:val="008E7ED5"/>
    <w:rsid w:val="008E7F34"/>
    <w:rsid w:val="008F01EE"/>
    <w:rsid w:val="008F021C"/>
    <w:rsid w:val="008F02EB"/>
    <w:rsid w:val="008F0342"/>
    <w:rsid w:val="008F0538"/>
    <w:rsid w:val="008F0830"/>
    <w:rsid w:val="008F0925"/>
    <w:rsid w:val="008F0B71"/>
    <w:rsid w:val="008F0BF8"/>
    <w:rsid w:val="008F0CD5"/>
    <w:rsid w:val="008F0F29"/>
    <w:rsid w:val="008F0F5E"/>
    <w:rsid w:val="008F0FA5"/>
    <w:rsid w:val="008F1324"/>
    <w:rsid w:val="008F13CD"/>
    <w:rsid w:val="008F1526"/>
    <w:rsid w:val="008F166A"/>
    <w:rsid w:val="008F178D"/>
    <w:rsid w:val="008F1C76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045"/>
    <w:rsid w:val="008F3335"/>
    <w:rsid w:val="008F33A5"/>
    <w:rsid w:val="008F369E"/>
    <w:rsid w:val="008F37AD"/>
    <w:rsid w:val="008F3FD9"/>
    <w:rsid w:val="008F4010"/>
    <w:rsid w:val="008F40C8"/>
    <w:rsid w:val="008F4190"/>
    <w:rsid w:val="008F4285"/>
    <w:rsid w:val="008F446C"/>
    <w:rsid w:val="008F4569"/>
    <w:rsid w:val="008F48F7"/>
    <w:rsid w:val="008F49EE"/>
    <w:rsid w:val="008F49F9"/>
    <w:rsid w:val="008F4E6B"/>
    <w:rsid w:val="008F4F29"/>
    <w:rsid w:val="008F4FBB"/>
    <w:rsid w:val="008F4FFB"/>
    <w:rsid w:val="008F50C8"/>
    <w:rsid w:val="008F523F"/>
    <w:rsid w:val="008F55E3"/>
    <w:rsid w:val="008F56FB"/>
    <w:rsid w:val="008F5811"/>
    <w:rsid w:val="008F5913"/>
    <w:rsid w:val="008F5C6E"/>
    <w:rsid w:val="008F5EAB"/>
    <w:rsid w:val="008F616A"/>
    <w:rsid w:val="008F62D6"/>
    <w:rsid w:val="008F631D"/>
    <w:rsid w:val="008F658C"/>
    <w:rsid w:val="008F665E"/>
    <w:rsid w:val="008F699F"/>
    <w:rsid w:val="008F6FBB"/>
    <w:rsid w:val="008F708B"/>
    <w:rsid w:val="008F720E"/>
    <w:rsid w:val="008F731A"/>
    <w:rsid w:val="008F749E"/>
    <w:rsid w:val="008F7639"/>
    <w:rsid w:val="008F7766"/>
    <w:rsid w:val="008F77CF"/>
    <w:rsid w:val="008F78C9"/>
    <w:rsid w:val="008F7A34"/>
    <w:rsid w:val="008F7C22"/>
    <w:rsid w:val="008F7CB0"/>
    <w:rsid w:val="008F7E99"/>
    <w:rsid w:val="009001AC"/>
    <w:rsid w:val="00900507"/>
    <w:rsid w:val="00900909"/>
    <w:rsid w:val="00900AE8"/>
    <w:rsid w:val="00900BFA"/>
    <w:rsid w:val="00900C1B"/>
    <w:rsid w:val="00900D08"/>
    <w:rsid w:val="00900D41"/>
    <w:rsid w:val="00900F86"/>
    <w:rsid w:val="009012C6"/>
    <w:rsid w:val="0090144B"/>
    <w:rsid w:val="00901574"/>
    <w:rsid w:val="00901C73"/>
    <w:rsid w:val="0090211D"/>
    <w:rsid w:val="009022B9"/>
    <w:rsid w:val="00902403"/>
    <w:rsid w:val="009024EB"/>
    <w:rsid w:val="00902504"/>
    <w:rsid w:val="00902861"/>
    <w:rsid w:val="00902890"/>
    <w:rsid w:val="009029E6"/>
    <w:rsid w:val="00902BD1"/>
    <w:rsid w:val="00902CF3"/>
    <w:rsid w:val="00902D9B"/>
    <w:rsid w:val="00902EFE"/>
    <w:rsid w:val="00903189"/>
    <w:rsid w:val="00903392"/>
    <w:rsid w:val="009034A5"/>
    <w:rsid w:val="009034B6"/>
    <w:rsid w:val="00903836"/>
    <w:rsid w:val="0090398F"/>
    <w:rsid w:val="00903FAE"/>
    <w:rsid w:val="0090423C"/>
    <w:rsid w:val="009042B0"/>
    <w:rsid w:val="009042BF"/>
    <w:rsid w:val="009043AD"/>
    <w:rsid w:val="009043B2"/>
    <w:rsid w:val="0090447F"/>
    <w:rsid w:val="009046AC"/>
    <w:rsid w:val="0090470C"/>
    <w:rsid w:val="00904936"/>
    <w:rsid w:val="0090496D"/>
    <w:rsid w:val="00904A06"/>
    <w:rsid w:val="00904B36"/>
    <w:rsid w:val="00904D51"/>
    <w:rsid w:val="0090529F"/>
    <w:rsid w:val="00905330"/>
    <w:rsid w:val="00905357"/>
    <w:rsid w:val="0090538D"/>
    <w:rsid w:val="009054DC"/>
    <w:rsid w:val="009054F4"/>
    <w:rsid w:val="009057B4"/>
    <w:rsid w:val="0090586D"/>
    <w:rsid w:val="00905B3F"/>
    <w:rsid w:val="00905CC1"/>
    <w:rsid w:val="00905EEC"/>
    <w:rsid w:val="009060D5"/>
    <w:rsid w:val="0090619C"/>
    <w:rsid w:val="009062F1"/>
    <w:rsid w:val="00906400"/>
    <w:rsid w:val="0090655D"/>
    <w:rsid w:val="00906847"/>
    <w:rsid w:val="00906907"/>
    <w:rsid w:val="00906A51"/>
    <w:rsid w:val="00906BFD"/>
    <w:rsid w:val="00906DAA"/>
    <w:rsid w:val="00907185"/>
    <w:rsid w:val="009071CC"/>
    <w:rsid w:val="0090747A"/>
    <w:rsid w:val="0090747F"/>
    <w:rsid w:val="00907511"/>
    <w:rsid w:val="00907857"/>
    <w:rsid w:val="00907886"/>
    <w:rsid w:val="009079F8"/>
    <w:rsid w:val="00907D22"/>
    <w:rsid w:val="00910060"/>
    <w:rsid w:val="0091009B"/>
    <w:rsid w:val="009100E6"/>
    <w:rsid w:val="009101B0"/>
    <w:rsid w:val="009102DC"/>
    <w:rsid w:val="00910566"/>
    <w:rsid w:val="009109FF"/>
    <w:rsid w:val="00910C02"/>
    <w:rsid w:val="00911008"/>
    <w:rsid w:val="00911063"/>
    <w:rsid w:val="00911292"/>
    <w:rsid w:val="00911313"/>
    <w:rsid w:val="009115AE"/>
    <w:rsid w:val="009118A2"/>
    <w:rsid w:val="00911950"/>
    <w:rsid w:val="00911AB3"/>
    <w:rsid w:val="00911C8B"/>
    <w:rsid w:val="00911FAD"/>
    <w:rsid w:val="00911FE5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754"/>
    <w:rsid w:val="00913958"/>
    <w:rsid w:val="00913996"/>
    <w:rsid w:val="00913A18"/>
    <w:rsid w:val="00913C9D"/>
    <w:rsid w:val="00913DD4"/>
    <w:rsid w:val="00913F5C"/>
    <w:rsid w:val="009142A2"/>
    <w:rsid w:val="009142F7"/>
    <w:rsid w:val="00914516"/>
    <w:rsid w:val="0091480B"/>
    <w:rsid w:val="00914A96"/>
    <w:rsid w:val="00914B84"/>
    <w:rsid w:val="00914BB4"/>
    <w:rsid w:val="00914BDF"/>
    <w:rsid w:val="00914C4A"/>
    <w:rsid w:val="00914F0C"/>
    <w:rsid w:val="009151A2"/>
    <w:rsid w:val="009154C5"/>
    <w:rsid w:val="00915589"/>
    <w:rsid w:val="0091565F"/>
    <w:rsid w:val="00915770"/>
    <w:rsid w:val="00915A83"/>
    <w:rsid w:val="00915D8E"/>
    <w:rsid w:val="00915E07"/>
    <w:rsid w:val="00915F6F"/>
    <w:rsid w:val="0091603A"/>
    <w:rsid w:val="00916349"/>
    <w:rsid w:val="009163D0"/>
    <w:rsid w:val="009166DB"/>
    <w:rsid w:val="00916733"/>
    <w:rsid w:val="00916A92"/>
    <w:rsid w:val="00916AD4"/>
    <w:rsid w:val="00916B2E"/>
    <w:rsid w:val="00916D3C"/>
    <w:rsid w:val="00916EB5"/>
    <w:rsid w:val="00916EB8"/>
    <w:rsid w:val="00917004"/>
    <w:rsid w:val="009173AB"/>
    <w:rsid w:val="009173F1"/>
    <w:rsid w:val="009174C6"/>
    <w:rsid w:val="00917527"/>
    <w:rsid w:val="0091775B"/>
    <w:rsid w:val="00917850"/>
    <w:rsid w:val="009178F8"/>
    <w:rsid w:val="0091796A"/>
    <w:rsid w:val="00917E12"/>
    <w:rsid w:val="00917E14"/>
    <w:rsid w:val="0092018A"/>
    <w:rsid w:val="00920259"/>
    <w:rsid w:val="009202DD"/>
    <w:rsid w:val="009203BC"/>
    <w:rsid w:val="009206B6"/>
    <w:rsid w:val="00920C66"/>
    <w:rsid w:val="00920FA9"/>
    <w:rsid w:val="009214DD"/>
    <w:rsid w:val="00921749"/>
    <w:rsid w:val="0092177F"/>
    <w:rsid w:val="00921894"/>
    <w:rsid w:val="009218B3"/>
    <w:rsid w:val="00921A20"/>
    <w:rsid w:val="00921B60"/>
    <w:rsid w:val="00921BF1"/>
    <w:rsid w:val="00921C1F"/>
    <w:rsid w:val="009223EE"/>
    <w:rsid w:val="00922485"/>
    <w:rsid w:val="009224EE"/>
    <w:rsid w:val="0092283B"/>
    <w:rsid w:val="00922C2A"/>
    <w:rsid w:val="00922E45"/>
    <w:rsid w:val="00923452"/>
    <w:rsid w:val="009236C5"/>
    <w:rsid w:val="00923746"/>
    <w:rsid w:val="0092390E"/>
    <w:rsid w:val="00923A28"/>
    <w:rsid w:val="00923F51"/>
    <w:rsid w:val="0092412E"/>
    <w:rsid w:val="00924230"/>
    <w:rsid w:val="009242EF"/>
    <w:rsid w:val="00924463"/>
    <w:rsid w:val="00924518"/>
    <w:rsid w:val="00924753"/>
    <w:rsid w:val="009249B7"/>
    <w:rsid w:val="00924B33"/>
    <w:rsid w:val="00924B51"/>
    <w:rsid w:val="00924F83"/>
    <w:rsid w:val="00925041"/>
    <w:rsid w:val="00925099"/>
    <w:rsid w:val="009250A7"/>
    <w:rsid w:val="00925233"/>
    <w:rsid w:val="00925395"/>
    <w:rsid w:val="0092559F"/>
    <w:rsid w:val="00925747"/>
    <w:rsid w:val="0092579C"/>
    <w:rsid w:val="0092588E"/>
    <w:rsid w:val="009259F6"/>
    <w:rsid w:val="00925B74"/>
    <w:rsid w:val="00925C29"/>
    <w:rsid w:val="00925C7D"/>
    <w:rsid w:val="00925DE6"/>
    <w:rsid w:val="00925E4B"/>
    <w:rsid w:val="00925F23"/>
    <w:rsid w:val="009261CB"/>
    <w:rsid w:val="00926226"/>
    <w:rsid w:val="00926279"/>
    <w:rsid w:val="009262F5"/>
    <w:rsid w:val="0092695E"/>
    <w:rsid w:val="00926AD1"/>
    <w:rsid w:val="00926B07"/>
    <w:rsid w:val="00926C6B"/>
    <w:rsid w:val="00926D66"/>
    <w:rsid w:val="00926FDE"/>
    <w:rsid w:val="009271D1"/>
    <w:rsid w:val="00927343"/>
    <w:rsid w:val="009273EA"/>
    <w:rsid w:val="009276CB"/>
    <w:rsid w:val="0092773A"/>
    <w:rsid w:val="0092777A"/>
    <w:rsid w:val="00927D20"/>
    <w:rsid w:val="00927DAF"/>
    <w:rsid w:val="00930399"/>
    <w:rsid w:val="0093063E"/>
    <w:rsid w:val="009306E0"/>
    <w:rsid w:val="009306E7"/>
    <w:rsid w:val="00930748"/>
    <w:rsid w:val="009307C4"/>
    <w:rsid w:val="009307C9"/>
    <w:rsid w:val="009307DA"/>
    <w:rsid w:val="00930956"/>
    <w:rsid w:val="00930AC7"/>
    <w:rsid w:val="00930F07"/>
    <w:rsid w:val="00931096"/>
    <w:rsid w:val="0093128C"/>
    <w:rsid w:val="009312CD"/>
    <w:rsid w:val="009312EE"/>
    <w:rsid w:val="009314D1"/>
    <w:rsid w:val="0093163D"/>
    <w:rsid w:val="009316A6"/>
    <w:rsid w:val="00931762"/>
    <w:rsid w:val="0093183F"/>
    <w:rsid w:val="00931A15"/>
    <w:rsid w:val="00931A72"/>
    <w:rsid w:val="00931AF3"/>
    <w:rsid w:val="00931B55"/>
    <w:rsid w:val="00931E9D"/>
    <w:rsid w:val="009320D9"/>
    <w:rsid w:val="009321EB"/>
    <w:rsid w:val="00932579"/>
    <w:rsid w:val="0093286D"/>
    <w:rsid w:val="00932AAD"/>
    <w:rsid w:val="00932C66"/>
    <w:rsid w:val="00932C9B"/>
    <w:rsid w:val="00932CE6"/>
    <w:rsid w:val="00932D2A"/>
    <w:rsid w:val="00932E4B"/>
    <w:rsid w:val="00932EAC"/>
    <w:rsid w:val="00933087"/>
    <w:rsid w:val="00933288"/>
    <w:rsid w:val="0093335B"/>
    <w:rsid w:val="0093348B"/>
    <w:rsid w:val="0093354A"/>
    <w:rsid w:val="0093367E"/>
    <w:rsid w:val="0093369E"/>
    <w:rsid w:val="009336DE"/>
    <w:rsid w:val="009336E3"/>
    <w:rsid w:val="00933B1B"/>
    <w:rsid w:val="00933D4A"/>
    <w:rsid w:val="00933F1A"/>
    <w:rsid w:val="00934201"/>
    <w:rsid w:val="00934355"/>
    <w:rsid w:val="0093436C"/>
    <w:rsid w:val="009347FA"/>
    <w:rsid w:val="00934ACD"/>
    <w:rsid w:val="00934FF6"/>
    <w:rsid w:val="00935073"/>
    <w:rsid w:val="009350F9"/>
    <w:rsid w:val="00935104"/>
    <w:rsid w:val="0093519D"/>
    <w:rsid w:val="00935278"/>
    <w:rsid w:val="00935378"/>
    <w:rsid w:val="0093551F"/>
    <w:rsid w:val="0093573D"/>
    <w:rsid w:val="009357E0"/>
    <w:rsid w:val="00935974"/>
    <w:rsid w:val="00935A2B"/>
    <w:rsid w:val="00935BCF"/>
    <w:rsid w:val="00935D80"/>
    <w:rsid w:val="00935DE0"/>
    <w:rsid w:val="00935E1A"/>
    <w:rsid w:val="00936009"/>
    <w:rsid w:val="00936765"/>
    <w:rsid w:val="00936887"/>
    <w:rsid w:val="00936962"/>
    <w:rsid w:val="00936ECC"/>
    <w:rsid w:val="0093713F"/>
    <w:rsid w:val="009372D6"/>
    <w:rsid w:val="0093745A"/>
    <w:rsid w:val="00937A30"/>
    <w:rsid w:val="00937B05"/>
    <w:rsid w:val="00937C4F"/>
    <w:rsid w:val="00937DF5"/>
    <w:rsid w:val="009400B3"/>
    <w:rsid w:val="00940342"/>
    <w:rsid w:val="009403F7"/>
    <w:rsid w:val="0094067B"/>
    <w:rsid w:val="009407AA"/>
    <w:rsid w:val="00940A13"/>
    <w:rsid w:val="00940CC3"/>
    <w:rsid w:val="00941062"/>
    <w:rsid w:val="0094121F"/>
    <w:rsid w:val="00941429"/>
    <w:rsid w:val="009416CA"/>
    <w:rsid w:val="00941943"/>
    <w:rsid w:val="009419EC"/>
    <w:rsid w:val="00941A00"/>
    <w:rsid w:val="00941A02"/>
    <w:rsid w:val="00941D7D"/>
    <w:rsid w:val="00941DA2"/>
    <w:rsid w:val="00941DE1"/>
    <w:rsid w:val="0094240B"/>
    <w:rsid w:val="0094251E"/>
    <w:rsid w:val="0094259E"/>
    <w:rsid w:val="009425FB"/>
    <w:rsid w:val="00942DC2"/>
    <w:rsid w:val="0094306B"/>
    <w:rsid w:val="00943287"/>
    <w:rsid w:val="009435C6"/>
    <w:rsid w:val="009436EA"/>
    <w:rsid w:val="009437E8"/>
    <w:rsid w:val="00943861"/>
    <w:rsid w:val="00943879"/>
    <w:rsid w:val="00943ABA"/>
    <w:rsid w:val="00943B8A"/>
    <w:rsid w:val="00943BEA"/>
    <w:rsid w:val="00943DA5"/>
    <w:rsid w:val="0094404E"/>
    <w:rsid w:val="00944062"/>
    <w:rsid w:val="009442C0"/>
    <w:rsid w:val="00944434"/>
    <w:rsid w:val="009444C8"/>
    <w:rsid w:val="009446A4"/>
    <w:rsid w:val="00944A8A"/>
    <w:rsid w:val="00944CA3"/>
    <w:rsid w:val="00944EAC"/>
    <w:rsid w:val="00944ECC"/>
    <w:rsid w:val="0094506A"/>
    <w:rsid w:val="0094551E"/>
    <w:rsid w:val="009456ED"/>
    <w:rsid w:val="0094584E"/>
    <w:rsid w:val="00945A77"/>
    <w:rsid w:val="00945F44"/>
    <w:rsid w:val="00946000"/>
    <w:rsid w:val="00946057"/>
    <w:rsid w:val="0094608D"/>
    <w:rsid w:val="00946511"/>
    <w:rsid w:val="009466B0"/>
    <w:rsid w:val="0094672C"/>
    <w:rsid w:val="00946C39"/>
    <w:rsid w:val="00946F1C"/>
    <w:rsid w:val="00946FB2"/>
    <w:rsid w:val="0094702F"/>
    <w:rsid w:val="009471B4"/>
    <w:rsid w:val="00947263"/>
    <w:rsid w:val="009473E9"/>
    <w:rsid w:val="0094746D"/>
    <w:rsid w:val="00947682"/>
    <w:rsid w:val="009503FB"/>
    <w:rsid w:val="009506C1"/>
    <w:rsid w:val="00950953"/>
    <w:rsid w:val="00950B84"/>
    <w:rsid w:val="00950F4C"/>
    <w:rsid w:val="009511BF"/>
    <w:rsid w:val="009513F8"/>
    <w:rsid w:val="009514D7"/>
    <w:rsid w:val="0095180B"/>
    <w:rsid w:val="00951B15"/>
    <w:rsid w:val="00951B96"/>
    <w:rsid w:val="00951CB0"/>
    <w:rsid w:val="00951EC2"/>
    <w:rsid w:val="00951EF2"/>
    <w:rsid w:val="00951F4D"/>
    <w:rsid w:val="009521A7"/>
    <w:rsid w:val="009522CD"/>
    <w:rsid w:val="009522DF"/>
    <w:rsid w:val="009522E1"/>
    <w:rsid w:val="00952303"/>
    <w:rsid w:val="009523A2"/>
    <w:rsid w:val="00952538"/>
    <w:rsid w:val="0095258D"/>
    <w:rsid w:val="0095282E"/>
    <w:rsid w:val="00952933"/>
    <w:rsid w:val="00952AB2"/>
    <w:rsid w:val="00952F71"/>
    <w:rsid w:val="00952F7D"/>
    <w:rsid w:val="009530F4"/>
    <w:rsid w:val="00953146"/>
    <w:rsid w:val="00953712"/>
    <w:rsid w:val="00953768"/>
    <w:rsid w:val="00953816"/>
    <w:rsid w:val="009539C8"/>
    <w:rsid w:val="00953D24"/>
    <w:rsid w:val="00953DF1"/>
    <w:rsid w:val="00953F94"/>
    <w:rsid w:val="00954812"/>
    <w:rsid w:val="00954AB5"/>
    <w:rsid w:val="00954CAB"/>
    <w:rsid w:val="00954E3B"/>
    <w:rsid w:val="00954ED6"/>
    <w:rsid w:val="009554AC"/>
    <w:rsid w:val="009556EC"/>
    <w:rsid w:val="0095579B"/>
    <w:rsid w:val="00955857"/>
    <w:rsid w:val="00955A62"/>
    <w:rsid w:val="00955B81"/>
    <w:rsid w:val="00955E51"/>
    <w:rsid w:val="009560CF"/>
    <w:rsid w:val="00956437"/>
    <w:rsid w:val="009564ED"/>
    <w:rsid w:val="00956543"/>
    <w:rsid w:val="0095666C"/>
    <w:rsid w:val="00956746"/>
    <w:rsid w:val="0095697C"/>
    <w:rsid w:val="00956BD5"/>
    <w:rsid w:val="00956BF4"/>
    <w:rsid w:val="00956D42"/>
    <w:rsid w:val="00957064"/>
    <w:rsid w:val="009571C2"/>
    <w:rsid w:val="009571DD"/>
    <w:rsid w:val="009572C0"/>
    <w:rsid w:val="009573F4"/>
    <w:rsid w:val="009574B4"/>
    <w:rsid w:val="00957717"/>
    <w:rsid w:val="009577F5"/>
    <w:rsid w:val="009579DB"/>
    <w:rsid w:val="00957B7E"/>
    <w:rsid w:val="00957BBA"/>
    <w:rsid w:val="00957C2A"/>
    <w:rsid w:val="00957D15"/>
    <w:rsid w:val="00957FE5"/>
    <w:rsid w:val="0096067D"/>
    <w:rsid w:val="00960740"/>
    <w:rsid w:val="009607EB"/>
    <w:rsid w:val="0096084F"/>
    <w:rsid w:val="00960913"/>
    <w:rsid w:val="00960A9A"/>
    <w:rsid w:val="00960B90"/>
    <w:rsid w:val="00960C04"/>
    <w:rsid w:val="00960E2F"/>
    <w:rsid w:val="00961136"/>
    <w:rsid w:val="0096124D"/>
    <w:rsid w:val="0096130B"/>
    <w:rsid w:val="0096131E"/>
    <w:rsid w:val="0096158E"/>
    <w:rsid w:val="009615B7"/>
    <w:rsid w:val="00961779"/>
    <w:rsid w:val="00961880"/>
    <w:rsid w:val="00961D52"/>
    <w:rsid w:val="00961EAD"/>
    <w:rsid w:val="00961FDA"/>
    <w:rsid w:val="00962186"/>
    <w:rsid w:val="00962408"/>
    <w:rsid w:val="00962877"/>
    <w:rsid w:val="0096287F"/>
    <w:rsid w:val="00962DC7"/>
    <w:rsid w:val="00962FE1"/>
    <w:rsid w:val="0096304D"/>
    <w:rsid w:val="0096328D"/>
    <w:rsid w:val="009632B5"/>
    <w:rsid w:val="009633DB"/>
    <w:rsid w:val="009635D8"/>
    <w:rsid w:val="00963634"/>
    <w:rsid w:val="009636B1"/>
    <w:rsid w:val="0096393B"/>
    <w:rsid w:val="00963961"/>
    <w:rsid w:val="00963A1F"/>
    <w:rsid w:val="00963DAD"/>
    <w:rsid w:val="00963E39"/>
    <w:rsid w:val="00963E8A"/>
    <w:rsid w:val="00963F7E"/>
    <w:rsid w:val="009640F8"/>
    <w:rsid w:val="0096451C"/>
    <w:rsid w:val="00964580"/>
    <w:rsid w:val="00964601"/>
    <w:rsid w:val="00964860"/>
    <w:rsid w:val="00965238"/>
    <w:rsid w:val="0096526B"/>
    <w:rsid w:val="00965562"/>
    <w:rsid w:val="009656EA"/>
    <w:rsid w:val="00965C8C"/>
    <w:rsid w:val="00965CC7"/>
    <w:rsid w:val="0096616D"/>
    <w:rsid w:val="009663E1"/>
    <w:rsid w:val="009666D4"/>
    <w:rsid w:val="00966B07"/>
    <w:rsid w:val="00966BFF"/>
    <w:rsid w:val="00966C00"/>
    <w:rsid w:val="00966C6F"/>
    <w:rsid w:val="00966DC4"/>
    <w:rsid w:val="00966DEC"/>
    <w:rsid w:val="00967089"/>
    <w:rsid w:val="00967322"/>
    <w:rsid w:val="0096734B"/>
    <w:rsid w:val="00967488"/>
    <w:rsid w:val="00967506"/>
    <w:rsid w:val="00967565"/>
    <w:rsid w:val="009675F5"/>
    <w:rsid w:val="00967701"/>
    <w:rsid w:val="009679E2"/>
    <w:rsid w:val="00967B6A"/>
    <w:rsid w:val="00967DF3"/>
    <w:rsid w:val="00970635"/>
    <w:rsid w:val="009707EE"/>
    <w:rsid w:val="009708A6"/>
    <w:rsid w:val="00970A6E"/>
    <w:rsid w:val="00970AAF"/>
    <w:rsid w:val="00970BAE"/>
    <w:rsid w:val="00970D36"/>
    <w:rsid w:val="0097144B"/>
    <w:rsid w:val="00971503"/>
    <w:rsid w:val="00971585"/>
    <w:rsid w:val="00971E00"/>
    <w:rsid w:val="0097223A"/>
    <w:rsid w:val="00972383"/>
    <w:rsid w:val="00972409"/>
    <w:rsid w:val="0097254A"/>
    <w:rsid w:val="00972BC9"/>
    <w:rsid w:val="00972D61"/>
    <w:rsid w:val="00972EEF"/>
    <w:rsid w:val="00972EF5"/>
    <w:rsid w:val="009731A2"/>
    <w:rsid w:val="00973216"/>
    <w:rsid w:val="00973285"/>
    <w:rsid w:val="009736F5"/>
    <w:rsid w:val="00973728"/>
    <w:rsid w:val="0097376C"/>
    <w:rsid w:val="0097384E"/>
    <w:rsid w:val="00973A09"/>
    <w:rsid w:val="00973BE6"/>
    <w:rsid w:val="00973CBD"/>
    <w:rsid w:val="00973CDE"/>
    <w:rsid w:val="00973DEE"/>
    <w:rsid w:val="00974001"/>
    <w:rsid w:val="00974155"/>
    <w:rsid w:val="0097436F"/>
    <w:rsid w:val="00974696"/>
    <w:rsid w:val="00974C2B"/>
    <w:rsid w:val="00974DAA"/>
    <w:rsid w:val="00974E6A"/>
    <w:rsid w:val="00974FC5"/>
    <w:rsid w:val="00975143"/>
    <w:rsid w:val="00975481"/>
    <w:rsid w:val="009754AB"/>
    <w:rsid w:val="0097563A"/>
    <w:rsid w:val="009757B2"/>
    <w:rsid w:val="00975AC2"/>
    <w:rsid w:val="00975E6E"/>
    <w:rsid w:val="00975F3F"/>
    <w:rsid w:val="009760D8"/>
    <w:rsid w:val="0097617D"/>
    <w:rsid w:val="0097638D"/>
    <w:rsid w:val="009764E1"/>
    <w:rsid w:val="009764EA"/>
    <w:rsid w:val="0097662E"/>
    <w:rsid w:val="00976DF0"/>
    <w:rsid w:val="00976E1C"/>
    <w:rsid w:val="00976F4C"/>
    <w:rsid w:val="009770E0"/>
    <w:rsid w:val="00977312"/>
    <w:rsid w:val="00977446"/>
    <w:rsid w:val="00977718"/>
    <w:rsid w:val="00977A1B"/>
    <w:rsid w:val="00977B61"/>
    <w:rsid w:val="00977D3B"/>
    <w:rsid w:val="00977E02"/>
    <w:rsid w:val="009800EA"/>
    <w:rsid w:val="00980281"/>
    <w:rsid w:val="009804C6"/>
    <w:rsid w:val="009805FB"/>
    <w:rsid w:val="009806FB"/>
    <w:rsid w:val="0098084D"/>
    <w:rsid w:val="0098094B"/>
    <w:rsid w:val="00980BF8"/>
    <w:rsid w:val="00980CAB"/>
    <w:rsid w:val="0098109C"/>
    <w:rsid w:val="009814A1"/>
    <w:rsid w:val="00981755"/>
    <w:rsid w:val="00981B5B"/>
    <w:rsid w:val="00981E5A"/>
    <w:rsid w:val="00981E9D"/>
    <w:rsid w:val="00981EDC"/>
    <w:rsid w:val="00981F02"/>
    <w:rsid w:val="0098209B"/>
    <w:rsid w:val="009820CE"/>
    <w:rsid w:val="009821A0"/>
    <w:rsid w:val="00982438"/>
    <w:rsid w:val="0098247B"/>
    <w:rsid w:val="009825C7"/>
    <w:rsid w:val="0098260C"/>
    <w:rsid w:val="009827CC"/>
    <w:rsid w:val="00982852"/>
    <w:rsid w:val="00982877"/>
    <w:rsid w:val="0098288F"/>
    <w:rsid w:val="00982A95"/>
    <w:rsid w:val="00982AD0"/>
    <w:rsid w:val="00982B46"/>
    <w:rsid w:val="00982B5B"/>
    <w:rsid w:val="00982B74"/>
    <w:rsid w:val="00982BA4"/>
    <w:rsid w:val="00982DA9"/>
    <w:rsid w:val="00982FC6"/>
    <w:rsid w:val="009832D7"/>
    <w:rsid w:val="0098342E"/>
    <w:rsid w:val="00983434"/>
    <w:rsid w:val="00983445"/>
    <w:rsid w:val="0098361A"/>
    <w:rsid w:val="00983D1E"/>
    <w:rsid w:val="00983E93"/>
    <w:rsid w:val="00983ED9"/>
    <w:rsid w:val="009841DD"/>
    <w:rsid w:val="0098425A"/>
    <w:rsid w:val="0098434D"/>
    <w:rsid w:val="0098458F"/>
    <w:rsid w:val="009845CA"/>
    <w:rsid w:val="00984A2D"/>
    <w:rsid w:val="00984B74"/>
    <w:rsid w:val="00984E32"/>
    <w:rsid w:val="0098508C"/>
    <w:rsid w:val="00985148"/>
    <w:rsid w:val="00985221"/>
    <w:rsid w:val="00985328"/>
    <w:rsid w:val="0098540E"/>
    <w:rsid w:val="0098541B"/>
    <w:rsid w:val="009858FC"/>
    <w:rsid w:val="009859F5"/>
    <w:rsid w:val="00985C25"/>
    <w:rsid w:val="00985C9B"/>
    <w:rsid w:val="00985D24"/>
    <w:rsid w:val="00985DBA"/>
    <w:rsid w:val="00986431"/>
    <w:rsid w:val="00986B26"/>
    <w:rsid w:val="00986CCA"/>
    <w:rsid w:val="00986EC0"/>
    <w:rsid w:val="009870F3"/>
    <w:rsid w:val="009872E6"/>
    <w:rsid w:val="0098739F"/>
    <w:rsid w:val="009874C0"/>
    <w:rsid w:val="00987833"/>
    <w:rsid w:val="00987B6A"/>
    <w:rsid w:val="00987C51"/>
    <w:rsid w:val="00987D64"/>
    <w:rsid w:val="009900B6"/>
    <w:rsid w:val="0099012F"/>
    <w:rsid w:val="009901D9"/>
    <w:rsid w:val="009903A1"/>
    <w:rsid w:val="009904C9"/>
    <w:rsid w:val="009906E9"/>
    <w:rsid w:val="0099070E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1A9"/>
    <w:rsid w:val="009932D5"/>
    <w:rsid w:val="00993527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75B"/>
    <w:rsid w:val="0099494B"/>
    <w:rsid w:val="009949C4"/>
    <w:rsid w:val="00994E70"/>
    <w:rsid w:val="0099504D"/>
    <w:rsid w:val="009952CD"/>
    <w:rsid w:val="00995373"/>
    <w:rsid w:val="00995615"/>
    <w:rsid w:val="0099583A"/>
    <w:rsid w:val="009958C8"/>
    <w:rsid w:val="0099594C"/>
    <w:rsid w:val="00995A53"/>
    <w:rsid w:val="00995A9D"/>
    <w:rsid w:val="00996006"/>
    <w:rsid w:val="0099608F"/>
    <w:rsid w:val="00996343"/>
    <w:rsid w:val="0099636C"/>
    <w:rsid w:val="009963DC"/>
    <w:rsid w:val="00996484"/>
    <w:rsid w:val="0099689C"/>
    <w:rsid w:val="00996925"/>
    <w:rsid w:val="009969A8"/>
    <w:rsid w:val="009969B2"/>
    <w:rsid w:val="00996DBF"/>
    <w:rsid w:val="00996EAF"/>
    <w:rsid w:val="00996F5A"/>
    <w:rsid w:val="00997006"/>
    <w:rsid w:val="00997349"/>
    <w:rsid w:val="009973C3"/>
    <w:rsid w:val="0099753F"/>
    <w:rsid w:val="00997859"/>
    <w:rsid w:val="00997AEC"/>
    <w:rsid w:val="00997CAF"/>
    <w:rsid w:val="00997FBD"/>
    <w:rsid w:val="009A00ED"/>
    <w:rsid w:val="009A0165"/>
    <w:rsid w:val="009A02C3"/>
    <w:rsid w:val="009A0459"/>
    <w:rsid w:val="009A0568"/>
    <w:rsid w:val="009A058C"/>
    <w:rsid w:val="009A08C6"/>
    <w:rsid w:val="009A0D64"/>
    <w:rsid w:val="009A1075"/>
    <w:rsid w:val="009A11BA"/>
    <w:rsid w:val="009A11E2"/>
    <w:rsid w:val="009A12AF"/>
    <w:rsid w:val="009A131A"/>
    <w:rsid w:val="009A14B5"/>
    <w:rsid w:val="009A1AEA"/>
    <w:rsid w:val="009A1C40"/>
    <w:rsid w:val="009A1D75"/>
    <w:rsid w:val="009A1ED0"/>
    <w:rsid w:val="009A1EF9"/>
    <w:rsid w:val="009A2067"/>
    <w:rsid w:val="009A210C"/>
    <w:rsid w:val="009A232C"/>
    <w:rsid w:val="009A24A7"/>
    <w:rsid w:val="009A2622"/>
    <w:rsid w:val="009A2777"/>
    <w:rsid w:val="009A27CC"/>
    <w:rsid w:val="009A2C89"/>
    <w:rsid w:val="009A3048"/>
    <w:rsid w:val="009A31DC"/>
    <w:rsid w:val="009A3543"/>
    <w:rsid w:val="009A36B6"/>
    <w:rsid w:val="009A3708"/>
    <w:rsid w:val="009A3794"/>
    <w:rsid w:val="009A37EA"/>
    <w:rsid w:val="009A39BD"/>
    <w:rsid w:val="009A3A1B"/>
    <w:rsid w:val="009A3C4F"/>
    <w:rsid w:val="009A3EB9"/>
    <w:rsid w:val="009A3F35"/>
    <w:rsid w:val="009A3F61"/>
    <w:rsid w:val="009A44F4"/>
    <w:rsid w:val="009A453D"/>
    <w:rsid w:val="009A4592"/>
    <w:rsid w:val="009A470E"/>
    <w:rsid w:val="009A4733"/>
    <w:rsid w:val="009A4936"/>
    <w:rsid w:val="009A49D8"/>
    <w:rsid w:val="009A4A60"/>
    <w:rsid w:val="009A4B17"/>
    <w:rsid w:val="009A4E21"/>
    <w:rsid w:val="009A4EF5"/>
    <w:rsid w:val="009A501B"/>
    <w:rsid w:val="009A5302"/>
    <w:rsid w:val="009A5390"/>
    <w:rsid w:val="009A57B9"/>
    <w:rsid w:val="009A59C1"/>
    <w:rsid w:val="009A5CC1"/>
    <w:rsid w:val="009A5EF3"/>
    <w:rsid w:val="009A636F"/>
    <w:rsid w:val="009A674B"/>
    <w:rsid w:val="009A676F"/>
    <w:rsid w:val="009A6D12"/>
    <w:rsid w:val="009A6F84"/>
    <w:rsid w:val="009A6FE4"/>
    <w:rsid w:val="009A7036"/>
    <w:rsid w:val="009A726A"/>
    <w:rsid w:val="009A72B0"/>
    <w:rsid w:val="009A743A"/>
    <w:rsid w:val="009A7926"/>
    <w:rsid w:val="009A7BE0"/>
    <w:rsid w:val="009A7F91"/>
    <w:rsid w:val="009B054B"/>
    <w:rsid w:val="009B062F"/>
    <w:rsid w:val="009B06A6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DB9"/>
    <w:rsid w:val="009B1F0F"/>
    <w:rsid w:val="009B20EB"/>
    <w:rsid w:val="009B2177"/>
    <w:rsid w:val="009B22A7"/>
    <w:rsid w:val="009B235B"/>
    <w:rsid w:val="009B2528"/>
    <w:rsid w:val="009B272E"/>
    <w:rsid w:val="009B27EF"/>
    <w:rsid w:val="009B2B0B"/>
    <w:rsid w:val="009B2B90"/>
    <w:rsid w:val="009B2E0D"/>
    <w:rsid w:val="009B3468"/>
    <w:rsid w:val="009B34D7"/>
    <w:rsid w:val="009B3821"/>
    <w:rsid w:val="009B3ED2"/>
    <w:rsid w:val="009B4228"/>
    <w:rsid w:val="009B43C9"/>
    <w:rsid w:val="009B4544"/>
    <w:rsid w:val="009B471B"/>
    <w:rsid w:val="009B4940"/>
    <w:rsid w:val="009B4E5D"/>
    <w:rsid w:val="009B4EA3"/>
    <w:rsid w:val="009B4EE0"/>
    <w:rsid w:val="009B4F5C"/>
    <w:rsid w:val="009B506D"/>
    <w:rsid w:val="009B506E"/>
    <w:rsid w:val="009B5148"/>
    <w:rsid w:val="009B5303"/>
    <w:rsid w:val="009B530B"/>
    <w:rsid w:val="009B5386"/>
    <w:rsid w:val="009B53A7"/>
    <w:rsid w:val="009B55C0"/>
    <w:rsid w:val="009B55C7"/>
    <w:rsid w:val="009B55FE"/>
    <w:rsid w:val="009B587D"/>
    <w:rsid w:val="009B58DA"/>
    <w:rsid w:val="009B5C9C"/>
    <w:rsid w:val="009B5D4F"/>
    <w:rsid w:val="009B5D54"/>
    <w:rsid w:val="009B5DD7"/>
    <w:rsid w:val="009B6250"/>
    <w:rsid w:val="009B6344"/>
    <w:rsid w:val="009B66FE"/>
    <w:rsid w:val="009B6748"/>
    <w:rsid w:val="009B6764"/>
    <w:rsid w:val="009B67F4"/>
    <w:rsid w:val="009B69D0"/>
    <w:rsid w:val="009B6AB8"/>
    <w:rsid w:val="009B6B0D"/>
    <w:rsid w:val="009B6C7D"/>
    <w:rsid w:val="009B6E16"/>
    <w:rsid w:val="009B714A"/>
    <w:rsid w:val="009B7180"/>
    <w:rsid w:val="009B7183"/>
    <w:rsid w:val="009B726D"/>
    <w:rsid w:val="009B72AD"/>
    <w:rsid w:val="009B73B6"/>
    <w:rsid w:val="009B75B5"/>
    <w:rsid w:val="009B776E"/>
    <w:rsid w:val="009B7A78"/>
    <w:rsid w:val="009B7F6D"/>
    <w:rsid w:val="009B7F72"/>
    <w:rsid w:val="009B7FC7"/>
    <w:rsid w:val="009C0008"/>
    <w:rsid w:val="009C001E"/>
    <w:rsid w:val="009C0261"/>
    <w:rsid w:val="009C02E7"/>
    <w:rsid w:val="009C0419"/>
    <w:rsid w:val="009C08F7"/>
    <w:rsid w:val="009C0AFA"/>
    <w:rsid w:val="009C0B12"/>
    <w:rsid w:val="009C0BAB"/>
    <w:rsid w:val="009C0E5F"/>
    <w:rsid w:val="009C0FF1"/>
    <w:rsid w:val="009C10CD"/>
    <w:rsid w:val="009C1331"/>
    <w:rsid w:val="009C1571"/>
    <w:rsid w:val="009C187E"/>
    <w:rsid w:val="009C1923"/>
    <w:rsid w:val="009C192F"/>
    <w:rsid w:val="009C1933"/>
    <w:rsid w:val="009C1A29"/>
    <w:rsid w:val="009C1B92"/>
    <w:rsid w:val="009C1C96"/>
    <w:rsid w:val="009C205D"/>
    <w:rsid w:val="009C20AF"/>
    <w:rsid w:val="009C2210"/>
    <w:rsid w:val="009C221A"/>
    <w:rsid w:val="009C267A"/>
    <w:rsid w:val="009C2A84"/>
    <w:rsid w:val="009C2C5A"/>
    <w:rsid w:val="009C2E65"/>
    <w:rsid w:val="009C2FD1"/>
    <w:rsid w:val="009C32E3"/>
    <w:rsid w:val="009C330D"/>
    <w:rsid w:val="009C34AB"/>
    <w:rsid w:val="009C359F"/>
    <w:rsid w:val="009C35C9"/>
    <w:rsid w:val="009C35CF"/>
    <w:rsid w:val="009C3603"/>
    <w:rsid w:val="009C36E4"/>
    <w:rsid w:val="009C378D"/>
    <w:rsid w:val="009C3AF9"/>
    <w:rsid w:val="009C406B"/>
    <w:rsid w:val="009C40DC"/>
    <w:rsid w:val="009C42F5"/>
    <w:rsid w:val="009C43E6"/>
    <w:rsid w:val="009C4565"/>
    <w:rsid w:val="009C45D6"/>
    <w:rsid w:val="009C45DC"/>
    <w:rsid w:val="009C47EC"/>
    <w:rsid w:val="009C48D0"/>
    <w:rsid w:val="009C49A6"/>
    <w:rsid w:val="009C4ADF"/>
    <w:rsid w:val="009C4D91"/>
    <w:rsid w:val="009C4E25"/>
    <w:rsid w:val="009C500B"/>
    <w:rsid w:val="009C5031"/>
    <w:rsid w:val="009C5510"/>
    <w:rsid w:val="009C574C"/>
    <w:rsid w:val="009C585A"/>
    <w:rsid w:val="009C58B4"/>
    <w:rsid w:val="009C5D7C"/>
    <w:rsid w:val="009C639D"/>
    <w:rsid w:val="009C65C1"/>
    <w:rsid w:val="009C665E"/>
    <w:rsid w:val="009C6874"/>
    <w:rsid w:val="009C68C7"/>
    <w:rsid w:val="009C6C19"/>
    <w:rsid w:val="009C6C73"/>
    <w:rsid w:val="009C6F2B"/>
    <w:rsid w:val="009C707E"/>
    <w:rsid w:val="009C728F"/>
    <w:rsid w:val="009C7674"/>
    <w:rsid w:val="009C76D3"/>
    <w:rsid w:val="009C7817"/>
    <w:rsid w:val="009C7AB3"/>
    <w:rsid w:val="009C7B02"/>
    <w:rsid w:val="009C7B82"/>
    <w:rsid w:val="009C7C61"/>
    <w:rsid w:val="009C7C9D"/>
    <w:rsid w:val="009C7D53"/>
    <w:rsid w:val="009C7E8C"/>
    <w:rsid w:val="009D02AA"/>
    <w:rsid w:val="009D0798"/>
    <w:rsid w:val="009D08C8"/>
    <w:rsid w:val="009D0B5B"/>
    <w:rsid w:val="009D0BF9"/>
    <w:rsid w:val="009D0C15"/>
    <w:rsid w:val="009D0CA3"/>
    <w:rsid w:val="009D0D49"/>
    <w:rsid w:val="009D116E"/>
    <w:rsid w:val="009D14E0"/>
    <w:rsid w:val="009D1B57"/>
    <w:rsid w:val="009D1DE1"/>
    <w:rsid w:val="009D1FDE"/>
    <w:rsid w:val="009D21E9"/>
    <w:rsid w:val="009D2232"/>
    <w:rsid w:val="009D260C"/>
    <w:rsid w:val="009D26A6"/>
    <w:rsid w:val="009D28A1"/>
    <w:rsid w:val="009D2957"/>
    <w:rsid w:val="009D2E89"/>
    <w:rsid w:val="009D2EF0"/>
    <w:rsid w:val="009D2FC2"/>
    <w:rsid w:val="009D326E"/>
    <w:rsid w:val="009D3333"/>
    <w:rsid w:val="009D35FB"/>
    <w:rsid w:val="009D368D"/>
    <w:rsid w:val="009D3883"/>
    <w:rsid w:val="009D39A3"/>
    <w:rsid w:val="009D3CE6"/>
    <w:rsid w:val="009D403B"/>
    <w:rsid w:val="009D41F9"/>
    <w:rsid w:val="009D45CE"/>
    <w:rsid w:val="009D4D66"/>
    <w:rsid w:val="009D51CC"/>
    <w:rsid w:val="009D5230"/>
    <w:rsid w:val="009D54B8"/>
    <w:rsid w:val="009D57E8"/>
    <w:rsid w:val="009D5989"/>
    <w:rsid w:val="009D5B08"/>
    <w:rsid w:val="009D5EB5"/>
    <w:rsid w:val="009D62A9"/>
    <w:rsid w:val="009D6536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5E0"/>
    <w:rsid w:val="009D7633"/>
    <w:rsid w:val="009D765C"/>
    <w:rsid w:val="009D779C"/>
    <w:rsid w:val="009D7C11"/>
    <w:rsid w:val="009D7DB3"/>
    <w:rsid w:val="009D7EA9"/>
    <w:rsid w:val="009D7EE7"/>
    <w:rsid w:val="009E008F"/>
    <w:rsid w:val="009E06AC"/>
    <w:rsid w:val="009E06CB"/>
    <w:rsid w:val="009E06D6"/>
    <w:rsid w:val="009E0720"/>
    <w:rsid w:val="009E0780"/>
    <w:rsid w:val="009E0825"/>
    <w:rsid w:val="009E08E5"/>
    <w:rsid w:val="009E0C76"/>
    <w:rsid w:val="009E114B"/>
    <w:rsid w:val="009E123E"/>
    <w:rsid w:val="009E15DB"/>
    <w:rsid w:val="009E1965"/>
    <w:rsid w:val="009E1BF3"/>
    <w:rsid w:val="009E1CD6"/>
    <w:rsid w:val="009E1E30"/>
    <w:rsid w:val="009E2239"/>
    <w:rsid w:val="009E257B"/>
    <w:rsid w:val="009E2843"/>
    <w:rsid w:val="009E285A"/>
    <w:rsid w:val="009E29FB"/>
    <w:rsid w:val="009E2AA3"/>
    <w:rsid w:val="009E2B13"/>
    <w:rsid w:val="009E2BCC"/>
    <w:rsid w:val="009E2C5A"/>
    <w:rsid w:val="009E2D98"/>
    <w:rsid w:val="009E3407"/>
    <w:rsid w:val="009E3462"/>
    <w:rsid w:val="009E36D7"/>
    <w:rsid w:val="009E370E"/>
    <w:rsid w:val="009E372F"/>
    <w:rsid w:val="009E37FC"/>
    <w:rsid w:val="009E3B79"/>
    <w:rsid w:val="009E3E90"/>
    <w:rsid w:val="009E3FA8"/>
    <w:rsid w:val="009E413B"/>
    <w:rsid w:val="009E417D"/>
    <w:rsid w:val="009E4400"/>
    <w:rsid w:val="009E49DD"/>
    <w:rsid w:val="009E4A2D"/>
    <w:rsid w:val="009E4BC7"/>
    <w:rsid w:val="009E4BFC"/>
    <w:rsid w:val="009E4DC1"/>
    <w:rsid w:val="009E5711"/>
    <w:rsid w:val="009E572B"/>
    <w:rsid w:val="009E5A02"/>
    <w:rsid w:val="009E5F31"/>
    <w:rsid w:val="009E606C"/>
    <w:rsid w:val="009E6664"/>
    <w:rsid w:val="009E69F4"/>
    <w:rsid w:val="009E6D9D"/>
    <w:rsid w:val="009E704C"/>
    <w:rsid w:val="009E73CD"/>
    <w:rsid w:val="009E7490"/>
    <w:rsid w:val="009E791C"/>
    <w:rsid w:val="009E7BF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1C3"/>
    <w:rsid w:val="009F1365"/>
    <w:rsid w:val="009F1409"/>
    <w:rsid w:val="009F1456"/>
    <w:rsid w:val="009F14EE"/>
    <w:rsid w:val="009F1793"/>
    <w:rsid w:val="009F1897"/>
    <w:rsid w:val="009F19BD"/>
    <w:rsid w:val="009F1F04"/>
    <w:rsid w:val="009F1F0F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68"/>
    <w:rsid w:val="009F3794"/>
    <w:rsid w:val="009F3815"/>
    <w:rsid w:val="009F3962"/>
    <w:rsid w:val="009F3987"/>
    <w:rsid w:val="009F3D7A"/>
    <w:rsid w:val="009F3DE1"/>
    <w:rsid w:val="009F3F8E"/>
    <w:rsid w:val="009F415D"/>
    <w:rsid w:val="009F4468"/>
    <w:rsid w:val="009F4524"/>
    <w:rsid w:val="009F45CD"/>
    <w:rsid w:val="009F491D"/>
    <w:rsid w:val="009F49D1"/>
    <w:rsid w:val="009F4BFF"/>
    <w:rsid w:val="009F4C24"/>
    <w:rsid w:val="009F4E69"/>
    <w:rsid w:val="009F5123"/>
    <w:rsid w:val="009F561F"/>
    <w:rsid w:val="009F5739"/>
    <w:rsid w:val="009F5874"/>
    <w:rsid w:val="009F5957"/>
    <w:rsid w:val="009F5A0B"/>
    <w:rsid w:val="009F5A34"/>
    <w:rsid w:val="009F5AEC"/>
    <w:rsid w:val="009F5B93"/>
    <w:rsid w:val="009F62DF"/>
    <w:rsid w:val="009F633E"/>
    <w:rsid w:val="009F641C"/>
    <w:rsid w:val="009F656A"/>
    <w:rsid w:val="009F677A"/>
    <w:rsid w:val="009F6BB1"/>
    <w:rsid w:val="009F6C20"/>
    <w:rsid w:val="009F6CA3"/>
    <w:rsid w:val="009F6D4E"/>
    <w:rsid w:val="009F6D6F"/>
    <w:rsid w:val="009F6EC8"/>
    <w:rsid w:val="009F7058"/>
    <w:rsid w:val="009F75C6"/>
    <w:rsid w:val="009F7BC0"/>
    <w:rsid w:val="009F7D9C"/>
    <w:rsid w:val="009F7ECA"/>
    <w:rsid w:val="00A0011B"/>
    <w:rsid w:val="00A001A3"/>
    <w:rsid w:val="00A002E1"/>
    <w:rsid w:val="00A00321"/>
    <w:rsid w:val="00A00364"/>
    <w:rsid w:val="00A00780"/>
    <w:rsid w:val="00A008A7"/>
    <w:rsid w:val="00A008E3"/>
    <w:rsid w:val="00A008ED"/>
    <w:rsid w:val="00A00B13"/>
    <w:rsid w:val="00A00C06"/>
    <w:rsid w:val="00A00CBE"/>
    <w:rsid w:val="00A00DF2"/>
    <w:rsid w:val="00A00E0F"/>
    <w:rsid w:val="00A00EAF"/>
    <w:rsid w:val="00A00ED8"/>
    <w:rsid w:val="00A010FD"/>
    <w:rsid w:val="00A011B0"/>
    <w:rsid w:val="00A011CF"/>
    <w:rsid w:val="00A01218"/>
    <w:rsid w:val="00A0157B"/>
    <w:rsid w:val="00A015A1"/>
    <w:rsid w:val="00A0166D"/>
    <w:rsid w:val="00A016F8"/>
    <w:rsid w:val="00A0197C"/>
    <w:rsid w:val="00A01B81"/>
    <w:rsid w:val="00A01CA8"/>
    <w:rsid w:val="00A01D5E"/>
    <w:rsid w:val="00A01DD0"/>
    <w:rsid w:val="00A0228B"/>
    <w:rsid w:val="00A022B8"/>
    <w:rsid w:val="00A025E6"/>
    <w:rsid w:val="00A0286B"/>
    <w:rsid w:val="00A02993"/>
    <w:rsid w:val="00A02A62"/>
    <w:rsid w:val="00A02C97"/>
    <w:rsid w:val="00A02D8C"/>
    <w:rsid w:val="00A02F51"/>
    <w:rsid w:val="00A03123"/>
    <w:rsid w:val="00A032F8"/>
    <w:rsid w:val="00A0330F"/>
    <w:rsid w:val="00A033CE"/>
    <w:rsid w:val="00A033DD"/>
    <w:rsid w:val="00A0341A"/>
    <w:rsid w:val="00A0343D"/>
    <w:rsid w:val="00A03484"/>
    <w:rsid w:val="00A034A0"/>
    <w:rsid w:val="00A034B4"/>
    <w:rsid w:val="00A03576"/>
    <w:rsid w:val="00A03692"/>
    <w:rsid w:val="00A03B91"/>
    <w:rsid w:val="00A03BAD"/>
    <w:rsid w:val="00A03C52"/>
    <w:rsid w:val="00A03F58"/>
    <w:rsid w:val="00A042A9"/>
    <w:rsid w:val="00A04465"/>
    <w:rsid w:val="00A046EC"/>
    <w:rsid w:val="00A04918"/>
    <w:rsid w:val="00A0498B"/>
    <w:rsid w:val="00A04A33"/>
    <w:rsid w:val="00A04BBB"/>
    <w:rsid w:val="00A04BC4"/>
    <w:rsid w:val="00A04C3E"/>
    <w:rsid w:val="00A04DF5"/>
    <w:rsid w:val="00A0503E"/>
    <w:rsid w:val="00A0533E"/>
    <w:rsid w:val="00A0542A"/>
    <w:rsid w:val="00A054B8"/>
    <w:rsid w:val="00A05766"/>
    <w:rsid w:val="00A05D58"/>
    <w:rsid w:val="00A05DFA"/>
    <w:rsid w:val="00A05F02"/>
    <w:rsid w:val="00A05FC1"/>
    <w:rsid w:val="00A06065"/>
    <w:rsid w:val="00A06096"/>
    <w:rsid w:val="00A0617B"/>
    <w:rsid w:val="00A061BD"/>
    <w:rsid w:val="00A061E4"/>
    <w:rsid w:val="00A06237"/>
    <w:rsid w:val="00A06626"/>
    <w:rsid w:val="00A0662C"/>
    <w:rsid w:val="00A06711"/>
    <w:rsid w:val="00A067DE"/>
    <w:rsid w:val="00A068E2"/>
    <w:rsid w:val="00A06A6A"/>
    <w:rsid w:val="00A06DCE"/>
    <w:rsid w:val="00A0723E"/>
    <w:rsid w:val="00A07469"/>
    <w:rsid w:val="00A074BB"/>
    <w:rsid w:val="00A076C6"/>
    <w:rsid w:val="00A076CD"/>
    <w:rsid w:val="00A07852"/>
    <w:rsid w:val="00A07876"/>
    <w:rsid w:val="00A0791A"/>
    <w:rsid w:val="00A07AA3"/>
    <w:rsid w:val="00A07B33"/>
    <w:rsid w:val="00A07E0D"/>
    <w:rsid w:val="00A102E9"/>
    <w:rsid w:val="00A104DA"/>
    <w:rsid w:val="00A10734"/>
    <w:rsid w:val="00A109E6"/>
    <w:rsid w:val="00A10CA5"/>
    <w:rsid w:val="00A10CF7"/>
    <w:rsid w:val="00A10D55"/>
    <w:rsid w:val="00A10F9B"/>
    <w:rsid w:val="00A10FA9"/>
    <w:rsid w:val="00A110A9"/>
    <w:rsid w:val="00A1132F"/>
    <w:rsid w:val="00A11385"/>
    <w:rsid w:val="00A113FE"/>
    <w:rsid w:val="00A11507"/>
    <w:rsid w:val="00A115F5"/>
    <w:rsid w:val="00A11639"/>
    <w:rsid w:val="00A116CD"/>
    <w:rsid w:val="00A11AEC"/>
    <w:rsid w:val="00A11C21"/>
    <w:rsid w:val="00A12068"/>
    <w:rsid w:val="00A120BA"/>
    <w:rsid w:val="00A12133"/>
    <w:rsid w:val="00A12172"/>
    <w:rsid w:val="00A1227F"/>
    <w:rsid w:val="00A122DD"/>
    <w:rsid w:val="00A12398"/>
    <w:rsid w:val="00A123A0"/>
    <w:rsid w:val="00A123CE"/>
    <w:rsid w:val="00A12688"/>
    <w:rsid w:val="00A129FE"/>
    <w:rsid w:val="00A12AB4"/>
    <w:rsid w:val="00A12BF1"/>
    <w:rsid w:val="00A12C30"/>
    <w:rsid w:val="00A12C36"/>
    <w:rsid w:val="00A12CB4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B73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BE6"/>
    <w:rsid w:val="00A14D94"/>
    <w:rsid w:val="00A14EB6"/>
    <w:rsid w:val="00A15090"/>
    <w:rsid w:val="00A153D1"/>
    <w:rsid w:val="00A15961"/>
    <w:rsid w:val="00A15AB2"/>
    <w:rsid w:val="00A15AE4"/>
    <w:rsid w:val="00A15AF5"/>
    <w:rsid w:val="00A15D1E"/>
    <w:rsid w:val="00A15E17"/>
    <w:rsid w:val="00A15E8F"/>
    <w:rsid w:val="00A15EDA"/>
    <w:rsid w:val="00A162A2"/>
    <w:rsid w:val="00A16656"/>
    <w:rsid w:val="00A16D34"/>
    <w:rsid w:val="00A16D51"/>
    <w:rsid w:val="00A16D89"/>
    <w:rsid w:val="00A16EC3"/>
    <w:rsid w:val="00A16FA7"/>
    <w:rsid w:val="00A170FE"/>
    <w:rsid w:val="00A17415"/>
    <w:rsid w:val="00A17458"/>
    <w:rsid w:val="00A17506"/>
    <w:rsid w:val="00A175AC"/>
    <w:rsid w:val="00A1779A"/>
    <w:rsid w:val="00A17994"/>
    <w:rsid w:val="00A179A1"/>
    <w:rsid w:val="00A17B62"/>
    <w:rsid w:val="00A17C99"/>
    <w:rsid w:val="00A17E6E"/>
    <w:rsid w:val="00A17E98"/>
    <w:rsid w:val="00A20338"/>
    <w:rsid w:val="00A20360"/>
    <w:rsid w:val="00A204A4"/>
    <w:rsid w:val="00A206F4"/>
    <w:rsid w:val="00A20AAC"/>
    <w:rsid w:val="00A20B96"/>
    <w:rsid w:val="00A20C51"/>
    <w:rsid w:val="00A20E05"/>
    <w:rsid w:val="00A20E17"/>
    <w:rsid w:val="00A20ED0"/>
    <w:rsid w:val="00A211A1"/>
    <w:rsid w:val="00A212F5"/>
    <w:rsid w:val="00A214C4"/>
    <w:rsid w:val="00A21862"/>
    <w:rsid w:val="00A2191D"/>
    <w:rsid w:val="00A21ABB"/>
    <w:rsid w:val="00A21C6A"/>
    <w:rsid w:val="00A21DC3"/>
    <w:rsid w:val="00A222F1"/>
    <w:rsid w:val="00A222F9"/>
    <w:rsid w:val="00A22340"/>
    <w:rsid w:val="00A22929"/>
    <w:rsid w:val="00A22939"/>
    <w:rsid w:val="00A2297F"/>
    <w:rsid w:val="00A22AA8"/>
    <w:rsid w:val="00A22C97"/>
    <w:rsid w:val="00A22CF3"/>
    <w:rsid w:val="00A22D50"/>
    <w:rsid w:val="00A22D61"/>
    <w:rsid w:val="00A22DAF"/>
    <w:rsid w:val="00A22F3E"/>
    <w:rsid w:val="00A23156"/>
    <w:rsid w:val="00A2382A"/>
    <w:rsid w:val="00A2382E"/>
    <w:rsid w:val="00A23DAB"/>
    <w:rsid w:val="00A23DF0"/>
    <w:rsid w:val="00A23E76"/>
    <w:rsid w:val="00A23FAD"/>
    <w:rsid w:val="00A2425A"/>
    <w:rsid w:val="00A2427B"/>
    <w:rsid w:val="00A242BC"/>
    <w:rsid w:val="00A242D8"/>
    <w:rsid w:val="00A24319"/>
    <w:rsid w:val="00A2441F"/>
    <w:rsid w:val="00A2445C"/>
    <w:rsid w:val="00A24560"/>
    <w:rsid w:val="00A24634"/>
    <w:rsid w:val="00A2477D"/>
    <w:rsid w:val="00A24A90"/>
    <w:rsid w:val="00A24A9C"/>
    <w:rsid w:val="00A24B6B"/>
    <w:rsid w:val="00A24CA3"/>
    <w:rsid w:val="00A25041"/>
    <w:rsid w:val="00A25260"/>
    <w:rsid w:val="00A253F0"/>
    <w:rsid w:val="00A25424"/>
    <w:rsid w:val="00A25454"/>
    <w:rsid w:val="00A254AC"/>
    <w:rsid w:val="00A25CE0"/>
    <w:rsid w:val="00A25D54"/>
    <w:rsid w:val="00A25E51"/>
    <w:rsid w:val="00A25E6D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064"/>
    <w:rsid w:val="00A271E7"/>
    <w:rsid w:val="00A272EE"/>
    <w:rsid w:val="00A2734A"/>
    <w:rsid w:val="00A273A2"/>
    <w:rsid w:val="00A275E1"/>
    <w:rsid w:val="00A27781"/>
    <w:rsid w:val="00A27A5F"/>
    <w:rsid w:val="00A27D46"/>
    <w:rsid w:val="00A27DCA"/>
    <w:rsid w:val="00A27F15"/>
    <w:rsid w:val="00A27F63"/>
    <w:rsid w:val="00A30594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A6"/>
    <w:rsid w:val="00A31BED"/>
    <w:rsid w:val="00A31FC1"/>
    <w:rsid w:val="00A31FC4"/>
    <w:rsid w:val="00A32038"/>
    <w:rsid w:val="00A3209E"/>
    <w:rsid w:val="00A3210D"/>
    <w:rsid w:val="00A32111"/>
    <w:rsid w:val="00A32150"/>
    <w:rsid w:val="00A323F5"/>
    <w:rsid w:val="00A324E6"/>
    <w:rsid w:val="00A3263E"/>
    <w:rsid w:val="00A326FB"/>
    <w:rsid w:val="00A32708"/>
    <w:rsid w:val="00A327C6"/>
    <w:rsid w:val="00A32822"/>
    <w:rsid w:val="00A32828"/>
    <w:rsid w:val="00A32837"/>
    <w:rsid w:val="00A32CF3"/>
    <w:rsid w:val="00A32D38"/>
    <w:rsid w:val="00A32E8A"/>
    <w:rsid w:val="00A32FF5"/>
    <w:rsid w:val="00A3300D"/>
    <w:rsid w:val="00A334ED"/>
    <w:rsid w:val="00A334FD"/>
    <w:rsid w:val="00A336D1"/>
    <w:rsid w:val="00A336E7"/>
    <w:rsid w:val="00A337FF"/>
    <w:rsid w:val="00A33851"/>
    <w:rsid w:val="00A33CA3"/>
    <w:rsid w:val="00A33D98"/>
    <w:rsid w:val="00A33DEA"/>
    <w:rsid w:val="00A33E56"/>
    <w:rsid w:val="00A34112"/>
    <w:rsid w:val="00A341D7"/>
    <w:rsid w:val="00A341DD"/>
    <w:rsid w:val="00A34319"/>
    <w:rsid w:val="00A348AF"/>
    <w:rsid w:val="00A34A01"/>
    <w:rsid w:val="00A34BEE"/>
    <w:rsid w:val="00A34C46"/>
    <w:rsid w:val="00A34CEB"/>
    <w:rsid w:val="00A34CF7"/>
    <w:rsid w:val="00A35083"/>
    <w:rsid w:val="00A35286"/>
    <w:rsid w:val="00A353A7"/>
    <w:rsid w:val="00A353BD"/>
    <w:rsid w:val="00A355D5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71"/>
    <w:rsid w:val="00A362BB"/>
    <w:rsid w:val="00A3634D"/>
    <w:rsid w:val="00A363DF"/>
    <w:rsid w:val="00A36403"/>
    <w:rsid w:val="00A369FB"/>
    <w:rsid w:val="00A36B83"/>
    <w:rsid w:val="00A36C55"/>
    <w:rsid w:val="00A36E20"/>
    <w:rsid w:val="00A370BF"/>
    <w:rsid w:val="00A370DE"/>
    <w:rsid w:val="00A372B5"/>
    <w:rsid w:val="00A373DE"/>
    <w:rsid w:val="00A37A72"/>
    <w:rsid w:val="00A37B72"/>
    <w:rsid w:val="00A37D0D"/>
    <w:rsid w:val="00A40274"/>
    <w:rsid w:val="00A403D3"/>
    <w:rsid w:val="00A40501"/>
    <w:rsid w:val="00A40577"/>
    <w:rsid w:val="00A406C4"/>
    <w:rsid w:val="00A406FF"/>
    <w:rsid w:val="00A4071E"/>
    <w:rsid w:val="00A408D6"/>
    <w:rsid w:val="00A40B45"/>
    <w:rsid w:val="00A40C92"/>
    <w:rsid w:val="00A40CDC"/>
    <w:rsid w:val="00A410C9"/>
    <w:rsid w:val="00A4116F"/>
    <w:rsid w:val="00A41637"/>
    <w:rsid w:val="00A418A3"/>
    <w:rsid w:val="00A41956"/>
    <w:rsid w:val="00A41EDC"/>
    <w:rsid w:val="00A420FB"/>
    <w:rsid w:val="00A4216D"/>
    <w:rsid w:val="00A42348"/>
    <w:rsid w:val="00A42464"/>
    <w:rsid w:val="00A42505"/>
    <w:rsid w:val="00A42774"/>
    <w:rsid w:val="00A4288F"/>
    <w:rsid w:val="00A4290F"/>
    <w:rsid w:val="00A42B3B"/>
    <w:rsid w:val="00A42B44"/>
    <w:rsid w:val="00A42B7F"/>
    <w:rsid w:val="00A43405"/>
    <w:rsid w:val="00A434CE"/>
    <w:rsid w:val="00A43571"/>
    <w:rsid w:val="00A43719"/>
    <w:rsid w:val="00A43731"/>
    <w:rsid w:val="00A43AC1"/>
    <w:rsid w:val="00A43C33"/>
    <w:rsid w:val="00A43EB9"/>
    <w:rsid w:val="00A43EC4"/>
    <w:rsid w:val="00A43F51"/>
    <w:rsid w:val="00A440C9"/>
    <w:rsid w:val="00A44163"/>
    <w:rsid w:val="00A441F3"/>
    <w:rsid w:val="00A44281"/>
    <w:rsid w:val="00A4453C"/>
    <w:rsid w:val="00A44582"/>
    <w:rsid w:val="00A445B8"/>
    <w:rsid w:val="00A44A5D"/>
    <w:rsid w:val="00A44C30"/>
    <w:rsid w:val="00A44CB5"/>
    <w:rsid w:val="00A44F0B"/>
    <w:rsid w:val="00A44F7D"/>
    <w:rsid w:val="00A450F9"/>
    <w:rsid w:val="00A452E5"/>
    <w:rsid w:val="00A452EF"/>
    <w:rsid w:val="00A4540A"/>
    <w:rsid w:val="00A454C9"/>
    <w:rsid w:val="00A454D9"/>
    <w:rsid w:val="00A45518"/>
    <w:rsid w:val="00A455BA"/>
    <w:rsid w:val="00A45644"/>
    <w:rsid w:val="00A45790"/>
    <w:rsid w:val="00A4591E"/>
    <w:rsid w:val="00A459D9"/>
    <w:rsid w:val="00A45A52"/>
    <w:rsid w:val="00A45BF1"/>
    <w:rsid w:val="00A45C6D"/>
    <w:rsid w:val="00A45C9C"/>
    <w:rsid w:val="00A4614A"/>
    <w:rsid w:val="00A4662D"/>
    <w:rsid w:val="00A466C1"/>
    <w:rsid w:val="00A4676D"/>
    <w:rsid w:val="00A46853"/>
    <w:rsid w:val="00A4698C"/>
    <w:rsid w:val="00A46A38"/>
    <w:rsid w:val="00A46C5D"/>
    <w:rsid w:val="00A46DF5"/>
    <w:rsid w:val="00A46F98"/>
    <w:rsid w:val="00A4712A"/>
    <w:rsid w:val="00A47324"/>
    <w:rsid w:val="00A474EA"/>
    <w:rsid w:val="00A4774D"/>
    <w:rsid w:val="00A4776E"/>
    <w:rsid w:val="00A478B6"/>
    <w:rsid w:val="00A478CF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0FB8"/>
    <w:rsid w:val="00A51163"/>
    <w:rsid w:val="00A513D2"/>
    <w:rsid w:val="00A515AA"/>
    <w:rsid w:val="00A5169A"/>
    <w:rsid w:val="00A518B1"/>
    <w:rsid w:val="00A51A2C"/>
    <w:rsid w:val="00A51B91"/>
    <w:rsid w:val="00A51BB3"/>
    <w:rsid w:val="00A51CBE"/>
    <w:rsid w:val="00A51ECB"/>
    <w:rsid w:val="00A51F54"/>
    <w:rsid w:val="00A5233D"/>
    <w:rsid w:val="00A52647"/>
    <w:rsid w:val="00A526C3"/>
    <w:rsid w:val="00A526F5"/>
    <w:rsid w:val="00A52B3E"/>
    <w:rsid w:val="00A52D3F"/>
    <w:rsid w:val="00A52E7E"/>
    <w:rsid w:val="00A53210"/>
    <w:rsid w:val="00A5322A"/>
    <w:rsid w:val="00A532B9"/>
    <w:rsid w:val="00A5338F"/>
    <w:rsid w:val="00A533A3"/>
    <w:rsid w:val="00A53575"/>
    <w:rsid w:val="00A5358F"/>
    <w:rsid w:val="00A53692"/>
    <w:rsid w:val="00A5372F"/>
    <w:rsid w:val="00A53854"/>
    <w:rsid w:val="00A53A1F"/>
    <w:rsid w:val="00A53AF6"/>
    <w:rsid w:val="00A541B2"/>
    <w:rsid w:val="00A54540"/>
    <w:rsid w:val="00A54B02"/>
    <w:rsid w:val="00A54B77"/>
    <w:rsid w:val="00A54BB9"/>
    <w:rsid w:val="00A54CB9"/>
    <w:rsid w:val="00A55301"/>
    <w:rsid w:val="00A5543D"/>
    <w:rsid w:val="00A55511"/>
    <w:rsid w:val="00A556A9"/>
    <w:rsid w:val="00A5570E"/>
    <w:rsid w:val="00A55947"/>
    <w:rsid w:val="00A559C7"/>
    <w:rsid w:val="00A559CF"/>
    <w:rsid w:val="00A55A2D"/>
    <w:rsid w:val="00A55BF2"/>
    <w:rsid w:val="00A55D03"/>
    <w:rsid w:val="00A5615E"/>
    <w:rsid w:val="00A56212"/>
    <w:rsid w:val="00A5656E"/>
    <w:rsid w:val="00A56644"/>
    <w:rsid w:val="00A5668A"/>
    <w:rsid w:val="00A56759"/>
    <w:rsid w:val="00A56C87"/>
    <w:rsid w:val="00A56CC8"/>
    <w:rsid w:val="00A56E77"/>
    <w:rsid w:val="00A56ED9"/>
    <w:rsid w:val="00A57050"/>
    <w:rsid w:val="00A57070"/>
    <w:rsid w:val="00A577A0"/>
    <w:rsid w:val="00A578DB"/>
    <w:rsid w:val="00A57B12"/>
    <w:rsid w:val="00A57E75"/>
    <w:rsid w:val="00A57FB3"/>
    <w:rsid w:val="00A600BE"/>
    <w:rsid w:val="00A60114"/>
    <w:rsid w:val="00A6047D"/>
    <w:rsid w:val="00A606DB"/>
    <w:rsid w:val="00A60770"/>
    <w:rsid w:val="00A60787"/>
    <w:rsid w:val="00A60854"/>
    <w:rsid w:val="00A6085B"/>
    <w:rsid w:val="00A60E67"/>
    <w:rsid w:val="00A60E8A"/>
    <w:rsid w:val="00A60F73"/>
    <w:rsid w:val="00A61335"/>
    <w:rsid w:val="00A6136E"/>
    <w:rsid w:val="00A613B1"/>
    <w:rsid w:val="00A61420"/>
    <w:rsid w:val="00A6143A"/>
    <w:rsid w:val="00A614DA"/>
    <w:rsid w:val="00A6170C"/>
    <w:rsid w:val="00A6171C"/>
    <w:rsid w:val="00A6172F"/>
    <w:rsid w:val="00A6194A"/>
    <w:rsid w:val="00A61AC5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BE6"/>
    <w:rsid w:val="00A62D0A"/>
    <w:rsid w:val="00A62F8E"/>
    <w:rsid w:val="00A6304C"/>
    <w:rsid w:val="00A63161"/>
    <w:rsid w:val="00A63403"/>
    <w:rsid w:val="00A637B9"/>
    <w:rsid w:val="00A638E8"/>
    <w:rsid w:val="00A638EB"/>
    <w:rsid w:val="00A63E3E"/>
    <w:rsid w:val="00A63F6B"/>
    <w:rsid w:val="00A63F7F"/>
    <w:rsid w:val="00A64046"/>
    <w:rsid w:val="00A6415A"/>
    <w:rsid w:val="00A6423C"/>
    <w:rsid w:val="00A6448B"/>
    <w:rsid w:val="00A64813"/>
    <w:rsid w:val="00A64AD9"/>
    <w:rsid w:val="00A64DB0"/>
    <w:rsid w:val="00A65105"/>
    <w:rsid w:val="00A6545B"/>
    <w:rsid w:val="00A655C1"/>
    <w:rsid w:val="00A65841"/>
    <w:rsid w:val="00A65895"/>
    <w:rsid w:val="00A65975"/>
    <w:rsid w:val="00A65D87"/>
    <w:rsid w:val="00A65ED2"/>
    <w:rsid w:val="00A6642E"/>
    <w:rsid w:val="00A66552"/>
    <w:rsid w:val="00A666EB"/>
    <w:rsid w:val="00A6676D"/>
    <w:rsid w:val="00A66831"/>
    <w:rsid w:val="00A66AEF"/>
    <w:rsid w:val="00A66EE9"/>
    <w:rsid w:val="00A67026"/>
    <w:rsid w:val="00A67177"/>
    <w:rsid w:val="00A672A7"/>
    <w:rsid w:val="00A6769A"/>
    <w:rsid w:val="00A67726"/>
    <w:rsid w:val="00A6788E"/>
    <w:rsid w:val="00A6789E"/>
    <w:rsid w:val="00A678F6"/>
    <w:rsid w:val="00A67908"/>
    <w:rsid w:val="00A67A20"/>
    <w:rsid w:val="00A67CAB"/>
    <w:rsid w:val="00A67D20"/>
    <w:rsid w:val="00A67D5F"/>
    <w:rsid w:val="00A67E60"/>
    <w:rsid w:val="00A67E98"/>
    <w:rsid w:val="00A705F7"/>
    <w:rsid w:val="00A7067F"/>
    <w:rsid w:val="00A70AF6"/>
    <w:rsid w:val="00A70C87"/>
    <w:rsid w:val="00A70F9D"/>
    <w:rsid w:val="00A71126"/>
    <w:rsid w:val="00A71228"/>
    <w:rsid w:val="00A713DB"/>
    <w:rsid w:val="00A71498"/>
    <w:rsid w:val="00A7170F"/>
    <w:rsid w:val="00A71A4A"/>
    <w:rsid w:val="00A71B97"/>
    <w:rsid w:val="00A72288"/>
    <w:rsid w:val="00A722EB"/>
    <w:rsid w:val="00A724FC"/>
    <w:rsid w:val="00A72795"/>
    <w:rsid w:val="00A727CD"/>
    <w:rsid w:val="00A72821"/>
    <w:rsid w:val="00A72BA3"/>
    <w:rsid w:val="00A73145"/>
    <w:rsid w:val="00A73151"/>
    <w:rsid w:val="00A7326A"/>
    <w:rsid w:val="00A734C7"/>
    <w:rsid w:val="00A7362D"/>
    <w:rsid w:val="00A73BC9"/>
    <w:rsid w:val="00A73C4A"/>
    <w:rsid w:val="00A73DEF"/>
    <w:rsid w:val="00A73E86"/>
    <w:rsid w:val="00A73F79"/>
    <w:rsid w:val="00A740D3"/>
    <w:rsid w:val="00A74598"/>
    <w:rsid w:val="00A7465D"/>
    <w:rsid w:val="00A746EC"/>
    <w:rsid w:val="00A748CD"/>
    <w:rsid w:val="00A74C19"/>
    <w:rsid w:val="00A74C7D"/>
    <w:rsid w:val="00A7520C"/>
    <w:rsid w:val="00A75229"/>
    <w:rsid w:val="00A75239"/>
    <w:rsid w:val="00A75393"/>
    <w:rsid w:val="00A75445"/>
    <w:rsid w:val="00A755E3"/>
    <w:rsid w:val="00A756BA"/>
    <w:rsid w:val="00A75714"/>
    <w:rsid w:val="00A75792"/>
    <w:rsid w:val="00A76019"/>
    <w:rsid w:val="00A762CC"/>
    <w:rsid w:val="00A763D5"/>
    <w:rsid w:val="00A769D7"/>
    <w:rsid w:val="00A76BE7"/>
    <w:rsid w:val="00A77225"/>
    <w:rsid w:val="00A774CC"/>
    <w:rsid w:val="00A80016"/>
    <w:rsid w:val="00A800F6"/>
    <w:rsid w:val="00A801E2"/>
    <w:rsid w:val="00A80266"/>
    <w:rsid w:val="00A80371"/>
    <w:rsid w:val="00A8043D"/>
    <w:rsid w:val="00A80547"/>
    <w:rsid w:val="00A80737"/>
    <w:rsid w:val="00A807D6"/>
    <w:rsid w:val="00A80906"/>
    <w:rsid w:val="00A8098F"/>
    <w:rsid w:val="00A80AE2"/>
    <w:rsid w:val="00A80CF8"/>
    <w:rsid w:val="00A80D27"/>
    <w:rsid w:val="00A80E17"/>
    <w:rsid w:val="00A81342"/>
    <w:rsid w:val="00A81410"/>
    <w:rsid w:val="00A81434"/>
    <w:rsid w:val="00A81442"/>
    <w:rsid w:val="00A8167C"/>
    <w:rsid w:val="00A81967"/>
    <w:rsid w:val="00A819BA"/>
    <w:rsid w:val="00A819F3"/>
    <w:rsid w:val="00A81BA8"/>
    <w:rsid w:val="00A81CAE"/>
    <w:rsid w:val="00A82344"/>
    <w:rsid w:val="00A8244D"/>
    <w:rsid w:val="00A82778"/>
    <w:rsid w:val="00A828E6"/>
    <w:rsid w:val="00A82A6A"/>
    <w:rsid w:val="00A82E6E"/>
    <w:rsid w:val="00A82E9A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B87"/>
    <w:rsid w:val="00A84D25"/>
    <w:rsid w:val="00A84F89"/>
    <w:rsid w:val="00A850AB"/>
    <w:rsid w:val="00A854C8"/>
    <w:rsid w:val="00A8551C"/>
    <w:rsid w:val="00A855E9"/>
    <w:rsid w:val="00A85897"/>
    <w:rsid w:val="00A858C8"/>
    <w:rsid w:val="00A85A07"/>
    <w:rsid w:val="00A85A10"/>
    <w:rsid w:val="00A85B85"/>
    <w:rsid w:val="00A85DD3"/>
    <w:rsid w:val="00A85F27"/>
    <w:rsid w:val="00A86092"/>
    <w:rsid w:val="00A862DF"/>
    <w:rsid w:val="00A863FC"/>
    <w:rsid w:val="00A86526"/>
    <w:rsid w:val="00A86733"/>
    <w:rsid w:val="00A868C7"/>
    <w:rsid w:val="00A86B14"/>
    <w:rsid w:val="00A86ED2"/>
    <w:rsid w:val="00A86FC9"/>
    <w:rsid w:val="00A8718F"/>
    <w:rsid w:val="00A872B4"/>
    <w:rsid w:val="00A8732B"/>
    <w:rsid w:val="00A87594"/>
    <w:rsid w:val="00A8792F"/>
    <w:rsid w:val="00A87960"/>
    <w:rsid w:val="00A87D0D"/>
    <w:rsid w:val="00A87D7C"/>
    <w:rsid w:val="00A87E48"/>
    <w:rsid w:val="00A87F50"/>
    <w:rsid w:val="00A90145"/>
    <w:rsid w:val="00A90A08"/>
    <w:rsid w:val="00A90A67"/>
    <w:rsid w:val="00A90AED"/>
    <w:rsid w:val="00A90D25"/>
    <w:rsid w:val="00A90E52"/>
    <w:rsid w:val="00A91118"/>
    <w:rsid w:val="00A9113C"/>
    <w:rsid w:val="00A9136C"/>
    <w:rsid w:val="00A916C6"/>
    <w:rsid w:val="00A917BF"/>
    <w:rsid w:val="00A91B53"/>
    <w:rsid w:val="00A91C4F"/>
    <w:rsid w:val="00A9209C"/>
    <w:rsid w:val="00A920A0"/>
    <w:rsid w:val="00A92326"/>
    <w:rsid w:val="00A923AA"/>
    <w:rsid w:val="00A9265A"/>
    <w:rsid w:val="00A92715"/>
    <w:rsid w:val="00A928AB"/>
    <w:rsid w:val="00A928E8"/>
    <w:rsid w:val="00A92A8E"/>
    <w:rsid w:val="00A92B2F"/>
    <w:rsid w:val="00A92DE7"/>
    <w:rsid w:val="00A92E6F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3E7F"/>
    <w:rsid w:val="00A9407F"/>
    <w:rsid w:val="00A942D5"/>
    <w:rsid w:val="00A943D2"/>
    <w:rsid w:val="00A948D6"/>
    <w:rsid w:val="00A94A17"/>
    <w:rsid w:val="00A94E56"/>
    <w:rsid w:val="00A94F33"/>
    <w:rsid w:val="00A94F95"/>
    <w:rsid w:val="00A95099"/>
    <w:rsid w:val="00A950F7"/>
    <w:rsid w:val="00A95351"/>
    <w:rsid w:val="00A953CA"/>
    <w:rsid w:val="00A95432"/>
    <w:rsid w:val="00A9559E"/>
    <w:rsid w:val="00A956D9"/>
    <w:rsid w:val="00A95A16"/>
    <w:rsid w:val="00A95C56"/>
    <w:rsid w:val="00A95ED0"/>
    <w:rsid w:val="00A95F01"/>
    <w:rsid w:val="00A960A4"/>
    <w:rsid w:val="00A960CD"/>
    <w:rsid w:val="00A961D4"/>
    <w:rsid w:val="00A96457"/>
    <w:rsid w:val="00A96525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44B"/>
    <w:rsid w:val="00A97642"/>
    <w:rsid w:val="00A9784E"/>
    <w:rsid w:val="00A97A63"/>
    <w:rsid w:val="00A97EBA"/>
    <w:rsid w:val="00A97F1B"/>
    <w:rsid w:val="00A97FBA"/>
    <w:rsid w:val="00AA04B5"/>
    <w:rsid w:val="00AA069E"/>
    <w:rsid w:val="00AA0A1D"/>
    <w:rsid w:val="00AA0B13"/>
    <w:rsid w:val="00AA0B27"/>
    <w:rsid w:val="00AA0CA5"/>
    <w:rsid w:val="00AA0DC1"/>
    <w:rsid w:val="00AA12A3"/>
    <w:rsid w:val="00AA148F"/>
    <w:rsid w:val="00AA15AA"/>
    <w:rsid w:val="00AA16B8"/>
    <w:rsid w:val="00AA1765"/>
    <w:rsid w:val="00AA1799"/>
    <w:rsid w:val="00AA197D"/>
    <w:rsid w:val="00AA1AAF"/>
    <w:rsid w:val="00AA1AC1"/>
    <w:rsid w:val="00AA1B1A"/>
    <w:rsid w:val="00AA1B67"/>
    <w:rsid w:val="00AA1B7F"/>
    <w:rsid w:val="00AA1B87"/>
    <w:rsid w:val="00AA1C55"/>
    <w:rsid w:val="00AA1FE9"/>
    <w:rsid w:val="00AA2175"/>
    <w:rsid w:val="00AA2548"/>
    <w:rsid w:val="00AA29B9"/>
    <w:rsid w:val="00AA2CB4"/>
    <w:rsid w:val="00AA2D3E"/>
    <w:rsid w:val="00AA2F7E"/>
    <w:rsid w:val="00AA3081"/>
    <w:rsid w:val="00AA3092"/>
    <w:rsid w:val="00AA30AE"/>
    <w:rsid w:val="00AA32BD"/>
    <w:rsid w:val="00AA338B"/>
    <w:rsid w:val="00AA391B"/>
    <w:rsid w:val="00AA3924"/>
    <w:rsid w:val="00AA3F2F"/>
    <w:rsid w:val="00AA42CC"/>
    <w:rsid w:val="00AA4704"/>
    <w:rsid w:val="00AA4741"/>
    <w:rsid w:val="00AA4973"/>
    <w:rsid w:val="00AA4AB1"/>
    <w:rsid w:val="00AA4D8C"/>
    <w:rsid w:val="00AA4DAE"/>
    <w:rsid w:val="00AA4E0C"/>
    <w:rsid w:val="00AA4E5C"/>
    <w:rsid w:val="00AA50DB"/>
    <w:rsid w:val="00AA5136"/>
    <w:rsid w:val="00AA51C8"/>
    <w:rsid w:val="00AA5402"/>
    <w:rsid w:val="00AA5416"/>
    <w:rsid w:val="00AA548E"/>
    <w:rsid w:val="00AA54A0"/>
    <w:rsid w:val="00AA56E5"/>
    <w:rsid w:val="00AA59CA"/>
    <w:rsid w:val="00AA5D79"/>
    <w:rsid w:val="00AA5F0D"/>
    <w:rsid w:val="00AA60FD"/>
    <w:rsid w:val="00AA6159"/>
    <w:rsid w:val="00AA622C"/>
    <w:rsid w:val="00AA64FA"/>
    <w:rsid w:val="00AA6691"/>
    <w:rsid w:val="00AA6828"/>
    <w:rsid w:val="00AA69A4"/>
    <w:rsid w:val="00AA69BB"/>
    <w:rsid w:val="00AA6D6B"/>
    <w:rsid w:val="00AA6FE4"/>
    <w:rsid w:val="00AA7069"/>
    <w:rsid w:val="00AA70B2"/>
    <w:rsid w:val="00AA7126"/>
    <w:rsid w:val="00AA7447"/>
    <w:rsid w:val="00AA76AC"/>
    <w:rsid w:val="00AA76C1"/>
    <w:rsid w:val="00AA76DE"/>
    <w:rsid w:val="00AA776B"/>
    <w:rsid w:val="00AA77F4"/>
    <w:rsid w:val="00AA7B42"/>
    <w:rsid w:val="00AA7C82"/>
    <w:rsid w:val="00AA7F02"/>
    <w:rsid w:val="00AA7FDB"/>
    <w:rsid w:val="00AB00E3"/>
    <w:rsid w:val="00AB028C"/>
    <w:rsid w:val="00AB03B0"/>
    <w:rsid w:val="00AB044A"/>
    <w:rsid w:val="00AB0550"/>
    <w:rsid w:val="00AB0A57"/>
    <w:rsid w:val="00AB0C82"/>
    <w:rsid w:val="00AB0DB8"/>
    <w:rsid w:val="00AB0F32"/>
    <w:rsid w:val="00AB10ED"/>
    <w:rsid w:val="00AB121B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7"/>
    <w:rsid w:val="00AB22AE"/>
    <w:rsid w:val="00AB23C4"/>
    <w:rsid w:val="00AB23D9"/>
    <w:rsid w:val="00AB266D"/>
    <w:rsid w:val="00AB2741"/>
    <w:rsid w:val="00AB286B"/>
    <w:rsid w:val="00AB28F7"/>
    <w:rsid w:val="00AB2C84"/>
    <w:rsid w:val="00AB2E65"/>
    <w:rsid w:val="00AB2F7D"/>
    <w:rsid w:val="00AB2FC3"/>
    <w:rsid w:val="00AB3058"/>
    <w:rsid w:val="00AB307F"/>
    <w:rsid w:val="00AB3142"/>
    <w:rsid w:val="00AB3466"/>
    <w:rsid w:val="00AB34F1"/>
    <w:rsid w:val="00AB3770"/>
    <w:rsid w:val="00AB3856"/>
    <w:rsid w:val="00AB396F"/>
    <w:rsid w:val="00AB3D90"/>
    <w:rsid w:val="00AB3DE8"/>
    <w:rsid w:val="00AB3E19"/>
    <w:rsid w:val="00AB3E34"/>
    <w:rsid w:val="00AB3EFA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5BFC"/>
    <w:rsid w:val="00AB5F53"/>
    <w:rsid w:val="00AB6044"/>
    <w:rsid w:val="00AB6171"/>
    <w:rsid w:val="00AB62DC"/>
    <w:rsid w:val="00AB6464"/>
    <w:rsid w:val="00AB6585"/>
    <w:rsid w:val="00AB663D"/>
    <w:rsid w:val="00AB668A"/>
    <w:rsid w:val="00AB66AE"/>
    <w:rsid w:val="00AB675E"/>
    <w:rsid w:val="00AB68AC"/>
    <w:rsid w:val="00AB6B9E"/>
    <w:rsid w:val="00AB6BEA"/>
    <w:rsid w:val="00AB6CAE"/>
    <w:rsid w:val="00AB6EF9"/>
    <w:rsid w:val="00AB6F42"/>
    <w:rsid w:val="00AB6FAA"/>
    <w:rsid w:val="00AB713D"/>
    <w:rsid w:val="00AB71A5"/>
    <w:rsid w:val="00AB71E3"/>
    <w:rsid w:val="00AB7271"/>
    <w:rsid w:val="00AB73A7"/>
    <w:rsid w:val="00AB757E"/>
    <w:rsid w:val="00AB75F2"/>
    <w:rsid w:val="00AB7761"/>
    <w:rsid w:val="00AB7A89"/>
    <w:rsid w:val="00AB7BB1"/>
    <w:rsid w:val="00AB7D27"/>
    <w:rsid w:val="00AB7EC5"/>
    <w:rsid w:val="00AC00F0"/>
    <w:rsid w:val="00AC0154"/>
    <w:rsid w:val="00AC0382"/>
    <w:rsid w:val="00AC03A7"/>
    <w:rsid w:val="00AC0BAA"/>
    <w:rsid w:val="00AC0BF9"/>
    <w:rsid w:val="00AC1005"/>
    <w:rsid w:val="00AC150D"/>
    <w:rsid w:val="00AC153F"/>
    <w:rsid w:val="00AC155B"/>
    <w:rsid w:val="00AC164B"/>
    <w:rsid w:val="00AC1A34"/>
    <w:rsid w:val="00AC1B19"/>
    <w:rsid w:val="00AC1FBE"/>
    <w:rsid w:val="00AC1FDF"/>
    <w:rsid w:val="00AC20A9"/>
    <w:rsid w:val="00AC21EC"/>
    <w:rsid w:val="00AC29D6"/>
    <w:rsid w:val="00AC2B4F"/>
    <w:rsid w:val="00AC2E45"/>
    <w:rsid w:val="00AC3006"/>
    <w:rsid w:val="00AC30D6"/>
    <w:rsid w:val="00AC317E"/>
    <w:rsid w:val="00AC32F9"/>
    <w:rsid w:val="00AC352E"/>
    <w:rsid w:val="00AC362D"/>
    <w:rsid w:val="00AC36FD"/>
    <w:rsid w:val="00AC37A8"/>
    <w:rsid w:val="00AC38F7"/>
    <w:rsid w:val="00AC3A8C"/>
    <w:rsid w:val="00AC3B0C"/>
    <w:rsid w:val="00AC3C7F"/>
    <w:rsid w:val="00AC4217"/>
    <w:rsid w:val="00AC422D"/>
    <w:rsid w:val="00AC446F"/>
    <w:rsid w:val="00AC44BC"/>
    <w:rsid w:val="00AC457B"/>
    <w:rsid w:val="00AC4620"/>
    <w:rsid w:val="00AC4631"/>
    <w:rsid w:val="00AC48DB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1F"/>
    <w:rsid w:val="00AC5A7F"/>
    <w:rsid w:val="00AC5B51"/>
    <w:rsid w:val="00AC5D3B"/>
    <w:rsid w:val="00AC5FD1"/>
    <w:rsid w:val="00AC5FE7"/>
    <w:rsid w:val="00AC6065"/>
    <w:rsid w:val="00AC61C8"/>
    <w:rsid w:val="00AC623A"/>
    <w:rsid w:val="00AC623C"/>
    <w:rsid w:val="00AC6502"/>
    <w:rsid w:val="00AC6660"/>
    <w:rsid w:val="00AC688E"/>
    <w:rsid w:val="00AC6ACD"/>
    <w:rsid w:val="00AC7069"/>
    <w:rsid w:val="00AC7114"/>
    <w:rsid w:val="00AC72F6"/>
    <w:rsid w:val="00AC78D5"/>
    <w:rsid w:val="00AC7933"/>
    <w:rsid w:val="00AC7A27"/>
    <w:rsid w:val="00AC7A52"/>
    <w:rsid w:val="00AC7C8E"/>
    <w:rsid w:val="00AC7E7C"/>
    <w:rsid w:val="00AD00C0"/>
    <w:rsid w:val="00AD013A"/>
    <w:rsid w:val="00AD0173"/>
    <w:rsid w:val="00AD028A"/>
    <w:rsid w:val="00AD02E4"/>
    <w:rsid w:val="00AD0431"/>
    <w:rsid w:val="00AD043F"/>
    <w:rsid w:val="00AD04FF"/>
    <w:rsid w:val="00AD055B"/>
    <w:rsid w:val="00AD07C4"/>
    <w:rsid w:val="00AD0802"/>
    <w:rsid w:val="00AD0C76"/>
    <w:rsid w:val="00AD0D40"/>
    <w:rsid w:val="00AD0EFA"/>
    <w:rsid w:val="00AD100F"/>
    <w:rsid w:val="00AD1125"/>
    <w:rsid w:val="00AD1172"/>
    <w:rsid w:val="00AD1180"/>
    <w:rsid w:val="00AD17A9"/>
    <w:rsid w:val="00AD1996"/>
    <w:rsid w:val="00AD1CAD"/>
    <w:rsid w:val="00AD1D41"/>
    <w:rsid w:val="00AD1E1E"/>
    <w:rsid w:val="00AD1E8F"/>
    <w:rsid w:val="00AD21F3"/>
    <w:rsid w:val="00AD2248"/>
    <w:rsid w:val="00AD2311"/>
    <w:rsid w:val="00AD23A1"/>
    <w:rsid w:val="00AD23E3"/>
    <w:rsid w:val="00AD24F4"/>
    <w:rsid w:val="00AD2665"/>
    <w:rsid w:val="00AD2685"/>
    <w:rsid w:val="00AD27D0"/>
    <w:rsid w:val="00AD28D1"/>
    <w:rsid w:val="00AD2966"/>
    <w:rsid w:val="00AD2AE2"/>
    <w:rsid w:val="00AD2E92"/>
    <w:rsid w:val="00AD2EA6"/>
    <w:rsid w:val="00AD2EFD"/>
    <w:rsid w:val="00AD3056"/>
    <w:rsid w:val="00AD3324"/>
    <w:rsid w:val="00AD3402"/>
    <w:rsid w:val="00AD34BD"/>
    <w:rsid w:val="00AD376E"/>
    <w:rsid w:val="00AD37A6"/>
    <w:rsid w:val="00AD37E6"/>
    <w:rsid w:val="00AD3A7E"/>
    <w:rsid w:val="00AD3BC7"/>
    <w:rsid w:val="00AD3E77"/>
    <w:rsid w:val="00AD4091"/>
    <w:rsid w:val="00AD409C"/>
    <w:rsid w:val="00AD41E9"/>
    <w:rsid w:val="00AD4295"/>
    <w:rsid w:val="00AD46BB"/>
    <w:rsid w:val="00AD46D7"/>
    <w:rsid w:val="00AD48AD"/>
    <w:rsid w:val="00AD4C2A"/>
    <w:rsid w:val="00AD4CB9"/>
    <w:rsid w:val="00AD4DA0"/>
    <w:rsid w:val="00AD502F"/>
    <w:rsid w:val="00AD5064"/>
    <w:rsid w:val="00AD51F5"/>
    <w:rsid w:val="00AD526B"/>
    <w:rsid w:val="00AD55D3"/>
    <w:rsid w:val="00AD55F4"/>
    <w:rsid w:val="00AD5C0F"/>
    <w:rsid w:val="00AD5C99"/>
    <w:rsid w:val="00AD5DAF"/>
    <w:rsid w:val="00AD5F36"/>
    <w:rsid w:val="00AD60B9"/>
    <w:rsid w:val="00AD6139"/>
    <w:rsid w:val="00AD634B"/>
    <w:rsid w:val="00AD6680"/>
    <w:rsid w:val="00AD66AD"/>
    <w:rsid w:val="00AD6732"/>
    <w:rsid w:val="00AD6780"/>
    <w:rsid w:val="00AD6791"/>
    <w:rsid w:val="00AD6A8F"/>
    <w:rsid w:val="00AD6E61"/>
    <w:rsid w:val="00AD719E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7EC"/>
    <w:rsid w:val="00AE09AC"/>
    <w:rsid w:val="00AE119D"/>
    <w:rsid w:val="00AE1591"/>
    <w:rsid w:val="00AE1758"/>
    <w:rsid w:val="00AE1822"/>
    <w:rsid w:val="00AE199A"/>
    <w:rsid w:val="00AE19D4"/>
    <w:rsid w:val="00AE19FD"/>
    <w:rsid w:val="00AE1A7D"/>
    <w:rsid w:val="00AE1B22"/>
    <w:rsid w:val="00AE1C91"/>
    <w:rsid w:val="00AE1E5B"/>
    <w:rsid w:val="00AE2133"/>
    <w:rsid w:val="00AE2262"/>
    <w:rsid w:val="00AE2650"/>
    <w:rsid w:val="00AE26F9"/>
    <w:rsid w:val="00AE2794"/>
    <w:rsid w:val="00AE289D"/>
    <w:rsid w:val="00AE2D37"/>
    <w:rsid w:val="00AE2E18"/>
    <w:rsid w:val="00AE2E39"/>
    <w:rsid w:val="00AE2F51"/>
    <w:rsid w:val="00AE30F3"/>
    <w:rsid w:val="00AE3233"/>
    <w:rsid w:val="00AE3258"/>
    <w:rsid w:val="00AE329D"/>
    <w:rsid w:val="00AE3327"/>
    <w:rsid w:val="00AE33B0"/>
    <w:rsid w:val="00AE34F4"/>
    <w:rsid w:val="00AE350C"/>
    <w:rsid w:val="00AE35BA"/>
    <w:rsid w:val="00AE369E"/>
    <w:rsid w:val="00AE384F"/>
    <w:rsid w:val="00AE3875"/>
    <w:rsid w:val="00AE3B0C"/>
    <w:rsid w:val="00AE3B3C"/>
    <w:rsid w:val="00AE3FF7"/>
    <w:rsid w:val="00AE4128"/>
    <w:rsid w:val="00AE41CB"/>
    <w:rsid w:val="00AE4840"/>
    <w:rsid w:val="00AE48FE"/>
    <w:rsid w:val="00AE4995"/>
    <w:rsid w:val="00AE4A4D"/>
    <w:rsid w:val="00AE4FB7"/>
    <w:rsid w:val="00AE5190"/>
    <w:rsid w:val="00AE54CF"/>
    <w:rsid w:val="00AE5593"/>
    <w:rsid w:val="00AE560F"/>
    <w:rsid w:val="00AE57F7"/>
    <w:rsid w:val="00AE58C7"/>
    <w:rsid w:val="00AE5956"/>
    <w:rsid w:val="00AE59FA"/>
    <w:rsid w:val="00AE5A0B"/>
    <w:rsid w:val="00AE5D5F"/>
    <w:rsid w:val="00AE60A4"/>
    <w:rsid w:val="00AE60FD"/>
    <w:rsid w:val="00AE64B9"/>
    <w:rsid w:val="00AE6912"/>
    <w:rsid w:val="00AE6AAA"/>
    <w:rsid w:val="00AE6C15"/>
    <w:rsid w:val="00AE6C71"/>
    <w:rsid w:val="00AE6CC7"/>
    <w:rsid w:val="00AE6D91"/>
    <w:rsid w:val="00AE6E69"/>
    <w:rsid w:val="00AE7126"/>
    <w:rsid w:val="00AE7168"/>
    <w:rsid w:val="00AE735F"/>
    <w:rsid w:val="00AE7623"/>
    <w:rsid w:val="00AE76FB"/>
    <w:rsid w:val="00AE7993"/>
    <w:rsid w:val="00AE7C2E"/>
    <w:rsid w:val="00AE7C5F"/>
    <w:rsid w:val="00AE7DDB"/>
    <w:rsid w:val="00AE7E22"/>
    <w:rsid w:val="00AF005E"/>
    <w:rsid w:val="00AF0149"/>
    <w:rsid w:val="00AF01D0"/>
    <w:rsid w:val="00AF022B"/>
    <w:rsid w:val="00AF02C2"/>
    <w:rsid w:val="00AF0307"/>
    <w:rsid w:val="00AF0445"/>
    <w:rsid w:val="00AF05BB"/>
    <w:rsid w:val="00AF071A"/>
    <w:rsid w:val="00AF089E"/>
    <w:rsid w:val="00AF09BE"/>
    <w:rsid w:val="00AF0D31"/>
    <w:rsid w:val="00AF0D7D"/>
    <w:rsid w:val="00AF0E9A"/>
    <w:rsid w:val="00AF0EC4"/>
    <w:rsid w:val="00AF12F7"/>
    <w:rsid w:val="00AF15F7"/>
    <w:rsid w:val="00AF1677"/>
    <w:rsid w:val="00AF1ADF"/>
    <w:rsid w:val="00AF1B1D"/>
    <w:rsid w:val="00AF1E32"/>
    <w:rsid w:val="00AF2053"/>
    <w:rsid w:val="00AF2799"/>
    <w:rsid w:val="00AF2A50"/>
    <w:rsid w:val="00AF2A90"/>
    <w:rsid w:val="00AF2B16"/>
    <w:rsid w:val="00AF2B6F"/>
    <w:rsid w:val="00AF2CCB"/>
    <w:rsid w:val="00AF2F62"/>
    <w:rsid w:val="00AF3000"/>
    <w:rsid w:val="00AF32B0"/>
    <w:rsid w:val="00AF32CA"/>
    <w:rsid w:val="00AF351A"/>
    <w:rsid w:val="00AF35E4"/>
    <w:rsid w:val="00AF36FF"/>
    <w:rsid w:val="00AF3724"/>
    <w:rsid w:val="00AF37BB"/>
    <w:rsid w:val="00AF37E2"/>
    <w:rsid w:val="00AF3937"/>
    <w:rsid w:val="00AF39D5"/>
    <w:rsid w:val="00AF3B22"/>
    <w:rsid w:val="00AF3E26"/>
    <w:rsid w:val="00AF4190"/>
    <w:rsid w:val="00AF4675"/>
    <w:rsid w:val="00AF4749"/>
    <w:rsid w:val="00AF4832"/>
    <w:rsid w:val="00AF4B12"/>
    <w:rsid w:val="00AF4B32"/>
    <w:rsid w:val="00AF4C46"/>
    <w:rsid w:val="00AF4FC7"/>
    <w:rsid w:val="00AF539E"/>
    <w:rsid w:val="00AF54E0"/>
    <w:rsid w:val="00AF5698"/>
    <w:rsid w:val="00AF595D"/>
    <w:rsid w:val="00AF5A25"/>
    <w:rsid w:val="00AF5B0C"/>
    <w:rsid w:val="00AF5D75"/>
    <w:rsid w:val="00AF62D9"/>
    <w:rsid w:val="00AF64B9"/>
    <w:rsid w:val="00AF6658"/>
    <w:rsid w:val="00AF6748"/>
    <w:rsid w:val="00AF67F1"/>
    <w:rsid w:val="00AF6ABA"/>
    <w:rsid w:val="00AF6AE0"/>
    <w:rsid w:val="00AF6BDB"/>
    <w:rsid w:val="00AF6BED"/>
    <w:rsid w:val="00AF6DE6"/>
    <w:rsid w:val="00AF6E44"/>
    <w:rsid w:val="00AF6EEE"/>
    <w:rsid w:val="00AF71C7"/>
    <w:rsid w:val="00AF743D"/>
    <w:rsid w:val="00AF75F6"/>
    <w:rsid w:val="00AF767F"/>
    <w:rsid w:val="00B00637"/>
    <w:rsid w:val="00B00642"/>
    <w:rsid w:val="00B00889"/>
    <w:rsid w:val="00B00969"/>
    <w:rsid w:val="00B00AB5"/>
    <w:rsid w:val="00B00D18"/>
    <w:rsid w:val="00B00D21"/>
    <w:rsid w:val="00B00D94"/>
    <w:rsid w:val="00B00E13"/>
    <w:rsid w:val="00B00ED3"/>
    <w:rsid w:val="00B00EDF"/>
    <w:rsid w:val="00B00F7C"/>
    <w:rsid w:val="00B0124A"/>
    <w:rsid w:val="00B01B7B"/>
    <w:rsid w:val="00B01D5F"/>
    <w:rsid w:val="00B01D63"/>
    <w:rsid w:val="00B01D94"/>
    <w:rsid w:val="00B01ED0"/>
    <w:rsid w:val="00B0206B"/>
    <w:rsid w:val="00B02193"/>
    <w:rsid w:val="00B02372"/>
    <w:rsid w:val="00B0264F"/>
    <w:rsid w:val="00B026ED"/>
    <w:rsid w:val="00B02852"/>
    <w:rsid w:val="00B02A9C"/>
    <w:rsid w:val="00B02AE9"/>
    <w:rsid w:val="00B02D83"/>
    <w:rsid w:val="00B02F05"/>
    <w:rsid w:val="00B03387"/>
    <w:rsid w:val="00B03828"/>
    <w:rsid w:val="00B03927"/>
    <w:rsid w:val="00B03A3C"/>
    <w:rsid w:val="00B03C82"/>
    <w:rsid w:val="00B03D93"/>
    <w:rsid w:val="00B03DCB"/>
    <w:rsid w:val="00B03E01"/>
    <w:rsid w:val="00B03FFA"/>
    <w:rsid w:val="00B0401F"/>
    <w:rsid w:val="00B04036"/>
    <w:rsid w:val="00B0407D"/>
    <w:rsid w:val="00B0410D"/>
    <w:rsid w:val="00B044D8"/>
    <w:rsid w:val="00B04659"/>
    <w:rsid w:val="00B0469A"/>
    <w:rsid w:val="00B04891"/>
    <w:rsid w:val="00B04B4F"/>
    <w:rsid w:val="00B04CF5"/>
    <w:rsid w:val="00B04D54"/>
    <w:rsid w:val="00B04E6D"/>
    <w:rsid w:val="00B04EAD"/>
    <w:rsid w:val="00B04EDA"/>
    <w:rsid w:val="00B04FC0"/>
    <w:rsid w:val="00B0514A"/>
    <w:rsid w:val="00B05155"/>
    <w:rsid w:val="00B05165"/>
    <w:rsid w:val="00B051BA"/>
    <w:rsid w:val="00B051FF"/>
    <w:rsid w:val="00B0523C"/>
    <w:rsid w:val="00B053C7"/>
    <w:rsid w:val="00B053CC"/>
    <w:rsid w:val="00B055EB"/>
    <w:rsid w:val="00B05A29"/>
    <w:rsid w:val="00B05BFA"/>
    <w:rsid w:val="00B05C31"/>
    <w:rsid w:val="00B06152"/>
    <w:rsid w:val="00B062C2"/>
    <w:rsid w:val="00B06463"/>
    <w:rsid w:val="00B0649C"/>
    <w:rsid w:val="00B064CD"/>
    <w:rsid w:val="00B066C8"/>
    <w:rsid w:val="00B0684D"/>
    <w:rsid w:val="00B06928"/>
    <w:rsid w:val="00B06A10"/>
    <w:rsid w:val="00B06ACF"/>
    <w:rsid w:val="00B06B67"/>
    <w:rsid w:val="00B06D57"/>
    <w:rsid w:val="00B06F85"/>
    <w:rsid w:val="00B07044"/>
    <w:rsid w:val="00B0734E"/>
    <w:rsid w:val="00B073C2"/>
    <w:rsid w:val="00B0752B"/>
    <w:rsid w:val="00B07627"/>
    <w:rsid w:val="00B07629"/>
    <w:rsid w:val="00B077BB"/>
    <w:rsid w:val="00B07854"/>
    <w:rsid w:val="00B079A7"/>
    <w:rsid w:val="00B07A67"/>
    <w:rsid w:val="00B07D2F"/>
    <w:rsid w:val="00B07D89"/>
    <w:rsid w:val="00B10384"/>
    <w:rsid w:val="00B103AC"/>
    <w:rsid w:val="00B103C4"/>
    <w:rsid w:val="00B103C5"/>
    <w:rsid w:val="00B104F6"/>
    <w:rsid w:val="00B10689"/>
    <w:rsid w:val="00B10EDC"/>
    <w:rsid w:val="00B10F73"/>
    <w:rsid w:val="00B11032"/>
    <w:rsid w:val="00B11341"/>
    <w:rsid w:val="00B113B5"/>
    <w:rsid w:val="00B11489"/>
    <w:rsid w:val="00B115D5"/>
    <w:rsid w:val="00B115FB"/>
    <w:rsid w:val="00B1198E"/>
    <w:rsid w:val="00B11CA8"/>
    <w:rsid w:val="00B11DC5"/>
    <w:rsid w:val="00B11FD8"/>
    <w:rsid w:val="00B121A3"/>
    <w:rsid w:val="00B1240D"/>
    <w:rsid w:val="00B128B9"/>
    <w:rsid w:val="00B12C08"/>
    <w:rsid w:val="00B12EC2"/>
    <w:rsid w:val="00B12F01"/>
    <w:rsid w:val="00B12FA3"/>
    <w:rsid w:val="00B131F9"/>
    <w:rsid w:val="00B132D9"/>
    <w:rsid w:val="00B13945"/>
    <w:rsid w:val="00B139AA"/>
    <w:rsid w:val="00B13ADB"/>
    <w:rsid w:val="00B13B8F"/>
    <w:rsid w:val="00B13D9B"/>
    <w:rsid w:val="00B1443F"/>
    <w:rsid w:val="00B14815"/>
    <w:rsid w:val="00B149AB"/>
    <w:rsid w:val="00B14C60"/>
    <w:rsid w:val="00B14C8E"/>
    <w:rsid w:val="00B14D89"/>
    <w:rsid w:val="00B14E31"/>
    <w:rsid w:val="00B14F65"/>
    <w:rsid w:val="00B14FED"/>
    <w:rsid w:val="00B15094"/>
    <w:rsid w:val="00B151F8"/>
    <w:rsid w:val="00B15298"/>
    <w:rsid w:val="00B152EE"/>
    <w:rsid w:val="00B1557E"/>
    <w:rsid w:val="00B15593"/>
    <w:rsid w:val="00B155B9"/>
    <w:rsid w:val="00B15827"/>
    <w:rsid w:val="00B15869"/>
    <w:rsid w:val="00B15A8D"/>
    <w:rsid w:val="00B15B84"/>
    <w:rsid w:val="00B15C49"/>
    <w:rsid w:val="00B15E34"/>
    <w:rsid w:val="00B15E55"/>
    <w:rsid w:val="00B15EC4"/>
    <w:rsid w:val="00B16477"/>
    <w:rsid w:val="00B1683F"/>
    <w:rsid w:val="00B16E36"/>
    <w:rsid w:val="00B1700E"/>
    <w:rsid w:val="00B17182"/>
    <w:rsid w:val="00B1741D"/>
    <w:rsid w:val="00B175F9"/>
    <w:rsid w:val="00B17AB4"/>
    <w:rsid w:val="00B17F48"/>
    <w:rsid w:val="00B17F72"/>
    <w:rsid w:val="00B20163"/>
    <w:rsid w:val="00B201FC"/>
    <w:rsid w:val="00B202B9"/>
    <w:rsid w:val="00B2052D"/>
    <w:rsid w:val="00B20561"/>
    <w:rsid w:val="00B205B2"/>
    <w:rsid w:val="00B20658"/>
    <w:rsid w:val="00B206C0"/>
    <w:rsid w:val="00B206D8"/>
    <w:rsid w:val="00B2093C"/>
    <w:rsid w:val="00B20A1D"/>
    <w:rsid w:val="00B20BD3"/>
    <w:rsid w:val="00B20BDE"/>
    <w:rsid w:val="00B20C1F"/>
    <w:rsid w:val="00B20EBC"/>
    <w:rsid w:val="00B20FAA"/>
    <w:rsid w:val="00B2102D"/>
    <w:rsid w:val="00B21220"/>
    <w:rsid w:val="00B212B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1E9E"/>
    <w:rsid w:val="00B220DE"/>
    <w:rsid w:val="00B22178"/>
    <w:rsid w:val="00B2221A"/>
    <w:rsid w:val="00B22248"/>
    <w:rsid w:val="00B222F4"/>
    <w:rsid w:val="00B2249F"/>
    <w:rsid w:val="00B224FE"/>
    <w:rsid w:val="00B229C5"/>
    <w:rsid w:val="00B22AA3"/>
    <w:rsid w:val="00B22B58"/>
    <w:rsid w:val="00B22BA0"/>
    <w:rsid w:val="00B22E16"/>
    <w:rsid w:val="00B22E7E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24F"/>
    <w:rsid w:val="00B24566"/>
    <w:rsid w:val="00B24ABC"/>
    <w:rsid w:val="00B24F32"/>
    <w:rsid w:val="00B251A7"/>
    <w:rsid w:val="00B252CA"/>
    <w:rsid w:val="00B2567D"/>
    <w:rsid w:val="00B25686"/>
    <w:rsid w:val="00B257CE"/>
    <w:rsid w:val="00B25871"/>
    <w:rsid w:val="00B25952"/>
    <w:rsid w:val="00B25B02"/>
    <w:rsid w:val="00B25DAE"/>
    <w:rsid w:val="00B25F18"/>
    <w:rsid w:val="00B260E0"/>
    <w:rsid w:val="00B26203"/>
    <w:rsid w:val="00B26525"/>
    <w:rsid w:val="00B26A60"/>
    <w:rsid w:val="00B26B4F"/>
    <w:rsid w:val="00B26CAC"/>
    <w:rsid w:val="00B26CCC"/>
    <w:rsid w:val="00B26D47"/>
    <w:rsid w:val="00B26D55"/>
    <w:rsid w:val="00B26E14"/>
    <w:rsid w:val="00B26E85"/>
    <w:rsid w:val="00B27062"/>
    <w:rsid w:val="00B275CD"/>
    <w:rsid w:val="00B27A5B"/>
    <w:rsid w:val="00B27DA5"/>
    <w:rsid w:val="00B27FFA"/>
    <w:rsid w:val="00B3009E"/>
    <w:rsid w:val="00B30159"/>
    <w:rsid w:val="00B301B6"/>
    <w:rsid w:val="00B301D9"/>
    <w:rsid w:val="00B30529"/>
    <w:rsid w:val="00B30636"/>
    <w:rsid w:val="00B30687"/>
    <w:rsid w:val="00B30769"/>
    <w:rsid w:val="00B30870"/>
    <w:rsid w:val="00B309A4"/>
    <w:rsid w:val="00B309EA"/>
    <w:rsid w:val="00B30DD3"/>
    <w:rsid w:val="00B30F42"/>
    <w:rsid w:val="00B31226"/>
    <w:rsid w:val="00B31406"/>
    <w:rsid w:val="00B31996"/>
    <w:rsid w:val="00B31BAA"/>
    <w:rsid w:val="00B31E71"/>
    <w:rsid w:val="00B31E9F"/>
    <w:rsid w:val="00B31FDA"/>
    <w:rsid w:val="00B31FE4"/>
    <w:rsid w:val="00B3210E"/>
    <w:rsid w:val="00B322AA"/>
    <w:rsid w:val="00B32520"/>
    <w:rsid w:val="00B3284F"/>
    <w:rsid w:val="00B32A1A"/>
    <w:rsid w:val="00B32B68"/>
    <w:rsid w:val="00B32B9A"/>
    <w:rsid w:val="00B32CFD"/>
    <w:rsid w:val="00B32D72"/>
    <w:rsid w:val="00B32E48"/>
    <w:rsid w:val="00B32F2F"/>
    <w:rsid w:val="00B333A3"/>
    <w:rsid w:val="00B334DC"/>
    <w:rsid w:val="00B339D8"/>
    <w:rsid w:val="00B33B54"/>
    <w:rsid w:val="00B33E9E"/>
    <w:rsid w:val="00B33EA1"/>
    <w:rsid w:val="00B33F47"/>
    <w:rsid w:val="00B33FA9"/>
    <w:rsid w:val="00B34105"/>
    <w:rsid w:val="00B3411E"/>
    <w:rsid w:val="00B348AE"/>
    <w:rsid w:val="00B34915"/>
    <w:rsid w:val="00B34B24"/>
    <w:rsid w:val="00B34C48"/>
    <w:rsid w:val="00B34DCD"/>
    <w:rsid w:val="00B34DE8"/>
    <w:rsid w:val="00B34EA0"/>
    <w:rsid w:val="00B34EC7"/>
    <w:rsid w:val="00B34F59"/>
    <w:rsid w:val="00B34F9A"/>
    <w:rsid w:val="00B3500B"/>
    <w:rsid w:val="00B35079"/>
    <w:rsid w:val="00B3534C"/>
    <w:rsid w:val="00B3571D"/>
    <w:rsid w:val="00B35C54"/>
    <w:rsid w:val="00B35E1D"/>
    <w:rsid w:val="00B36081"/>
    <w:rsid w:val="00B361F3"/>
    <w:rsid w:val="00B362BD"/>
    <w:rsid w:val="00B36659"/>
    <w:rsid w:val="00B366CA"/>
    <w:rsid w:val="00B36AE1"/>
    <w:rsid w:val="00B36CD6"/>
    <w:rsid w:val="00B36D95"/>
    <w:rsid w:val="00B36E03"/>
    <w:rsid w:val="00B3757C"/>
    <w:rsid w:val="00B37692"/>
    <w:rsid w:val="00B377B0"/>
    <w:rsid w:val="00B37A64"/>
    <w:rsid w:val="00B37EF2"/>
    <w:rsid w:val="00B37F48"/>
    <w:rsid w:val="00B37F56"/>
    <w:rsid w:val="00B400F6"/>
    <w:rsid w:val="00B40450"/>
    <w:rsid w:val="00B404B3"/>
    <w:rsid w:val="00B40645"/>
    <w:rsid w:val="00B40766"/>
    <w:rsid w:val="00B40A11"/>
    <w:rsid w:val="00B40CF9"/>
    <w:rsid w:val="00B40E5F"/>
    <w:rsid w:val="00B4100A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E8D"/>
    <w:rsid w:val="00B42F20"/>
    <w:rsid w:val="00B4314B"/>
    <w:rsid w:val="00B432E6"/>
    <w:rsid w:val="00B4333A"/>
    <w:rsid w:val="00B437B7"/>
    <w:rsid w:val="00B437C5"/>
    <w:rsid w:val="00B43875"/>
    <w:rsid w:val="00B43A22"/>
    <w:rsid w:val="00B43A5A"/>
    <w:rsid w:val="00B43AA0"/>
    <w:rsid w:val="00B43AA9"/>
    <w:rsid w:val="00B43E51"/>
    <w:rsid w:val="00B44220"/>
    <w:rsid w:val="00B44388"/>
    <w:rsid w:val="00B444FC"/>
    <w:rsid w:val="00B447CD"/>
    <w:rsid w:val="00B447D5"/>
    <w:rsid w:val="00B44B7E"/>
    <w:rsid w:val="00B44D53"/>
    <w:rsid w:val="00B44DBA"/>
    <w:rsid w:val="00B45083"/>
    <w:rsid w:val="00B45727"/>
    <w:rsid w:val="00B45BAE"/>
    <w:rsid w:val="00B45C5D"/>
    <w:rsid w:val="00B46433"/>
    <w:rsid w:val="00B4668D"/>
    <w:rsid w:val="00B4672E"/>
    <w:rsid w:val="00B46740"/>
    <w:rsid w:val="00B46B98"/>
    <w:rsid w:val="00B46C90"/>
    <w:rsid w:val="00B46DEB"/>
    <w:rsid w:val="00B46E03"/>
    <w:rsid w:val="00B46F1C"/>
    <w:rsid w:val="00B46F46"/>
    <w:rsid w:val="00B470FE"/>
    <w:rsid w:val="00B47305"/>
    <w:rsid w:val="00B47632"/>
    <w:rsid w:val="00B47864"/>
    <w:rsid w:val="00B47B4B"/>
    <w:rsid w:val="00B47BF5"/>
    <w:rsid w:val="00B47C57"/>
    <w:rsid w:val="00B500AB"/>
    <w:rsid w:val="00B5027F"/>
    <w:rsid w:val="00B5067A"/>
    <w:rsid w:val="00B50D51"/>
    <w:rsid w:val="00B50F62"/>
    <w:rsid w:val="00B51041"/>
    <w:rsid w:val="00B51089"/>
    <w:rsid w:val="00B510DF"/>
    <w:rsid w:val="00B5125E"/>
    <w:rsid w:val="00B51265"/>
    <w:rsid w:val="00B5147E"/>
    <w:rsid w:val="00B5155D"/>
    <w:rsid w:val="00B518EF"/>
    <w:rsid w:val="00B519BA"/>
    <w:rsid w:val="00B51E32"/>
    <w:rsid w:val="00B51EA6"/>
    <w:rsid w:val="00B51F99"/>
    <w:rsid w:val="00B52238"/>
    <w:rsid w:val="00B524BE"/>
    <w:rsid w:val="00B524E8"/>
    <w:rsid w:val="00B5250D"/>
    <w:rsid w:val="00B527CD"/>
    <w:rsid w:val="00B52956"/>
    <w:rsid w:val="00B52C8A"/>
    <w:rsid w:val="00B536A1"/>
    <w:rsid w:val="00B53845"/>
    <w:rsid w:val="00B53A40"/>
    <w:rsid w:val="00B54010"/>
    <w:rsid w:val="00B54039"/>
    <w:rsid w:val="00B540C0"/>
    <w:rsid w:val="00B543CF"/>
    <w:rsid w:val="00B5465F"/>
    <w:rsid w:val="00B54D3A"/>
    <w:rsid w:val="00B54FF3"/>
    <w:rsid w:val="00B54FF4"/>
    <w:rsid w:val="00B55185"/>
    <w:rsid w:val="00B551AC"/>
    <w:rsid w:val="00B55240"/>
    <w:rsid w:val="00B5548E"/>
    <w:rsid w:val="00B5557C"/>
    <w:rsid w:val="00B5560A"/>
    <w:rsid w:val="00B5573E"/>
    <w:rsid w:val="00B557AB"/>
    <w:rsid w:val="00B5593C"/>
    <w:rsid w:val="00B55B7D"/>
    <w:rsid w:val="00B55CC0"/>
    <w:rsid w:val="00B55D33"/>
    <w:rsid w:val="00B55D48"/>
    <w:rsid w:val="00B56353"/>
    <w:rsid w:val="00B563C2"/>
    <w:rsid w:val="00B56579"/>
    <w:rsid w:val="00B566BD"/>
    <w:rsid w:val="00B56753"/>
    <w:rsid w:val="00B56943"/>
    <w:rsid w:val="00B56BAF"/>
    <w:rsid w:val="00B56F3C"/>
    <w:rsid w:val="00B56F6C"/>
    <w:rsid w:val="00B56F79"/>
    <w:rsid w:val="00B571AF"/>
    <w:rsid w:val="00B571F9"/>
    <w:rsid w:val="00B57555"/>
    <w:rsid w:val="00B579B8"/>
    <w:rsid w:val="00B57B86"/>
    <w:rsid w:val="00B57F9F"/>
    <w:rsid w:val="00B60029"/>
    <w:rsid w:val="00B60489"/>
    <w:rsid w:val="00B6049F"/>
    <w:rsid w:val="00B604D5"/>
    <w:rsid w:val="00B606A0"/>
    <w:rsid w:val="00B60B0E"/>
    <w:rsid w:val="00B60BD8"/>
    <w:rsid w:val="00B61072"/>
    <w:rsid w:val="00B6111C"/>
    <w:rsid w:val="00B61260"/>
    <w:rsid w:val="00B614BE"/>
    <w:rsid w:val="00B616C0"/>
    <w:rsid w:val="00B6173C"/>
    <w:rsid w:val="00B6183F"/>
    <w:rsid w:val="00B61AB8"/>
    <w:rsid w:val="00B61C27"/>
    <w:rsid w:val="00B61C94"/>
    <w:rsid w:val="00B61D91"/>
    <w:rsid w:val="00B6214D"/>
    <w:rsid w:val="00B624E7"/>
    <w:rsid w:val="00B62B1E"/>
    <w:rsid w:val="00B62CDE"/>
    <w:rsid w:val="00B62DDF"/>
    <w:rsid w:val="00B6319E"/>
    <w:rsid w:val="00B63228"/>
    <w:rsid w:val="00B632BE"/>
    <w:rsid w:val="00B63385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89D"/>
    <w:rsid w:val="00B6491D"/>
    <w:rsid w:val="00B64A2C"/>
    <w:rsid w:val="00B64A96"/>
    <w:rsid w:val="00B65104"/>
    <w:rsid w:val="00B6573D"/>
    <w:rsid w:val="00B657CD"/>
    <w:rsid w:val="00B659C0"/>
    <w:rsid w:val="00B65A32"/>
    <w:rsid w:val="00B65A51"/>
    <w:rsid w:val="00B65AB3"/>
    <w:rsid w:val="00B65AC8"/>
    <w:rsid w:val="00B65E72"/>
    <w:rsid w:val="00B65FAB"/>
    <w:rsid w:val="00B65FF7"/>
    <w:rsid w:val="00B66127"/>
    <w:rsid w:val="00B66223"/>
    <w:rsid w:val="00B663AF"/>
    <w:rsid w:val="00B6640E"/>
    <w:rsid w:val="00B66479"/>
    <w:rsid w:val="00B666A5"/>
    <w:rsid w:val="00B66702"/>
    <w:rsid w:val="00B66743"/>
    <w:rsid w:val="00B66AB2"/>
    <w:rsid w:val="00B66C7A"/>
    <w:rsid w:val="00B66DB2"/>
    <w:rsid w:val="00B66F63"/>
    <w:rsid w:val="00B66F80"/>
    <w:rsid w:val="00B67192"/>
    <w:rsid w:val="00B6744A"/>
    <w:rsid w:val="00B6759A"/>
    <w:rsid w:val="00B675FD"/>
    <w:rsid w:val="00B67812"/>
    <w:rsid w:val="00B67932"/>
    <w:rsid w:val="00B679E9"/>
    <w:rsid w:val="00B67A66"/>
    <w:rsid w:val="00B67B2C"/>
    <w:rsid w:val="00B67B4E"/>
    <w:rsid w:val="00B67D8D"/>
    <w:rsid w:val="00B67DE8"/>
    <w:rsid w:val="00B70190"/>
    <w:rsid w:val="00B7019F"/>
    <w:rsid w:val="00B701D3"/>
    <w:rsid w:val="00B70400"/>
    <w:rsid w:val="00B7060C"/>
    <w:rsid w:val="00B70966"/>
    <w:rsid w:val="00B709F6"/>
    <w:rsid w:val="00B70AC2"/>
    <w:rsid w:val="00B70B6C"/>
    <w:rsid w:val="00B70CBA"/>
    <w:rsid w:val="00B70D5C"/>
    <w:rsid w:val="00B710AE"/>
    <w:rsid w:val="00B710B7"/>
    <w:rsid w:val="00B71466"/>
    <w:rsid w:val="00B714D1"/>
    <w:rsid w:val="00B715B6"/>
    <w:rsid w:val="00B716BB"/>
    <w:rsid w:val="00B71794"/>
    <w:rsid w:val="00B7194B"/>
    <w:rsid w:val="00B71ABE"/>
    <w:rsid w:val="00B71C29"/>
    <w:rsid w:val="00B71D57"/>
    <w:rsid w:val="00B71D59"/>
    <w:rsid w:val="00B722B8"/>
    <w:rsid w:val="00B723CC"/>
    <w:rsid w:val="00B7253F"/>
    <w:rsid w:val="00B726D7"/>
    <w:rsid w:val="00B7271C"/>
    <w:rsid w:val="00B729D1"/>
    <w:rsid w:val="00B72BCE"/>
    <w:rsid w:val="00B72D1F"/>
    <w:rsid w:val="00B72E99"/>
    <w:rsid w:val="00B72F26"/>
    <w:rsid w:val="00B73026"/>
    <w:rsid w:val="00B73312"/>
    <w:rsid w:val="00B738AF"/>
    <w:rsid w:val="00B7395D"/>
    <w:rsid w:val="00B7396A"/>
    <w:rsid w:val="00B73C82"/>
    <w:rsid w:val="00B73D0F"/>
    <w:rsid w:val="00B73E86"/>
    <w:rsid w:val="00B7402B"/>
    <w:rsid w:val="00B7403B"/>
    <w:rsid w:val="00B74361"/>
    <w:rsid w:val="00B74369"/>
    <w:rsid w:val="00B743D5"/>
    <w:rsid w:val="00B7441B"/>
    <w:rsid w:val="00B7441E"/>
    <w:rsid w:val="00B7448E"/>
    <w:rsid w:val="00B744FD"/>
    <w:rsid w:val="00B746A3"/>
    <w:rsid w:val="00B74A2C"/>
    <w:rsid w:val="00B74ABA"/>
    <w:rsid w:val="00B74CC6"/>
    <w:rsid w:val="00B74D72"/>
    <w:rsid w:val="00B74DB8"/>
    <w:rsid w:val="00B74E16"/>
    <w:rsid w:val="00B74E9A"/>
    <w:rsid w:val="00B74FF9"/>
    <w:rsid w:val="00B751F9"/>
    <w:rsid w:val="00B7536C"/>
    <w:rsid w:val="00B753BC"/>
    <w:rsid w:val="00B7541F"/>
    <w:rsid w:val="00B75618"/>
    <w:rsid w:val="00B7569B"/>
    <w:rsid w:val="00B756C7"/>
    <w:rsid w:val="00B757BB"/>
    <w:rsid w:val="00B7581A"/>
    <w:rsid w:val="00B75A4B"/>
    <w:rsid w:val="00B75E61"/>
    <w:rsid w:val="00B761AB"/>
    <w:rsid w:val="00B76211"/>
    <w:rsid w:val="00B76375"/>
    <w:rsid w:val="00B76480"/>
    <w:rsid w:val="00B766D3"/>
    <w:rsid w:val="00B76863"/>
    <w:rsid w:val="00B76969"/>
    <w:rsid w:val="00B769BD"/>
    <w:rsid w:val="00B76A47"/>
    <w:rsid w:val="00B76C3A"/>
    <w:rsid w:val="00B76DA9"/>
    <w:rsid w:val="00B76E0B"/>
    <w:rsid w:val="00B7738F"/>
    <w:rsid w:val="00B773FE"/>
    <w:rsid w:val="00B77802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50"/>
    <w:rsid w:val="00B8016D"/>
    <w:rsid w:val="00B80269"/>
    <w:rsid w:val="00B802DE"/>
    <w:rsid w:val="00B80511"/>
    <w:rsid w:val="00B8070F"/>
    <w:rsid w:val="00B80863"/>
    <w:rsid w:val="00B808A6"/>
    <w:rsid w:val="00B80CDC"/>
    <w:rsid w:val="00B80EDE"/>
    <w:rsid w:val="00B80FDB"/>
    <w:rsid w:val="00B81062"/>
    <w:rsid w:val="00B8111C"/>
    <w:rsid w:val="00B8123E"/>
    <w:rsid w:val="00B81245"/>
    <w:rsid w:val="00B8128E"/>
    <w:rsid w:val="00B8132E"/>
    <w:rsid w:val="00B814F2"/>
    <w:rsid w:val="00B815EC"/>
    <w:rsid w:val="00B817A8"/>
    <w:rsid w:val="00B81D25"/>
    <w:rsid w:val="00B81D58"/>
    <w:rsid w:val="00B82153"/>
    <w:rsid w:val="00B821C1"/>
    <w:rsid w:val="00B8228F"/>
    <w:rsid w:val="00B822DE"/>
    <w:rsid w:val="00B822E0"/>
    <w:rsid w:val="00B8268D"/>
    <w:rsid w:val="00B826FB"/>
    <w:rsid w:val="00B82763"/>
    <w:rsid w:val="00B82990"/>
    <w:rsid w:val="00B82CC6"/>
    <w:rsid w:val="00B83147"/>
    <w:rsid w:val="00B833CE"/>
    <w:rsid w:val="00B83751"/>
    <w:rsid w:val="00B8378E"/>
    <w:rsid w:val="00B837A4"/>
    <w:rsid w:val="00B83831"/>
    <w:rsid w:val="00B8395F"/>
    <w:rsid w:val="00B83984"/>
    <w:rsid w:val="00B83C6E"/>
    <w:rsid w:val="00B83FE0"/>
    <w:rsid w:val="00B83FE2"/>
    <w:rsid w:val="00B8402C"/>
    <w:rsid w:val="00B840D1"/>
    <w:rsid w:val="00B84191"/>
    <w:rsid w:val="00B84898"/>
    <w:rsid w:val="00B84ABD"/>
    <w:rsid w:val="00B84B2E"/>
    <w:rsid w:val="00B84E6A"/>
    <w:rsid w:val="00B84FA3"/>
    <w:rsid w:val="00B8501E"/>
    <w:rsid w:val="00B850E8"/>
    <w:rsid w:val="00B8532A"/>
    <w:rsid w:val="00B85BA4"/>
    <w:rsid w:val="00B85DE6"/>
    <w:rsid w:val="00B85EDE"/>
    <w:rsid w:val="00B85FB2"/>
    <w:rsid w:val="00B861DC"/>
    <w:rsid w:val="00B86397"/>
    <w:rsid w:val="00B865EB"/>
    <w:rsid w:val="00B8678E"/>
    <w:rsid w:val="00B8681B"/>
    <w:rsid w:val="00B8689A"/>
    <w:rsid w:val="00B86B8F"/>
    <w:rsid w:val="00B86BAC"/>
    <w:rsid w:val="00B86C47"/>
    <w:rsid w:val="00B86C4D"/>
    <w:rsid w:val="00B86C71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87FBA"/>
    <w:rsid w:val="00B9012D"/>
    <w:rsid w:val="00B9029E"/>
    <w:rsid w:val="00B902BC"/>
    <w:rsid w:val="00B904B7"/>
    <w:rsid w:val="00B905CA"/>
    <w:rsid w:val="00B90771"/>
    <w:rsid w:val="00B90A63"/>
    <w:rsid w:val="00B90B60"/>
    <w:rsid w:val="00B90C49"/>
    <w:rsid w:val="00B90D6F"/>
    <w:rsid w:val="00B90E6A"/>
    <w:rsid w:val="00B90F52"/>
    <w:rsid w:val="00B90FBF"/>
    <w:rsid w:val="00B90FEF"/>
    <w:rsid w:val="00B911FB"/>
    <w:rsid w:val="00B9157E"/>
    <w:rsid w:val="00B91851"/>
    <w:rsid w:val="00B9189E"/>
    <w:rsid w:val="00B91F87"/>
    <w:rsid w:val="00B92031"/>
    <w:rsid w:val="00B9224B"/>
    <w:rsid w:val="00B92556"/>
    <w:rsid w:val="00B9260E"/>
    <w:rsid w:val="00B9286D"/>
    <w:rsid w:val="00B92DBF"/>
    <w:rsid w:val="00B92EFB"/>
    <w:rsid w:val="00B9308A"/>
    <w:rsid w:val="00B93397"/>
    <w:rsid w:val="00B93518"/>
    <w:rsid w:val="00B93699"/>
    <w:rsid w:val="00B93781"/>
    <w:rsid w:val="00B9380F"/>
    <w:rsid w:val="00B93C66"/>
    <w:rsid w:val="00B93DA5"/>
    <w:rsid w:val="00B93E7F"/>
    <w:rsid w:val="00B93FD3"/>
    <w:rsid w:val="00B94599"/>
    <w:rsid w:val="00B946E9"/>
    <w:rsid w:val="00B94913"/>
    <w:rsid w:val="00B94A08"/>
    <w:rsid w:val="00B94E0F"/>
    <w:rsid w:val="00B94E7E"/>
    <w:rsid w:val="00B94EA0"/>
    <w:rsid w:val="00B94EC0"/>
    <w:rsid w:val="00B94F91"/>
    <w:rsid w:val="00B94FB4"/>
    <w:rsid w:val="00B95073"/>
    <w:rsid w:val="00B95235"/>
    <w:rsid w:val="00B952BC"/>
    <w:rsid w:val="00B9561A"/>
    <w:rsid w:val="00B958BD"/>
    <w:rsid w:val="00B958C2"/>
    <w:rsid w:val="00B95BA8"/>
    <w:rsid w:val="00B95C35"/>
    <w:rsid w:val="00B95DBB"/>
    <w:rsid w:val="00B95F26"/>
    <w:rsid w:val="00B95F40"/>
    <w:rsid w:val="00B95F89"/>
    <w:rsid w:val="00B95F8E"/>
    <w:rsid w:val="00B95F99"/>
    <w:rsid w:val="00B95FD8"/>
    <w:rsid w:val="00B9632A"/>
    <w:rsid w:val="00B96343"/>
    <w:rsid w:val="00B964E3"/>
    <w:rsid w:val="00B9651A"/>
    <w:rsid w:val="00B96524"/>
    <w:rsid w:val="00B967C7"/>
    <w:rsid w:val="00B968C7"/>
    <w:rsid w:val="00B96907"/>
    <w:rsid w:val="00B9691B"/>
    <w:rsid w:val="00B96D2C"/>
    <w:rsid w:val="00B96D45"/>
    <w:rsid w:val="00B96DF0"/>
    <w:rsid w:val="00B96E4B"/>
    <w:rsid w:val="00B96F26"/>
    <w:rsid w:val="00B970EE"/>
    <w:rsid w:val="00B9720F"/>
    <w:rsid w:val="00B97422"/>
    <w:rsid w:val="00B97438"/>
    <w:rsid w:val="00B97492"/>
    <w:rsid w:val="00B97660"/>
    <w:rsid w:val="00B97B44"/>
    <w:rsid w:val="00B97B50"/>
    <w:rsid w:val="00B97E01"/>
    <w:rsid w:val="00BA0051"/>
    <w:rsid w:val="00BA0964"/>
    <w:rsid w:val="00BA0BB8"/>
    <w:rsid w:val="00BA0C24"/>
    <w:rsid w:val="00BA101B"/>
    <w:rsid w:val="00BA13D9"/>
    <w:rsid w:val="00BA1599"/>
    <w:rsid w:val="00BA1873"/>
    <w:rsid w:val="00BA1874"/>
    <w:rsid w:val="00BA19FD"/>
    <w:rsid w:val="00BA1A8D"/>
    <w:rsid w:val="00BA1F6D"/>
    <w:rsid w:val="00BA1F95"/>
    <w:rsid w:val="00BA225C"/>
    <w:rsid w:val="00BA2693"/>
    <w:rsid w:val="00BA2719"/>
    <w:rsid w:val="00BA28F6"/>
    <w:rsid w:val="00BA2A42"/>
    <w:rsid w:val="00BA2D4F"/>
    <w:rsid w:val="00BA2DEA"/>
    <w:rsid w:val="00BA2F5D"/>
    <w:rsid w:val="00BA3212"/>
    <w:rsid w:val="00BA322A"/>
    <w:rsid w:val="00BA3A11"/>
    <w:rsid w:val="00BA3F1A"/>
    <w:rsid w:val="00BA4152"/>
    <w:rsid w:val="00BA418B"/>
    <w:rsid w:val="00BA44A6"/>
    <w:rsid w:val="00BA46D0"/>
    <w:rsid w:val="00BA480C"/>
    <w:rsid w:val="00BA4A90"/>
    <w:rsid w:val="00BA54EA"/>
    <w:rsid w:val="00BA5590"/>
    <w:rsid w:val="00BA55B6"/>
    <w:rsid w:val="00BA55E8"/>
    <w:rsid w:val="00BA56DA"/>
    <w:rsid w:val="00BA5A58"/>
    <w:rsid w:val="00BA5A7F"/>
    <w:rsid w:val="00BA5D25"/>
    <w:rsid w:val="00BA5D5B"/>
    <w:rsid w:val="00BA5E13"/>
    <w:rsid w:val="00BA613D"/>
    <w:rsid w:val="00BA62BF"/>
    <w:rsid w:val="00BA62F6"/>
    <w:rsid w:val="00BA66F8"/>
    <w:rsid w:val="00BA6B3B"/>
    <w:rsid w:val="00BA6F6E"/>
    <w:rsid w:val="00BA7210"/>
    <w:rsid w:val="00BA7607"/>
    <w:rsid w:val="00BA7813"/>
    <w:rsid w:val="00BA7829"/>
    <w:rsid w:val="00BA7886"/>
    <w:rsid w:val="00BA7BE3"/>
    <w:rsid w:val="00BA7CB2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BEC"/>
    <w:rsid w:val="00BB0C73"/>
    <w:rsid w:val="00BB0CED"/>
    <w:rsid w:val="00BB0D48"/>
    <w:rsid w:val="00BB100E"/>
    <w:rsid w:val="00BB19BB"/>
    <w:rsid w:val="00BB1BA5"/>
    <w:rsid w:val="00BB1CA4"/>
    <w:rsid w:val="00BB1DAF"/>
    <w:rsid w:val="00BB1DF0"/>
    <w:rsid w:val="00BB1E3E"/>
    <w:rsid w:val="00BB1E77"/>
    <w:rsid w:val="00BB20D6"/>
    <w:rsid w:val="00BB25E2"/>
    <w:rsid w:val="00BB2979"/>
    <w:rsid w:val="00BB2A53"/>
    <w:rsid w:val="00BB2C7E"/>
    <w:rsid w:val="00BB3107"/>
    <w:rsid w:val="00BB3172"/>
    <w:rsid w:val="00BB343F"/>
    <w:rsid w:val="00BB34AC"/>
    <w:rsid w:val="00BB3501"/>
    <w:rsid w:val="00BB38DD"/>
    <w:rsid w:val="00BB39B4"/>
    <w:rsid w:val="00BB3A8D"/>
    <w:rsid w:val="00BB3CA5"/>
    <w:rsid w:val="00BB3DF2"/>
    <w:rsid w:val="00BB3FC4"/>
    <w:rsid w:val="00BB41A5"/>
    <w:rsid w:val="00BB4278"/>
    <w:rsid w:val="00BB44AD"/>
    <w:rsid w:val="00BB456B"/>
    <w:rsid w:val="00BB4571"/>
    <w:rsid w:val="00BB460B"/>
    <w:rsid w:val="00BB4A56"/>
    <w:rsid w:val="00BB4C4A"/>
    <w:rsid w:val="00BB4C9B"/>
    <w:rsid w:val="00BB4CCC"/>
    <w:rsid w:val="00BB4DC2"/>
    <w:rsid w:val="00BB4F88"/>
    <w:rsid w:val="00BB50D3"/>
    <w:rsid w:val="00BB5160"/>
    <w:rsid w:val="00BB53D6"/>
    <w:rsid w:val="00BB54D6"/>
    <w:rsid w:val="00BB58AD"/>
    <w:rsid w:val="00BB5906"/>
    <w:rsid w:val="00BB5987"/>
    <w:rsid w:val="00BB5CF0"/>
    <w:rsid w:val="00BB5D1B"/>
    <w:rsid w:val="00BB5E0E"/>
    <w:rsid w:val="00BB6058"/>
    <w:rsid w:val="00BB6222"/>
    <w:rsid w:val="00BB6359"/>
    <w:rsid w:val="00BB65F8"/>
    <w:rsid w:val="00BB6889"/>
    <w:rsid w:val="00BB691E"/>
    <w:rsid w:val="00BB69BA"/>
    <w:rsid w:val="00BB6B3A"/>
    <w:rsid w:val="00BB6FF8"/>
    <w:rsid w:val="00BB733C"/>
    <w:rsid w:val="00BB76C0"/>
    <w:rsid w:val="00BB790E"/>
    <w:rsid w:val="00BB7983"/>
    <w:rsid w:val="00BB7ABE"/>
    <w:rsid w:val="00BB7AC9"/>
    <w:rsid w:val="00BB7F34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0A"/>
    <w:rsid w:val="00BC1E1B"/>
    <w:rsid w:val="00BC2251"/>
    <w:rsid w:val="00BC230B"/>
    <w:rsid w:val="00BC239F"/>
    <w:rsid w:val="00BC2521"/>
    <w:rsid w:val="00BC267E"/>
    <w:rsid w:val="00BC2874"/>
    <w:rsid w:val="00BC2ABA"/>
    <w:rsid w:val="00BC2CD8"/>
    <w:rsid w:val="00BC2DCD"/>
    <w:rsid w:val="00BC2E45"/>
    <w:rsid w:val="00BC2F16"/>
    <w:rsid w:val="00BC2FDF"/>
    <w:rsid w:val="00BC35B1"/>
    <w:rsid w:val="00BC37B7"/>
    <w:rsid w:val="00BC3914"/>
    <w:rsid w:val="00BC3929"/>
    <w:rsid w:val="00BC39A6"/>
    <w:rsid w:val="00BC3AE6"/>
    <w:rsid w:val="00BC3B42"/>
    <w:rsid w:val="00BC3BE7"/>
    <w:rsid w:val="00BC3D7B"/>
    <w:rsid w:val="00BC4162"/>
    <w:rsid w:val="00BC43FA"/>
    <w:rsid w:val="00BC46F8"/>
    <w:rsid w:val="00BC4802"/>
    <w:rsid w:val="00BC498A"/>
    <w:rsid w:val="00BC4A81"/>
    <w:rsid w:val="00BC4C70"/>
    <w:rsid w:val="00BC4CBF"/>
    <w:rsid w:val="00BC4CE5"/>
    <w:rsid w:val="00BC4DFF"/>
    <w:rsid w:val="00BC514B"/>
    <w:rsid w:val="00BC5221"/>
    <w:rsid w:val="00BC5745"/>
    <w:rsid w:val="00BC5BDF"/>
    <w:rsid w:val="00BC5D68"/>
    <w:rsid w:val="00BC5F0E"/>
    <w:rsid w:val="00BC60D6"/>
    <w:rsid w:val="00BC67EA"/>
    <w:rsid w:val="00BC6949"/>
    <w:rsid w:val="00BC696B"/>
    <w:rsid w:val="00BC69D8"/>
    <w:rsid w:val="00BC6DF4"/>
    <w:rsid w:val="00BC6F68"/>
    <w:rsid w:val="00BC6F75"/>
    <w:rsid w:val="00BC6F8A"/>
    <w:rsid w:val="00BC712D"/>
    <w:rsid w:val="00BC743A"/>
    <w:rsid w:val="00BC745C"/>
    <w:rsid w:val="00BC749B"/>
    <w:rsid w:val="00BC74B5"/>
    <w:rsid w:val="00BC76EE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88"/>
    <w:rsid w:val="00BD10BF"/>
    <w:rsid w:val="00BD1183"/>
    <w:rsid w:val="00BD11D6"/>
    <w:rsid w:val="00BD12A7"/>
    <w:rsid w:val="00BD13F9"/>
    <w:rsid w:val="00BD17AD"/>
    <w:rsid w:val="00BD1990"/>
    <w:rsid w:val="00BD1B11"/>
    <w:rsid w:val="00BD1B94"/>
    <w:rsid w:val="00BD1BA8"/>
    <w:rsid w:val="00BD2053"/>
    <w:rsid w:val="00BD2061"/>
    <w:rsid w:val="00BD245D"/>
    <w:rsid w:val="00BD280D"/>
    <w:rsid w:val="00BD29DE"/>
    <w:rsid w:val="00BD2B18"/>
    <w:rsid w:val="00BD2D54"/>
    <w:rsid w:val="00BD32EF"/>
    <w:rsid w:val="00BD330B"/>
    <w:rsid w:val="00BD3373"/>
    <w:rsid w:val="00BD346E"/>
    <w:rsid w:val="00BD38F7"/>
    <w:rsid w:val="00BD390F"/>
    <w:rsid w:val="00BD3A10"/>
    <w:rsid w:val="00BD3BA1"/>
    <w:rsid w:val="00BD3BBE"/>
    <w:rsid w:val="00BD3C39"/>
    <w:rsid w:val="00BD40EA"/>
    <w:rsid w:val="00BD43D6"/>
    <w:rsid w:val="00BD44E4"/>
    <w:rsid w:val="00BD456A"/>
    <w:rsid w:val="00BD4830"/>
    <w:rsid w:val="00BD4845"/>
    <w:rsid w:val="00BD4A22"/>
    <w:rsid w:val="00BD4A27"/>
    <w:rsid w:val="00BD4CB4"/>
    <w:rsid w:val="00BD4DFB"/>
    <w:rsid w:val="00BD4EC7"/>
    <w:rsid w:val="00BD52B4"/>
    <w:rsid w:val="00BD5369"/>
    <w:rsid w:val="00BD55E3"/>
    <w:rsid w:val="00BD5764"/>
    <w:rsid w:val="00BD5965"/>
    <w:rsid w:val="00BD5E88"/>
    <w:rsid w:val="00BD5EB7"/>
    <w:rsid w:val="00BD604A"/>
    <w:rsid w:val="00BD6125"/>
    <w:rsid w:val="00BD623F"/>
    <w:rsid w:val="00BD6670"/>
    <w:rsid w:val="00BD6874"/>
    <w:rsid w:val="00BD69AA"/>
    <w:rsid w:val="00BD6C53"/>
    <w:rsid w:val="00BD6E5E"/>
    <w:rsid w:val="00BD71C7"/>
    <w:rsid w:val="00BD7311"/>
    <w:rsid w:val="00BD746C"/>
    <w:rsid w:val="00BD7563"/>
    <w:rsid w:val="00BD765D"/>
    <w:rsid w:val="00BD7DC1"/>
    <w:rsid w:val="00BD7F68"/>
    <w:rsid w:val="00BE05A6"/>
    <w:rsid w:val="00BE0897"/>
    <w:rsid w:val="00BE10FC"/>
    <w:rsid w:val="00BE11D0"/>
    <w:rsid w:val="00BE12C6"/>
    <w:rsid w:val="00BE13C4"/>
    <w:rsid w:val="00BE1479"/>
    <w:rsid w:val="00BE147A"/>
    <w:rsid w:val="00BE1573"/>
    <w:rsid w:val="00BE15D9"/>
    <w:rsid w:val="00BE160D"/>
    <w:rsid w:val="00BE164A"/>
    <w:rsid w:val="00BE1756"/>
    <w:rsid w:val="00BE175D"/>
    <w:rsid w:val="00BE19E8"/>
    <w:rsid w:val="00BE1C26"/>
    <w:rsid w:val="00BE1E1A"/>
    <w:rsid w:val="00BE1E6B"/>
    <w:rsid w:val="00BE2186"/>
    <w:rsid w:val="00BE2298"/>
    <w:rsid w:val="00BE2855"/>
    <w:rsid w:val="00BE28DE"/>
    <w:rsid w:val="00BE2AF2"/>
    <w:rsid w:val="00BE2B00"/>
    <w:rsid w:val="00BE2B45"/>
    <w:rsid w:val="00BE2BD7"/>
    <w:rsid w:val="00BE2C04"/>
    <w:rsid w:val="00BE2DCE"/>
    <w:rsid w:val="00BE2DF7"/>
    <w:rsid w:val="00BE2F09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69C"/>
    <w:rsid w:val="00BE373C"/>
    <w:rsid w:val="00BE38D7"/>
    <w:rsid w:val="00BE4451"/>
    <w:rsid w:val="00BE462C"/>
    <w:rsid w:val="00BE480B"/>
    <w:rsid w:val="00BE4AED"/>
    <w:rsid w:val="00BE4C14"/>
    <w:rsid w:val="00BE4DB8"/>
    <w:rsid w:val="00BE4EFA"/>
    <w:rsid w:val="00BE4F10"/>
    <w:rsid w:val="00BE4F16"/>
    <w:rsid w:val="00BE5026"/>
    <w:rsid w:val="00BE513E"/>
    <w:rsid w:val="00BE5356"/>
    <w:rsid w:val="00BE545B"/>
    <w:rsid w:val="00BE6069"/>
    <w:rsid w:val="00BE621F"/>
    <w:rsid w:val="00BE6274"/>
    <w:rsid w:val="00BE644D"/>
    <w:rsid w:val="00BE6644"/>
    <w:rsid w:val="00BE67C3"/>
    <w:rsid w:val="00BE6867"/>
    <w:rsid w:val="00BE6D6A"/>
    <w:rsid w:val="00BE6DC7"/>
    <w:rsid w:val="00BE705C"/>
    <w:rsid w:val="00BE70CB"/>
    <w:rsid w:val="00BE7661"/>
    <w:rsid w:val="00BE77C0"/>
    <w:rsid w:val="00BE7867"/>
    <w:rsid w:val="00BE78F9"/>
    <w:rsid w:val="00BE7975"/>
    <w:rsid w:val="00BE79DA"/>
    <w:rsid w:val="00BE7B21"/>
    <w:rsid w:val="00BF00B6"/>
    <w:rsid w:val="00BF0258"/>
    <w:rsid w:val="00BF02C4"/>
    <w:rsid w:val="00BF0516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64"/>
    <w:rsid w:val="00BF17DE"/>
    <w:rsid w:val="00BF186C"/>
    <w:rsid w:val="00BF1E23"/>
    <w:rsid w:val="00BF1F32"/>
    <w:rsid w:val="00BF237D"/>
    <w:rsid w:val="00BF250F"/>
    <w:rsid w:val="00BF253C"/>
    <w:rsid w:val="00BF25A9"/>
    <w:rsid w:val="00BF27CA"/>
    <w:rsid w:val="00BF28C2"/>
    <w:rsid w:val="00BF2A2A"/>
    <w:rsid w:val="00BF2A6C"/>
    <w:rsid w:val="00BF2B87"/>
    <w:rsid w:val="00BF2E26"/>
    <w:rsid w:val="00BF2E64"/>
    <w:rsid w:val="00BF3263"/>
    <w:rsid w:val="00BF344A"/>
    <w:rsid w:val="00BF357E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10"/>
    <w:rsid w:val="00BF4541"/>
    <w:rsid w:val="00BF4580"/>
    <w:rsid w:val="00BF4984"/>
    <w:rsid w:val="00BF4A0F"/>
    <w:rsid w:val="00BF4DE2"/>
    <w:rsid w:val="00BF4F9F"/>
    <w:rsid w:val="00BF504D"/>
    <w:rsid w:val="00BF5056"/>
    <w:rsid w:val="00BF5112"/>
    <w:rsid w:val="00BF513E"/>
    <w:rsid w:val="00BF51AB"/>
    <w:rsid w:val="00BF5202"/>
    <w:rsid w:val="00BF548F"/>
    <w:rsid w:val="00BF554B"/>
    <w:rsid w:val="00BF5720"/>
    <w:rsid w:val="00BF5A83"/>
    <w:rsid w:val="00BF5AD0"/>
    <w:rsid w:val="00BF5DF2"/>
    <w:rsid w:val="00BF5F91"/>
    <w:rsid w:val="00BF60AA"/>
    <w:rsid w:val="00BF612B"/>
    <w:rsid w:val="00BF62FB"/>
    <w:rsid w:val="00BF62FE"/>
    <w:rsid w:val="00BF63BB"/>
    <w:rsid w:val="00BF6476"/>
    <w:rsid w:val="00BF666F"/>
    <w:rsid w:val="00BF66CF"/>
    <w:rsid w:val="00BF67B1"/>
    <w:rsid w:val="00BF6997"/>
    <w:rsid w:val="00BF6CB9"/>
    <w:rsid w:val="00BF6D08"/>
    <w:rsid w:val="00BF6F3F"/>
    <w:rsid w:val="00BF7019"/>
    <w:rsid w:val="00BF71E9"/>
    <w:rsid w:val="00BF720A"/>
    <w:rsid w:val="00BF727C"/>
    <w:rsid w:val="00BF72BE"/>
    <w:rsid w:val="00BF75EA"/>
    <w:rsid w:val="00BF77B7"/>
    <w:rsid w:val="00BF7886"/>
    <w:rsid w:val="00BF7B6A"/>
    <w:rsid w:val="00C00829"/>
    <w:rsid w:val="00C00951"/>
    <w:rsid w:val="00C009E9"/>
    <w:rsid w:val="00C00A31"/>
    <w:rsid w:val="00C00A45"/>
    <w:rsid w:val="00C00BB0"/>
    <w:rsid w:val="00C00C8C"/>
    <w:rsid w:val="00C00EF3"/>
    <w:rsid w:val="00C00F68"/>
    <w:rsid w:val="00C00F72"/>
    <w:rsid w:val="00C00FEE"/>
    <w:rsid w:val="00C0106F"/>
    <w:rsid w:val="00C01231"/>
    <w:rsid w:val="00C0149A"/>
    <w:rsid w:val="00C01B26"/>
    <w:rsid w:val="00C01D17"/>
    <w:rsid w:val="00C01F73"/>
    <w:rsid w:val="00C021F9"/>
    <w:rsid w:val="00C023F0"/>
    <w:rsid w:val="00C024DF"/>
    <w:rsid w:val="00C0263C"/>
    <w:rsid w:val="00C02941"/>
    <w:rsid w:val="00C029C6"/>
    <w:rsid w:val="00C029C8"/>
    <w:rsid w:val="00C02A74"/>
    <w:rsid w:val="00C02D81"/>
    <w:rsid w:val="00C02E0D"/>
    <w:rsid w:val="00C02F8E"/>
    <w:rsid w:val="00C0312B"/>
    <w:rsid w:val="00C03215"/>
    <w:rsid w:val="00C03354"/>
    <w:rsid w:val="00C0347E"/>
    <w:rsid w:val="00C03A3C"/>
    <w:rsid w:val="00C03E9D"/>
    <w:rsid w:val="00C03F76"/>
    <w:rsid w:val="00C04168"/>
    <w:rsid w:val="00C04340"/>
    <w:rsid w:val="00C04470"/>
    <w:rsid w:val="00C04587"/>
    <w:rsid w:val="00C04701"/>
    <w:rsid w:val="00C048C8"/>
    <w:rsid w:val="00C048EB"/>
    <w:rsid w:val="00C04916"/>
    <w:rsid w:val="00C04942"/>
    <w:rsid w:val="00C04A66"/>
    <w:rsid w:val="00C04BF2"/>
    <w:rsid w:val="00C04C56"/>
    <w:rsid w:val="00C04F99"/>
    <w:rsid w:val="00C05631"/>
    <w:rsid w:val="00C05B04"/>
    <w:rsid w:val="00C05C7B"/>
    <w:rsid w:val="00C05D14"/>
    <w:rsid w:val="00C05EA5"/>
    <w:rsid w:val="00C05F2A"/>
    <w:rsid w:val="00C06166"/>
    <w:rsid w:val="00C065DA"/>
    <w:rsid w:val="00C066EA"/>
    <w:rsid w:val="00C0695A"/>
    <w:rsid w:val="00C06E31"/>
    <w:rsid w:val="00C07332"/>
    <w:rsid w:val="00C07720"/>
    <w:rsid w:val="00C07851"/>
    <w:rsid w:val="00C07F88"/>
    <w:rsid w:val="00C101C6"/>
    <w:rsid w:val="00C1023E"/>
    <w:rsid w:val="00C1058C"/>
    <w:rsid w:val="00C108CD"/>
    <w:rsid w:val="00C1091B"/>
    <w:rsid w:val="00C10A56"/>
    <w:rsid w:val="00C10E5A"/>
    <w:rsid w:val="00C113AE"/>
    <w:rsid w:val="00C1145F"/>
    <w:rsid w:val="00C1146A"/>
    <w:rsid w:val="00C114A2"/>
    <w:rsid w:val="00C11503"/>
    <w:rsid w:val="00C11573"/>
    <w:rsid w:val="00C117E8"/>
    <w:rsid w:val="00C11B45"/>
    <w:rsid w:val="00C11B48"/>
    <w:rsid w:val="00C11EFF"/>
    <w:rsid w:val="00C11F04"/>
    <w:rsid w:val="00C12018"/>
    <w:rsid w:val="00C12263"/>
    <w:rsid w:val="00C1242C"/>
    <w:rsid w:val="00C12731"/>
    <w:rsid w:val="00C12A2D"/>
    <w:rsid w:val="00C12C9C"/>
    <w:rsid w:val="00C12CEA"/>
    <w:rsid w:val="00C12D03"/>
    <w:rsid w:val="00C12E59"/>
    <w:rsid w:val="00C12E83"/>
    <w:rsid w:val="00C12FED"/>
    <w:rsid w:val="00C13220"/>
    <w:rsid w:val="00C1346D"/>
    <w:rsid w:val="00C138FC"/>
    <w:rsid w:val="00C13C19"/>
    <w:rsid w:val="00C13F18"/>
    <w:rsid w:val="00C14065"/>
    <w:rsid w:val="00C142B3"/>
    <w:rsid w:val="00C142BF"/>
    <w:rsid w:val="00C14303"/>
    <w:rsid w:val="00C146E4"/>
    <w:rsid w:val="00C1476D"/>
    <w:rsid w:val="00C14B61"/>
    <w:rsid w:val="00C14D61"/>
    <w:rsid w:val="00C1507E"/>
    <w:rsid w:val="00C152A9"/>
    <w:rsid w:val="00C1551B"/>
    <w:rsid w:val="00C15959"/>
    <w:rsid w:val="00C15AF7"/>
    <w:rsid w:val="00C15BEB"/>
    <w:rsid w:val="00C15FCA"/>
    <w:rsid w:val="00C1620D"/>
    <w:rsid w:val="00C162DE"/>
    <w:rsid w:val="00C1650C"/>
    <w:rsid w:val="00C1674F"/>
    <w:rsid w:val="00C1679C"/>
    <w:rsid w:val="00C168B8"/>
    <w:rsid w:val="00C168F0"/>
    <w:rsid w:val="00C16BDD"/>
    <w:rsid w:val="00C16E53"/>
    <w:rsid w:val="00C16F5E"/>
    <w:rsid w:val="00C17118"/>
    <w:rsid w:val="00C17188"/>
    <w:rsid w:val="00C1725D"/>
    <w:rsid w:val="00C173F3"/>
    <w:rsid w:val="00C1759E"/>
    <w:rsid w:val="00C1763E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1FF"/>
    <w:rsid w:val="00C205EB"/>
    <w:rsid w:val="00C20779"/>
    <w:rsid w:val="00C20822"/>
    <w:rsid w:val="00C20833"/>
    <w:rsid w:val="00C208A9"/>
    <w:rsid w:val="00C208ED"/>
    <w:rsid w:val="00C20AF3"/>
    <w:rsid w:val="00C20BF1"/>
    <w:rsid w:val="00C20D3C"/>
    <w:rsid w:val="00C20EF4"/>
    <w:rsid w:val="00C21040"/>
    <w:rsid w:val="00C21157"/>
    <w:rsid w:val="00C21288"/>
    <w:rsid w:val="00C212C7"/>
    <w:rsid w:val="00C21884"/>
    <w:rsid w:val="00C21957"/>
    <w:rsid w:val="00C21AB9"/>
    <w:rsid w:val="00C21AF7"/>
    <w:rsid w:val="00C21C60"/>
    <w:rsid w:val="00C21E16"/>
    <w:rsid w:val="00C21E6F"/>
    <w:rsid w:val="00C21EE4"/>
    <w:rsid w:val="00C221E1"/>
    <w:rsid w:val="00C22356"/>
    <w:rsid w:val="00C2286C"/>
    <w:rsid w:val="00C229B4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29"/>
    <w:rsid w:val="00C238F9"/>
    <w:rsid w:val="00C23DEC"/>
    <w:rsid w:val="00C23E3F"/>
    <w:rsid w:val="00C2415E"/>
    <w:rsid w:val="00C242BF"/>
    <w:rsid w:val="00C24762"/>
    <w:rsid w:val="00C247B5"/>
    <w:rsid w:val="00C24A14"/>
    <w:rsid w:val="00C24E14"/>
    <w:rsid w:val="00C24E16"/>
    <w:rsid w:val="00C24E50"/>
    <w:rsid w:val="00C24F8A"/>
    <w:rsid w:val="00C2506A"/>
    <w:rsid w:val="00C2507F"/>
    <w:rsid w:val="00C25338"/>
    <w:rsid w:val="00C253DA"/>
    <w:rsid w:val="00C25AA1"/>
    <w:rsid w:val="00C25B5F"/>
    <w:rsid w:val="00C25DCD"/>
    <w:rsid w:val="00C25EE1"/>
    <w:rsid w:val="00C25F54"/>
    <w:rsid w:val="00C2636E"/>
    <w:rsid w:val="00C267B0"/>
    <w:rsid w:val="00C2685E"/>
    <w:rsid w:val="00C26C97"/>
    <w:rsid w:val="00C26CDA"/>
    <w:rsid w:val="00C26DA0"/>
    <w:rsid w:val="00C26FC3"/>
    <w:rsid w:val="00C27048"/>
    <w:rsid w:val="00C270B1"/>
    <w:rsid w:val="00C273D9"/>
    <w:rsid w:val="00C2742C"/>
    <w:rsid w:val="00C276C4"/>
    <w:rsid w:val="00C27751"/>
    <w:rsid w:val="00C277A0"/>
    <w:rsid w:val="00C278F1"/>
    <w:rsid w:val="00C279A1"/>
    <w:rsid w:val="00C27C55"/>
    <w:rsid w:val="00C27E20"/>
    <w:rsid w:val="00C27EF1"/>
    <w:rsid w:val="00C27FB7"/>
    <w:rsid w:val="00C30075"/>
    <w:rsid w:val="00C305B4"/>
    <w:rsid w:val="00C3074B"/>
    <w:rsid w:val="00C3086F"/>
    <w:rsid w:val="00C308A6"/>
    <w:rsid w:val="00C30DEF"/>
    <w:rsid w:val="00C30E3F"/>
    <w:rsid w:val="00C310AE"/>
    <w:rsid w:val="00C3119F"/>
    <w:rsid w:val="00C3135F"/>
    <w:rsid w:val="00C31453"/>
    <w:rsid w:val="00C3154D"/>
    <w:rsid w:val="00C316EC"/>
    <w:rsid w:val="00C31745"/>
    <w:rsid w:val="00C32239"/>
    <w:rsid w:val="00C32444"/>
    <w:rsid w:val="00C3257F"/>
    <w:rsid w:val="00C32670"/>
    <w:rsid w:val="00C326BF"/>
    <w:rsid w:val="00C32729"/>
    <w:rsid w:val="00C3282A"/>
    <w:rsid w:val="00C329D8"/>
    <w:rsid w:val="00C32B2E"/>
    <w:rsid w:val="00C3314B"/>
    <w:rsid w:val="00C3326A"/>
    <w:rsid w:val="00C332CE"/>
    <w:rsid w:val="00C33338"/>
    <w:rsid w:val="00C33402"/>
    <w:rsid w:val="00C335AE"/>
    <w:rsid w:val="00C33904"/>
    <w:rsid w:val="00C33B12"/>
    <w:rsid w:val="00C33DBC"/>
    <w:rsid w:val="00C33F9A"/>
    <w:rsid w:val="00C33FF9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9CD"/>
    <w:rsid w:val="00C34A76"/>
    <w:rsid w:val="00C34BC0"/>
    <w:rsid w:val="00C34C0A"/>
    <w:rsid w:val="00C34E85"/>
    <w:rsid w:val="00C35969"/>
    <w:rsid w:val="00C35993"/>
    <w:rsid w:val="00C35A79"/>
    <w:rsid w:val="00C35AF2"/>
    <w:rsid w:val="00C35C1E"/>
    <w:rsid w:val="00C35CB7"/>
    <w:rsid w:val="00C35EC2"/>
    <w:rsid w:val="00C360E3"/>
    <w:rsid w:val="00C36158"/>
    <w:rsid w:val="00C361CC"/>
    <w:rsid w:val="00C36255"/>
    <w:rsid w:val="00C3644F"/>
    <w:rsid w:val="00C36466"/>
    <w:rsid w:val="00C366F4"/>
    <w:rsid w:val="00C368EC"/>
    <w:rsid w:val="00C369A6"/>
    <w:rsid w:val="00C36C32"/>
    <w:rsid w:val="00C36CD4"/>
    <w:rsid w:val="00C36DCD"/>
    <w:rsid w:val="00C370E8"/>
    <w:rsid w:val="00C37115"/>
    <w:rsid w:val="00C371B6"/>
    <w:rsid w:val="00C372ED"/>
    <w:rsid w:val="00C37333"/>
    <w:rsid w:val="00C3771B"/>
    <w:rsid w:val="00C379A1"/>
    <w:rsid w:val="00C37CE7"/>
    <w:rsid w:val="00C4045F"/>
    <w:rsid w:val="00C40486"/>
    <w:rsid w:val="00C40520"/>
    <w:rsid w:val="00C40818"/>
    <w:rsid w:val="00C408EF"/>
    <w:rsid w:val="00C40918"/>
    <w:rsid w:val="00C40A05"/>
    <w:rsid w:val="00C40B4F"/>
    <w:rsid w:val="00C40C3C"/>
    <w:rsid w:val="00C40FF0"/>
    <w:rsid w:val="00C4106E"/>
    <w:rsid w:val="00C4164C"/>
    <w:rsid w:val="00C41774"/>
    <w:rsid w:val="00C418EF"/>
    <w:rsid w:val="00C41DC1"/>
    <w:rsid w:val="00C421F3"/>
    <w:rsid w:val="00C4248C"/>
    <w:rsid w:val="00C425C2"/>
    <w:rsid w:val="00C42620"/>
    <w:rsid w:val="00C4265A"/>
    <w:rsid w:val="00C426D3"/>
    <w:rsid w:val="00C42879"/>
    <w:rsid w:val="00C429DF"/>
    <w:rsid w:val="00C42A9B"/>
    <w:rsid w:val="00C42B50"/>
    <w:rsid w:val="00C42C6F"/>
    <w:rsid w:val="00C42DC9"/>
    <w:rsid w:val="00C42E51"/>
    <w:rsid w:val="00C4308B"/>
    <w:rsid w:val="00C430D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08"/>
    <w:rsid w:val="00C43E2A"/>
    <w:rsid w:val="00C43E8D"/>
    <w:rsid w:val="00C44011"/>
    <w:rsid w:val="00C44013"/>
    <w:rsid w:val="00C441EC"/>
    <w:rsid w:val="00C44349"/>
    <w:rsid w:val="00C4439E"/>
    <w:rsid w:val="00C443B2"/>
    <w:rsid w:val="00C444AD"/>
    <w:rsid w:val="00C445E6"/>
    <w:rsid w:val="00C4474E"/>
    <w:rsid w:val="00C45006"/>
    <w:rsid w:val="00C45021"/>
    <w:rsid w:val="00C452DD"/>
    <w:rsid w:val="00C45383"/>
    <w:rsid w:val="00C4540F"/>
    <w:rsid w:val="00C45584"/>
    <w:rsid w:val="00C458DE"/>
    <w:rsid w:val="00C45998"/>
    <w:rsid w:val="00C45C68"/>
    <w:rsid w:val="00C45C7D"/>
    <w:rsid w:val="00C45D1F"/>
    <w:rsid w:val="00C45DC3"/>
    <w:rsid w:val="00C45F70"/>
    <w:rsid w:val="00C46049"/>
    <w:rsid w:val="00C460AA"/>
    <w:rsid w:val="00C46107"/>
    <w:rsid w:val="00C46111"/>
    <w:rsid w:val="00C4615F"/>
    <w:rsid w:val="00C461C2"/>
    <w:rsid w:val="00C461E0"/>
    <w:rsid w:val="00C4661A"/>
    <w:rsid w:val="00C466F5"/>
    <w:rsid w:val="00C4684E"/>
    <w:rsid w:val="00C46898"/>
    <w:rsid w:val="00C46A55"/>
    <w:rsid w:val="00C46ADE"/>
    <w:rsid w:val="00C46AEB"/>
    <w:rsid w:val="00C46BBD"/>
    <w:rsid w:val="00C46E98"/>
    <w:rsid w:val="00C46F93"/>
    <w:rsid w:val="00C47154"/>
    <w:rsid w:val="00C47298"/>
    <w:rsid w:val="00C472CA"/>
    <w:rsid w:val="00C47481"/>
    <w:rsid w:val="00C47573"/>
    <w:rsid w:val="00C47609"/>
    <w:rsid w:val="00C476C9"/>
    <w:rsid w:val="00C47A67"/>
    <w:rsid w:val="00C47B25"/>
    <w:rsid w:val="00C47CBF"/>
    <w:rsid w:val="00C47D0A"/>
    <w:rsid w:val="00C47E19"/>
    <w:rsid w:val="00C47E38"/>
    <w:rsid w:val="00C50120"/>
    <w:rsid w:val="00C50146"/>
    <w:rsid w:val="00C5017A"/>
    <w:rsid w:val="00C5029B"/>
    <w:rsid w:val="00C5085F"/>
    <w:rsid w:val="00C50B97"/>
    <w:rsid w:val="00C510F3"/>
    <w:rsid w:val="00C512CD"/>
    <w:rsid w:val="00C514C4"/>
    <w:rsid w:val="00C51670"/>
    <w:rsid w:val="00C51C98"/>
    <w:rsid w:val="00C51C9D"/>
    <w:rsid w:val="00C51D2D"/>
    <w:rsid w:val="00C51DB0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91"/>
    <w:rsid w:val="00C52FE3"/>
    <w:rsid w:val="00C53475"/>
    <w:rsid w:val="00C535A8"/>
    <w:rsid w:val="00C5392D"/>
    <w:rsid w:val="00C53955"/>
    <w:rsid w:val="00C5398F"/>
    <w:rsid w:val="00C539E7"/>
    <w:rsid w:val="00C53B6E"/>
    <w:rsid w:val="00C53D31"/>
    <w:rsid w:val="00C53DBE"/>
    <w:rsid w:val="00C53DED"/>
    <w:rsid w:val="00C53F13"/>
    <w:rsid w:val="00C54142"/>
    <w:rsid w:val="00C5415E"/>
    <w:rsid w:val="00C5435D"/>
    <w:rsid w:val="00C54869"/>
    <w:rsid w:val="00C54A2D"/>
    <w:rsid w:val="00C54B12"/>
    <w:rsid w:val="00C54C2E"/>
    <w:rsid w:val="00C54FC4"/>
    <w:rsid w:val="00C5504E"/>
    <w:rsid w:val="00C550AB"/>
    <w:rsid w:val="00C55863"/>
    <w:rsid w:val="00C56521"/>
    <w:rsid w:val="00C565B6"/>
    <w:rsid w:val="00C56651"/>
    <w:rsid w:val="00C56659"/>
    <w:rsid w:val="00C56A00"/>
    <w:rsid w:val="00C56C4F"/>
    <w:rsid w:val="00C56E5F"/>
    <w:rsid w:val="00C56F8F"/>
    <w:rsid w:val="00C56FEF"/>
    <w:rsid w:val="00C570B5"/>
    <w:rsid w:val="00C570B9"/>
    <w:rsid w:val="00C57202"/>
    <w:rsid w:val="00C57326"/>
    <w:rsid w:val="00C5740C"/>
    <w:rsid w:val="00C574FA"/>
    <w:rsid w:val="00C57504"/>
    <w:rsid w:val="00C57568"/>
    <w:rsid w:val="00C57575"/>
    <w:rsid w:val="00C578C6"/>
    <w:rsid w:val="00C5791F"/>
    <w:rsid w:val="00C57A51"/>
    <w:rsid w:val="00C57B17"/>
    <w:rsid w:val="00C57F77"/>
    <w:rsid w:val="00C6030A"/>
    <w:rsid w:val="00C60421"/>
    <w:rsid w:val="00C604E9"/>
    <w:rsid w:val="00C605E2"/>
    <w:rsid w:val="00C605E4"/>
    <w:rsid w:val="00C605FE"/>
    <w:rsid w:val="00C60791"/>
    <w:rsid w:val="00C60974"/>
    <w:rsid w:val="00C60D9A"/>
    <w:rsid w:val="00C610A0"/>
    <w:rsid w:val="00C61661"/>
    <w:rsid w:val="00C61680"/>
    <w:rsid w:val="00C61B84"/>
    <w:rsid w:val="00C61C41"/>
    <w:rsid w:val="00C61C89"/>
    <w:rsid w:val="00C61C9F"/>
    <w:rsid w:val="00C61F81"/>
    <w:rsid w:val="00C620BD"/>
    <w:rsid w:val="00C622D9"/>
    <w:rsid w:val="00C623A7"/>
    <w:rsid w:val="00C623D4"/>
    <w:rsid w:val="00C625FD"/>
    <w:rsid w:val="00C62661"/>
    <w:rsid w:val="00C627EE"/>
    <w:rsid w:val="00C62891"/>
    <w:rsid w:val="00C62CF2"/>
    <w:rsid w:val="00C62F94"/>
    <w:rsid w:val="00C63045"/>
    <w:rsid w:val="00C63197"/>
    <w:rsid w:val="00C633C5"/>
    <w:rsid w:val="00C6364C"/>
    <w:rsid w:val="00C636CE"/>
    <w:rsid w:val="00C638A7"/>
    <w:rsid w:val="00C638D2"/>
    <w:rsid w:val="00C639E1"/>
    <w:rsid w:val="00C63A90"/>
    <w:rsid w:val="00C63BE6"/>
    <w:rsid w:val="00C63D49"/>
    <w:rsid w:val="00C63D7D"/>
    <w:rsid w:val="00C6422B"/>
    <w:rsid w:val="00C64268"/>
    <w:rsid w:val="00C64335"/>
    <w:rsid w:val="00C64341"/>
    <w:rsid w:val="00C64389"/>
    <w:rsid w:val="00C64490"/>
    <w:rsid w:val="00C645DD"/>
    <w:rsid w:val="00C646DE"/>
    <w:rsid w:val="00C64900"/>
    <w:rsid w:val="00C64961"/>
    <w:rsid w:val="00C64AB1"/>
    <w:rsid w:val="00C64B2F"/>
    <w:rsid w:val="00C64BB0"/>
    <w:rsid w:val="00C65267"/>
    <w:rsid w:val="00C653DB"/>
    <w:rsid w:val="00C65411"/>
    <w:rsid w:val="00C65629"/>
    <w:rsid w:val="00C656A1"/>
    <w:rsid w:val="00C65E7E"/>
    <w:rsid w:val="00C6602E"/>
    <w:rsid w:val="00C66361"/>
    <w:rsid w:val="00C66394"/>
    <w:rsid w:val="00C66449"/>
    <w:rsid w:val="00C66BFF"/>
    <w:rsid w:val="00C66CD6"/>
    <w:rsid w:val="00C66EA2"/>
    <w:rsid w:val="00C671BE"/>
    <w:rsid w:val="00C67208"/>
    <w:rsid w:val="00C672C6"/>
    <w:rsid w:val="00C673AC"/>
    <w:rsid w:val="00C67448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D5B"/>
    <w:rsid w:val="00C67E11"/>
    <w:rsid w:val="00C67E88"/>
    <w:rsid w:val="00C67E9C"/>
    <w:rsid w:val="00C67ED2"/>
    <w:rsid w:val="00C7030D"/>
    <w:rsid w:val="00C70488"/>
    <w:rsid w:val="00C704C5"/>
    <w:rsid w:val="00C706AB"/>
    <w:rsid w:val="00C706E5"/>
    <w:rsid w:val="00C70777"/>
    <w:rsid w:val="00C70BBE"/>
    <w:rsid w:val="00C70C43"/>
    <w:rsid w:val="00C70C8F"/>
    <w:rsid w:val="00C70CA5"/>
    <w:rsid w:val="00C70F73"/>
    <w:rsid w:val="00C7124D"/>
    <w:rsid w:val="00C714BF"/>
    <w:rsid w:val="00C71659"/>
    <w:rsid w:val="00C718C5"/>
    <w:rsid w:val="00C71929"/>
    <w:rsid w:val="00C71A33"/>
    <w:rsid w:val="00C720CE"/>
    <w:rsid w:val="00C720ED"/>
    <w:rsid w:val="00C72125"/>
    <w:rsid w:val="00C7245A"/>
    <w:rsid w:val="00C727D5"/>
    <w:rsid w:val="00C72CB2"/>
    <w:rsid w:val="00C72EE5"/>
    <w:rsid w:val="00C73058"/>
    <w:rsid w:val="00C7336C"/>
    <w:rsid w:val="00C73646"/>
    <w:rsid w:val="00C73A77"/>
    <w:rsid w:val="00C73E75"/>
    <w:rsid w:val="00C73E8F"/>
    <w:rsid w:val="00C74001"/>
    <w:rsid w:val="00C74058"/>
    <w:rsid w:val="00C74333"/>
    <w:rsid w:val="00C7439D"/>
    <w:rsid w:val="00C74469"/>
    <w:rsid w:val="00C746B8"/>
    <w:rsid w:val="00C74753"/>
    <w:rsid w:val="00C747A1"/>
    <w:rsid w:val="00C748D9"/>
    <w:rsid w:val="00C749F5"/>
    <w:rsid w:val="00C74AC8"/>
    <w:rsid w:val="00C7513C"/>
    <w:rsid w:val="00C752FB"/>
    <w:rsid w:val="00C75718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314"/>
    <w:rsid w:val="00C776F8"/>
    <w:rsid w:val="00C77774"/>
    <w:rsid w:val="00C77A23"/>
    <w:rsid w:val="00C77BC2"/>
    <w:rsid w:val="00C77CAA"/>
    <w:rsid w:val="00C77EDA"/>
    <w:rsid w:val="00C77F8B"/>
    <w:rsid w:val="00C802E5"/>
    <w:rsid w:val="00C806A0"/>
    <w:rsid w:val="00C80728"/>
    <w:rsid w:val="00C80729"/>
    <w:rsid w:val="00C80946"/>
    <w:rsid w:val="00C80B0A"/>
    <w:rsid w:val="00C80C1A"/>
    <w:rsid w:val="00C80C1D"/>
    <w:rsid w:val="00C80E08"/>
    <w:rsid w:val="00C8105C"/>
    <w:rsid w:val="00C81082"/>
    <w:rsid w:val="00C810A9"/>
    <w:rsid w:val="00C817B7"/>
    <w:rsid w:val="00C81CC1"/>
    <w:rsid w:val="00C81E87"/>
    <w:rsid w:val="00C82141"/>
    <w:rsid w:val="00C82554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08D"/>
    <w:rsid w:val="00C83201"/>
    <w:rsid w:val="00C832A1"/>
    <w:rsid w:val="00C8338E"/>
    <w:rsid w:val="00C83448"/>
    <w:rsid w:val="00C8381E"/>
    <w:rsid w:val="00C839B3"/>
    <w:rsid w:val="00C839EB"/>
    <w:rsid w:val="00C83C32"/>
    <w:rsid w:val="00C83E00"/>
    <w:rsid w:val="00C83FDD"/>
    <w:rsid w:val="00C840A1"/>
    <w:rsid w:val="00C84303"/>
    <w:rsid w:val="00C845F3"/>
    <w:rsid w:val="00C84638"/>
    <w:rsid w:val="00C84942"/>
    <w:rsid w:val="00C84A95"/>
    <w:rsid w:val="00C84AE4"/>
    <w:rsid w:val="00C84F69"/>
    <w:rsid w:val="00C84FBB"/>
    <w:rsid w:val="00C85298"/>
    <w:rsid w:val="00C853EC"/>
    <w:rsid w:val="00C85572"/>
    <w:rsid w:val="00C85578"/>
    <w:rsid w:val="00C856C9"/>
    <w:rsid w:val="00C85B18"/>
    <w:rsid w:val="00C85B70"/>
    <w:rsid w:val="00C85C30"/>
    <w:rsid w:val="00C85DCA"/>
    <w:rsid w:val="00C85EBA"/>
    <w:rsid w:val="00C85ED2"/>
    <w:rsid w:val="00C86086"/>
    <w:rsid w:val="00C861C7"/>
    <w:rsid w:val="00C8626C"/>
    <w:rsid w:val="00C86432"/>
    <w:rsid w:val="00C86635"/>
    <w:rsid w:val="00C866A1"/>
    <w:rsid w:val="00C869BB"/>
    <w:rsid w:val="00C869F4"/>
    <w:rsid w:val="00C86C23"/>
    <w:rsid w:val="00C86DCF"/>
    <w:rsid w:val="00C870CE"/>
    <w:rsid w:val="00C87550"/>
    <w:rsid w:val="00C8756C"/>
    <w:rsid w:val="00C87765"/>
    <w:rsid w:val="00C87AD4"/>
    <w:rsid w:val="00C87BC8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0F6D"/>
    <w:rsid w:val="00C91395"/>
    <w:rsid w:val="00C91676"/>
    <w:rsid w:val="00C91874"/>
    <w:rsid w:val="00C9199E"/>
    <w:rsid w:val="00C91AA8"/>
    <w:rsid w:val="00C91D65"/>
    <w:rsid w:val="00C91F15"/>
    <w:rsid w:val="00C91F72"/>
    <w:rsid w:val="00C91FA2"/>
    <w:rsid w:val="00C92039"/>
    <w:rsid w:val="00C920BE"/>
    <w:rsid w:val="00C92189"/>
    <w:rsid w:val="00C923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39F"/>
    <w:rsid w:val="00C93537"/>
    <w:rsid w:val="00C93632"/>
    <w:rsid w:val="00C937D7"/>
    <w:rsid w:val="00C93BD8"/>
    <w:rsid w:val="00C93FB5"/>
    <w:rsid w:val="00C93FB6"/>
    <w:rsid w:val="00C93FF3"/>
    <w:rsid w:val="00C9402D"/>
    <w:rsid w:val="00C94645"/>
    <w:rsid w:val="00C9484D"/>
    <w:rsid w:val="00C94A0C"/>
    <w:rsid w:val="00C94ACE"/>
    <w:rsid w:val="00C94C4C"/>
    <w:rsid w:val="00C94C6B"/>
    <w:rsid w:val="00C94D1A"/>
    <w:rsid w:val="00C94E55"/>
    <w:rsid w:val="00C95615"/>
    <w:rsid w:val="00C95958"/>
    <w:rsid w:val="00C95B33"/>
    <w:rsid w:val="00C95CE3"/>
    <w:rsid w:val="00C95EAC"/>
    <w:rsid w:val="00C95EF9"/>
    <w:rsid w:val="00C95FB2"/>
    <w:rsid w:val="00C95FB3"/>
    <w:rsid w:val="00C96431"/>
    <w:rsid w:val="00C9648C"/>
    <w:rsid w:val="00C96664"/>
    <w:rsid w:val="00C9690B"/>
    <w:rsid w:val="00C96DFD"/>
    <w:rsid w:val="00C9715C"/>
    <w:rsid w:val="00C9715E"/>
    <w:rsid w:val="00C97259"/>
    <w:rsid w:val="00C975A9"/>
    <w:rsid w:val="00C975AA"/>
    <w:rsid w:val="00C977EC"/>
    <w:rsid w:val="00C97C0B"/>
    <w:rsid w:val="00C97D23"/>
    <w:rsid w:val="00C97E3F"/>
    <w:rsid w:val="00C97F58"/>
    <w:rsid w:val="00CA01DE"/>
    <w:rsid w:val="00CA020D"/>
    <w:rsid w:val="00CA0299"/>
    <w:rsid w:val="00CA029D"/>
    <w:rsid w:val="00CA0559"/>
    <w:rsid w:val="00CA062C"/>
    <w:rsid w:val="00CA062E"/>
    <w:rsid w:val="00CA06CD"/>
    <w:rsid w:val="00CA0720"/>
    <w:rsid w:val="00CA07E8"/>
    <w:rsid w:val="00CA0EE4"/>
    <w:rsid w:val="00CA0FC0"/>
    <w:rsid w:val="00CA1315"/>
    <w:rsid w:val="00CA1414"/>
    <w:rsid w:val="00CA1501"/>
    <w:rsid w:val="00CA17D4"/>
    <w:rsid w:val="00CA1845"/>
    <w:rsid w:val="00CA1A60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ABD"/>
    <w:rsid w:val="00CA2BA0"/>
    <w:rsid w:val="00CA2BAC"/>
    <w:rsid w:val="00CA2E4B"/>
    <w:rsid w:val="00CA2FE6"/>
    <w:rsid w:val="00CA3176"/>
    <w:rsid w:val="00CA3277"/>
    <w:rsid w:val="00CA33C8"/>
    <w:rsid w:val="00CA347E"/>
    <w:rsid w:val="00CA35AE"/>
    <w:rsid w:val="00CA3758"/>
    <w:rsid w:val="00CA3845"/>
    <w:rsid w:val="00CA38BA"/>
    <w:rsid w:val="00CA3910"/>
    <w:rsid w:val="00CA398E"/>
    <w:rsid w:val="00CA39C7"/>
    <w:rsid w:val="00CA3AD9"/>
    <w:rsid w:val="00CA3B45"/>
    <w:rsid w:val="00CA3DBB"/>
    <w:rsid w:val="00CA3F94"/>
    <w:rsid w:val="00CA45A1"/>
    <w:rsid w:val="00CA4AE8"/>
    <w:rsid w:val="00CA4D37"/>
    <w:rsid w:val="00CA4D4E"/>
    <w:rsid w:val="00CA5188"/>
    <w:rsid w:val="00CA518D"/>
    <w:rsid w:val="00CA52FA"/>
    <w:rsid w:val="00CA535A"/>
    <w:rsid w:val="00CA537F"/>
    <w:rsid w:val="00CA5489"/>
    <w:rsid w:val="00CA5512"/>
    <w:rsid w:val="00CA5638"/>
    <w:rsid w:val="00CA5741"/>
    <w:rsid w:val="00CA5A87"/>
    <w:rsid w:val="00CA5AEB"/>
    <w:rsid w:val="00CA5F25"/>
    <w:rsid w:val="00CA623D"/>
    <w:rsid w:val="00CA6393"/>
    <w:rsid w:val="00CA639E"/>
    <w:rsid w:val="00CA6732"/>
    <w:rsid w:val="00CA6847"/>
    <w:rsid w:val="00CA6B42"/>
    <w:rsid w:val="00CA6BBB"/>
    <w:rsid w:val="00CA6D09"/>
    <w:rsid w:val="00CA6EA0"/>
    <w:rsid w:val="00CA6EFB"/>
    <w:rsid w:val="00CA7061"/>
    <w:rsid w:val="00CA709E"/>
    <w:rsid w:val="00CA71CA"/>
    <w:rsid w:val="00CA7281"/>
    <w:rsid w:val="00CA728B"/>
    <w:rsid w:val="00CA7548"/>
    <w:rsid w:val="00CA7583"/>
    <w:rsid w:val="00CA76FF"/>
    <w:rsid w:val="00CA7DE4"/>
    <w:rsid w:val="00CA7F5B"/>
    <w:rsid w:val="00CB0156"/>
    <w:rsid w:val="00CB01A0"/>
    <w:rsid w:val="00CB0500"/>
    <w:rsid w:val="00CB0783"/>
    <w:rsid w:val="00CB09E5"/>
    <w:rsid w:val="00CB0B21"/>
    <w:rsid w:val="00CB0B47"/>
    <w:rsid w:val="00CB1042"/>
    <w:rsid w:val="00CB10BF"/>
    <w:rsid w:val="00CB1473"/>
    <w:rsid w:val="00CB1724"/>
    <w:rsid w:val="00CB1730"/>
    <w:rsid w:val="00CB1735"/>
    <w:rsid w:val="00CB1794"/>
    <w:rsid w:val="00CB252C"/>
    <w:rsid w:val="00CB2893"/>
    <w:rsid w:val="00CB298C"/>
    <w:rsid w:val="00CB2A0C"/>
    <w:rsid w:val="00CB2CE9"/>
    <w:rsid w:val="00CB2D2D"/>
    <w:rsid w:val="00CB2DD7"/>
    <w:rsid w:val="00CB2EC9"/>
    <w:rsid w:val="00CB3056"/>
    <w:rsid w:val="00CB3147"/>
    <w:rsid w:val="00CB31C1"/>
    <w:rsid w:val="00CB3212"/>
    <w:rsid w:val="00CB32A0"/>
    <w:rsid w:val="00CB32DD"/>
    <w:rsid w:val="00CB3307"/>
    <w:rsid w:val="00CB337A"/>
    <w:rsid w:val="00CB34F2"/>
    <w:rsid w:val="00CB365A"/>
    <w:rsid w:val="00CB3702"/>
    <w:rsid w:val="00CB3761"/>
    <w:rsid w:val="00CB37DC"/>
    <w:rsid w:val="00CB3940"/>
    <w:rsid w:val="00CB3A10"/>
    <w:rsid w:val="00CB3C29"/>
    <w:rsid w:val="00CB3DC5"/>
    <w:rsid w:val="00CB40D4"/>
    <w:rsid w:val="00CB42CD"/>
    <w:rsid w:val="00CB43CE"/>
    <w:rsid w:val="00CB4618"/>
    <w:rsid w:val="00CB4764"/>
    <w:rsid w:val="00CB47DB"/>
    <w:rsid w:val="00CB484C"/>
    <w:rsid w:val="00CB490A"/>
    <w:rsid w:val="00CB4997"/>
    <w:rsid w:val="00CB4D3B"/>
    <w:rsid w:val="00CB4F23"/>
    <w:rsid w:val="00CB4F2E"/>
    <w:rsid w:val="00CB5040"/>
    <w:rsid w:val="00CB509B"/>
    <w:rsid w:val="00CB51A6"/>
    <w:rsid w:val="00CB523B"/>
    <w:rsid w:val="00CB5340"/>
    <w:rsid w:val="00CB5AB2"/>
    <w:rsid w:val="00CB5ED3"/>
    <w:rsid w:val="00CB6350"/>
    <w:rsid w:val="00CB668E"/>
    <w:rsid w:val="00CB67B7"/>
    <w:rsid w:val="00CB6A57"/>
    <w:rsid w:val="00CB6DA1"/>
    <w:rsid w:val="00CB6FB4"/>
    <w:rsid w:val="00CB6FB5"/>
    <w:rsid w:val="00CB7079"/>
    <w:rsid w:val="00CB7131"/>
    <w:rsid w:val="00CB742F"/>
    <w:rsid w:val="00CB75D0"/>
    <w:rsid w:val="00CB7730"/>
    <w:rsid w:val="00CB7A03"/>
    <w:rsid w:val="00CB7B14"/>
    <w:rsid w:val="00CB7D2F"/>
    <w:rsid w:val="00CB7F3F"/>
    <w:rsid w:val="00CC0252"/>
    <w:rsid w:val="00CC0254"/>
    <w:rsid w:val="00CC0431"/>
    <w:rsid w:val="00CC0487"/>
    <w:rsid w:val="00CC06DD"/>
    <w:rsid w:val="00CC0711"/>
    <w:rsid w:val="00CC07F3"/>
    <w:rsid w:val="00CC0AC1"/>
    <w:rsid w:val="00CC0D70"/>
    <w:rsid w:val="00CC0DB6"/>
    <w:rsid w:val="00CC0F7D"/>
    <w:rsid w:val="00CC103A"/>
    <w:rsid w:val="00CC11AE"/>
    <w:rsid w:val="00CC1602"/>
    <w:rsid w:val="00CC16A7"/>
    <w:rsid w:val="00CC193D"/>
    <w:rsid w:val="00CC19CF"/>
    <w:rsid w:val="00CC1A8E"/>
    <w:rsid w:val="00CC1B13"/>
    <w:rsid w:val="00CC1BFE"/>
    <w:rsid w:val="00CC1D40"/>
    <w:rsid w:val="00CC1E75"/>
    <w:rsid w:val="00CC1F9C"/>
    <w:rsid w:val="00CC1FD8"/>
    <w:rsid w:val="00CC225C"/>
    <w:rsid w:val="00CC24C4"/>
    <w:rsid w:val="00CC2539"/>
    <w:rsid w:val="00CC2AD0"/>
    <w:rsid w:val="00CC2B4C"/>
    <w:rsid w:val="00CC2CFE"/>
    <w:rsid w:val="00CC2F08"/>
    <w:rsid w:val="00CC319F"/>
    <w:rsid w:val="00CC31F0"/>
    <w:rsid w:val="00CC37F1"/>
    <w:rsid w:val="00CC3972"/>
    <w:rsid w:val="00CC397D"/>
    <w:rsid w:val="00CC3AB9"/>
    <w:rsid w:val="00CC3C08"/>
    <w:rsid w:val="00CC3C31"/>
    <w:rsid w:val="00CC40D4"/>
    <w:rsid w:val="00CC4109"/>
    <w:rsid w:val="00CC46C3"/>
    <w:rsid w:val="00CC4713"/>
    <w:rsid w:val="00CC47C7"/>
    <w:rsid w:val="00CC48A4"/>
    <w:rsid w:val="00CC498F"/>
    <w:rsid w:val="00CC49AD"/>
    <w:rsid w:val="00CC49C4"/>
    <w:rsid w:val="00CC4B35"/>
    <w:rsid w:val="00CC4B6F"/>
    <w:rsid w:val="00CC4F98"/>
    <w:rsid w:val="00CC5157"/>
    <w:rsid w:val="00CC51E9"/>
    <w:rsid w:val="00CC5427"/>
    <w:rsid w:val="00CC5551"/>
    <w:rsid w:val="00CC5664"/>
    <w:rsid w:val="00CC5989"/>
    <w:rsid w:val="00CC5BA9"/>
    <w:rsid w:val="00CC5F81"/>
    <w:rsid w:val="00CC6065"/>
    <w:rsid w:val="00CC62C9"/>
    <w:rsid w:val="00CC6385"/>
    <w:rsid w:val="00CC63FC"/>
    <w:rsid w:val="00CC63FD"/>
    <w:rsid w:val="00CC64F0"/>
    <w:rsid w:val="00CC65D3"/>
    <w:rsid w:val="00CC65DB"/>
    <w:rsid w:val="00CC674E"/>
    <w:rsid w:val="00CC67A0"/>
    <w:rsid w:val="00CC67C7"/>
    <w:rsid w:val="00CC68DD"/>
    <w:rsid w:val="00CC68E0"/>
    <w:rsid w:val="00CC68F5"/>
    <w:rsid w:val="00CC6991"/>
    <w:rsid w:val="00CC6C53"/>
    <w:rsid w:val="00CC6CD8"/>
    <w:rsid w:val="00CC6ECA"/>
    <w:rsid w:val="00CC713F"/>
    <w:rsid w:val="00CC715C"/>
    <w:rsid w:val="00CC7189"/>
    <w:rsid w:val="00CC7255"/>
    <w:rsid w:val="00CC730E"/>
    <w:rsid w:val="00CC78AF"/>
    <w:rsid w:val="00CC7970"/>
    <w:rsid w:val="00CC7A14"/>
    <w:rsid w:val="00CC7E9A"/>
    <w:rsid w:val="00CD0079"/>
    <w:rsid w:val="00CD0204"/>
    <w:rsid w:val="00CD02A5"/>
    <w:rsid w:val="00CD04A7"/>
    <w:rsid w:val="00CD04D0"/>
    <w:rsid w:val="00CD05E5"/>
    <w:rsid w:val="00CD0870"/>
    <w:rsid w:val="00CD08E5"/>
    <w:rsid w:val="00CD0A32"/>
    <w:rsid w:val="00CD0C91"/>
    <w:rsid w:val="00CD0E73"/>
    <w:rsid w:val="00CD0EBB"/>
    <w:rsid w:val="00CD0EC1"/>
    <w:rsid w:val="00CD1029"/>
    <w:rsid w:val="00CD105F"/>
    <w:rsid w:val="00CD160C"/>
    <w:rsid w:val="00CD1690"/>
    <w:rsid w:val="00CD19C7"/>
    <w:rsid w:val="00CD1A6B"/>
    <w:rsid w:val="00CD1D21"/>
    <w:rsid w:val="00CD1FCE"/>
    <w:rsid w:val="00CD2153"/>
    <w:rsid w:val="00CD2299"/>
    <w:rsid w:val="00CD2375"/>
    <w:rsid w:val="00CD2385"/>
    <w:rsid w:val="00CD2796"/>
    <w:rsid w:val="00CD27D5"/>
    <w:rsid w:val="00CD27DF"/>
    <w:rsid w:val="00CD2819"/>
    <w:rsid w:val="00CD29B8"/>
    <w:rsid w:val="00CD2B8D"/>
    <w:rsid w:val="00CD2C0F"/>
    <w:rsid w:val="00CD2CA8"/>
    <w:rsid w:val="00CD2EE4"/>
    <w:rsid w:val="00CD2FED"/>
    <w:rsid w:val="00CD300B"/>
    <w:rsid w:val="00CD30E0"/>
    <w:rsid w:val="00CD325F"/>
    <w:rsid w:val="00CD32E4"/>
    <w:rsid w:val="00CD33BA"/>
    <w:rsid w:val="00CD36E4"/>
    <w:rsid w:val="00CD3C3E"/>
    <w:rsid w:val="00CD3E06"/>
    <w:rsid w:val="00CD3EDB"/>
    <w:rsid w:val="00CD3F4E"/>
    <w:rsid w:val="00CD42D6"/>
    <w:rsid w:val="00CD4303"/>
    <w:rsid w:val="00CD43BF"/>
    <w:rsid w:val="00CD46DD"/>
    <w:rsid w:val="00CD4971"/>
    <w:rsid w:val="00CD4F08"/>
    <w:rsid w:val="00CD4F17"/>
    <w:rsid w:val="00CD4F3D"/>
    <w:rsid w:val="00CD4FA9"/>
    <w:rsid w:val="00CD5031"/>
    <w:rsid w:val="00CD5177"/>
    <w:rsid w:val="00CD5246"/>
    <w:rsid w:val="00CD5331"/>
    <w:rsid w:val="00CD59C8"/>
    <w:rsid w:val="00CD5A71"/>
    <w:rsid w:val="00CD5BA7"/>
    <w:rsid w:val="00CD5C93"/>
    <w:rsid w:val="00CD5EA5"/>
    <w:rsid w:val="00CD5F3C"/>
    <w:rsid w:val="00CD60FA"/>
    <w:rsid w:val="00CD6144"/>
    <w:rsid w:val="00CD6193"/>
    <w:rsid w:val="00CD6196"/>
    <w:rsid w:val="00CD6472"/>
    <w:rsid w:val="00CD6672"/>
    <w:rsid w:val="00CD69F0"/>
    <w:rsid w:val="00CD6A5C"/>
    <w:rsid w:val="00CD6C67"/>
    <w:rsid w:val="00CD6CCF"/>
    <w:rsid w:val="00CD70EE"/>
    <w:rsid w:val="00CD717A"/>
    <w:rsid w:val="00CD7312"/>
    <w:rsid w:val="00CD743F"/>
    <w:rsid w:val="00CD74F4"/>
    <w:rsid w:val="00CD7501"/>
    <w:rsid w:val="00CD7553"/>
    <w:rsid w:val="00CD785D"/>
    <w:rsid w:val="00CD79D2"/>
    <w:rsid w:val="00CE0059"/>
    <w:rsid w:val="00CE0198"/>
    <w:rsid w:val="00CE05A5"/>
    <w:rsid w:val="00CE0ABB"/>
    <w:rsid w:val="00CE0BA0"/>
    <w:rsid w:val="00CE0D8A"/>
    <w:rsid w:val="00CE0DB2"/>
    <w:rsid w:val="00CE1018"/>
    <w:rsid w:val="00CE107C"/>
    <w:rsid w:val="00CE1110"/>
    <w:rsid w:val="00CE12F2"/>
    <w:rsid w:val="00CE13FF"/>
    <w:rsid w:val="00CE1607"/>
    <w:rsid w:val="00CE1A6B"/>
    <w:rsid w:val="00CE1C09"/>
    <w:rsid w:val="00CE21F6"/>
    <w:rsid w:val="00CE22AC"/>
    <w:rsid w:val="00CE24C2"/>
    <w:rsid w:val="00CE268B"/>
    <w:rsid w:val="00CE2AD2"/>
    <w:rsid w:val="00CE2FF2"/>
    <w:rsid w:val="00CE3000"/>
    <w:rsid w:val="00CE3046"/>
    <w:rsid w:val="00CE307B"/>
    <w:rsid w:val="00CE31A4"/>
    <w:rsid w:val="00CE348F"/>
    <w:rsid w:val="00CE39DB"/>
    <w:rsid w:val="00CE3F07"/>
    <w:rsid w:val="00CE3F93"/>
    <w:rsid w:val="00CE4168"/>
    <w:rsid w:val="00CE44B6"/>
    <w:rsid w:val="00CE49EA"/>
    <w:rsid w:val="00CE4A7C"/>
    <w:rsid w:val="00CE4AE4"/>
    <w:rsid w:val="00CE4B2B"/>
    <w:rsid w:val="00CE4C37"/>
    <w:rsid w:val="00CE4EA3"/>
    <w:rsid w:val="00CE4FC7"/>
    <w:rsid w:val="00CE4FD3"/>
    <w:rsid w:val="00CE4FEC"/>
    <w:rsid w:val="00CE52D2"/>
    <w:rsid w:val="00CE53B5"/>
    <w:rsid w:val="00CE5431"/>
    <w:rsid w:val="00CE572A"/>
    <w:rsid w:val="00CE5A40"/>
    <w:rsid w:val="00CE5BDC"/>
    <w:rsid w:val="00CE5BEE"/>
    <w:rsid w:val="00CE5C2B"/>
    <w:rsid w:val="00CE5D02"/>
    <w:rsid w:val="00CE6225"/>
    <w:rsid w:val="00CE6A53"/>
    <w:rsid w:val="00CE6C3C"/>
    <w:rsid w:val="00CE6D77"/>
    <w:rsid w:val="00CE7133"/>
    <w:rsid w:val="00CE73EA"/>
    <w:rsid w:val="00CE751E"/>
    <w:rsid w:val="00CE77C0"/>
    <w:rsid w:val="00CE787C"/>
    <w:rsid w:val="00CE7968"/>
    <w:rsid w:val="00CE7B1E"/>
    <w:rsid w:val="00CE7C02"/>
    <w:rsid w:val="00CE7C84"/>
    <w:rsid w:val="00CF010D"/>
    <w:rsid w:val="00CF0543"/>
    <w:rsid w:val="00CF0818"/>
    <w:rsid w:val="00CF08AD"/>
    <w:rsid w:val="00CF0930"/>
    <w:rsid w:val="00CF0B93"/>
    <w:rsid w:val="00CF0BC8"/>
    <w:rsid w:val="00CF0EE4"/>
    <w:rsid w:val="00CF0F3D"/>
    <w:rsid w:val="00CF111F"/>
    <w:rsid w:val="00CF1122"/>
    <w:rsid w:val="00CF157A"/>
    <w:rsid w:val="00CF16BC"/>
    <w:rsid w:val="00CF1759"/>
    <w:rsid w:val="00CF1AF6"/>
    <w:rsid w:val="00CF1DFD"/>
    <w:rsid w:val="00CF1ED0"/>
    <w:rsid w:val="00CF1FC4"/>
    <w:rsid w:val="00CF2239"/>
    <w:rsid w:val="00CF223D"/>
    <w:rsid w:val="00CF22D0"/>
    <w:rsid w:val="00CF22DD"/>
    <w:rsid w:val="00CF2567"/>
    <w:rsid w:val="00CF2637"/>
    <w:rsid w:val="00CF26E5"/>
    <w:rsid w:val="00CF27E8"/>
    <w:rsid w:val="00CF2863"/>
    <w:rsid w:val="00CF2CC3"/>
    <w:rsid w:val="00CF2FAF"/>
    <w:rsid w:val="00CF3262"/>
    <w:rsid w:val="00CF32EF"/>
    <w:rsid w:val="00CF332B"/>
    <w:rsid w:val="00CF350F"/>
    <w:rsid w:val="00CF36A9"/>
    <w:rsid w:val="00CF380F"/>
    <w:rsid w:val="00CF39B2"/>
    <w:rsid w:val="00CF3B0D"/>
    <w:rsid w:val="00CF3E37"/>
    <w:rsid w:val="00CF4291"/>
    <w:rsid w:val="00CF4658"/>
    <w:rsid w:val="00CF4916"/>
    <w:rsid w:val="00CF4E6C"/>
    <w:rsid w:val="00CF4F3E"/>
    <w:rsid w:val="00CF503E"/>
    <w:rsid w:val="00CF5151"/>
    <w:rsid w:val="00CF538E"/>
    <w:rsid w:val="00CF53EB"/>
    <w:rsid w:val="00CF5431"/>
    <w:rsid w:val="00CF55BE"/>
    <w:rsid w:val="00CF59F6"/>
    <w:rsid w:val="00CF5B2A"/>
    <w:rsid w:val="00CF5D1B"/>
    <w:rsid w:val="00CF6234"/>
    <w:rsid w:val="00CF62E9"/>
    <w:rsid w:val="00CF6445"/>
    <w:rsid w:val="00CF6527"/>
    <w:rsid w:val="00CF652D"/>
    <w:rsid w:val="00CF658B"/>
    <w:rsid w:val="00CF6641"/>
    <w:rsid w:val="00CF6ADE"/>
    <w:rsid w:val="00CF6CA3"/>
    <w:rsid w:val="00CF6D28"/>
    <w:rsid w:val="00CF6E82"/>
    <w:rsid w:val="00CF727A"/>
    <w:rsid w:val="00CF731C"/>
    <w:rsid w:val="00CF7390"/>
    <w:rsid w:val="00CF760F"/>
    <w:rsid w:val="00CF76FD"/>
    <w:rsid w:val="00CF7939"/>
    <w:rsid w:val="00CF79ED"/>
    <w:rsid w:val="00CF7B96"/>
    <w:rsid w:val="00CF7CAF"/>
    <w:rsid w:val="00CF7DA4"/>
    <w:rsid w:val="00CF7E00"/>
    <w:rsid w:val="00D00077"/>
    <w:rsid w:val="00D00203"/>
    <w:rsid w:val="00D00423"/>
    <w:rsid w:val="00D0042E"/>
    <w:rsid w:val="00D00765"/>
    <w:rsid w:val="00D00BE0"/>
    <w:rsid w:val="00D00E2D"/>
    <w:rsid w:val="00D01244"/>
    <w:rsid w:val="00D01342"/>
    <w:rsid w:val="00D0140A"/>
    <w:rsid w:val="00D01999"/>
    <w:rsid w:val="00D019BB"/>
    <w:rsid w:val="00D01B6B"/>
    <w:rsid w:val="00D01D44"/>
    <w:rsid w:val="00D01DF7"/>
    <w:rsid w:val="00D01E23"/>
    <w:rsid w:val="00D02048"/>
    <w:rsid w:val="00D02209"/>
    <w:rsid w:val="00D0234F"/>
    <w:rsid w:val="00D02351"/>
    <w:rsid w:val="00D0274C"/>
    <w:rsid w:val="00D02DC8"/>
    <w:rsid w:val="00D0312E"/>
    <w:rsid w:val="00D031FF"/>
    <w:rsid w:val="00D0344B"/>
    <w:rsid w:val="00D0347B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3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A41"/>
    <w:rsid w:val="00D05B49"/>
    <w:rsid w:val="00D05B59"/>
    <w:rsid w:val="00D05EF8"/>
    <w:rsid w:val="00D063D5"/>
    <w:rsid w:val="00D06672"/>
    <w:rsid w:val="00D066F0"/>
    <w:rsid w:val="00D0671C"/>
    <w:rsid w:val="00D068E0"/>
    <w:rsid w:val="00D06C04"/>
    <w:rsid w:val="00D06C37"/>
    <w:rsid w:val="00D06EF1"/>
    <w:rsid w:val="00D072CB"/>
    <w:rsid w:val="00D0751B"/>
    <w:rsid w:val="00D07B26"/>
    <w:rsid w:val="00D07B29"/>
    <w:rsid w:val="00D07C45"/>
    <w:rsid w:val="00D07FC2"/>
    <w:rsid w:val="00D10060"/>
    <w:rsid w:val="00D10088"/>
    <w:rsid w:val="00D101C7"/>
    <w:rsid w:val="00D10230"/>
    <w:rsid w:val="00D102B1"/>
    <w:rsid w:val="00D10385"/>
    <w:rsid w:val="00D1057B"/>
    <w:rsid w:val="00D10604"/>
    <w:rsid w:val="00D10F57"/>
    <w:rsid w:val="00D1118C"/>
    <w:rsid w:val="00D11244"/>
    <w:rsid w:val="00D1125E"/>
    <w:rsid w:val="00D112B6"/>
    <w:rsid w:val="00D112B8"/>
    <w:rsid w:val="00D1153C"/>
    <w:rsid w:val="00D1154E"/>
    <w:rsid w:val="00D11723"/>
    <w:rsid w:val="00D117EF"/>
    <w:rsid w:val="00D11953"/>
    <w:rsid w:val="00D11BC2"/>
    <w:rsid w:val="00D11D10"/>
    <w:rsid w:val="00D11E79"/>
    <w:rsid w:val="00D11FB3"/>
    <w:rsid w:val="00D1225A"/>
    <w:rsid w:val="00D1231B"/>
    <w:rsid w:val="00D12517"/>
    <w:rsid w:val="00D12991"/>
    <w:rsid w:val="00D12AA9"/>
    <w:rsid w:val="00D12AE1"/>
    <w:rsid w:val="00D12C0F"/>
    <w:rsid w:val="00D13007"/>
    <w:rsid w:val="00D13025"/>
    <w:rsid w:val="00D130FD"/>
    <w:rsid w:val="00D13120"/>
    <w:rsid w:val="00D134B0"/>
    <w:rsid w:val="00D13570"/>
    <w:rsid w:val="00D135F8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05D"/>
    <w:rsid w:val="00D1521A"/>
    <w:rsid w:val="00D15298"/>
    <w:rsid w:val="00D1534B"/>
    <w:rsid w:val="00D15457"/>
    <w:rsid w:val="00D15677"/>
    <w:rsid w:val="00D15697"/>
    <w:rsid w:val="00D156EA"/>
    <w:rsid w:val="00D1572D"/>
    <w:rsid w:val="00D15892"/>
    <w:rsid w:val="00D15E0F"/>
    <w:rsid w:val="00D16296"/>
    <w:rsid w:val="00D162D3"/>
    <w:rsid w:val="00D16382"/>
    <w:rsid w:val="00D1638F"/>
    <w:rsid w:val="00D166DA"/>
    <w:rsid w:val="00D1690D"/>
    <w:rsid w:val="00D16E22"/>
    <w:rsid w:val="00D16EEC"/>
    <w:rsid w:val="00D16F9C"/>
    <w:rsid w:val="00D1710E"/>
    <w:rsid w:val="00D1713B"/>
    <w:rsid w:val="00D172C8"/>
    <w:rsid w:val="00D17521"/>
    <w:rsid w:val="00D1779A"/>
    <w:rsid w:val="00D17BFD"/>
    <w:rsid w:val="00D17C5D"/>
    <w:rsid w:val="00D17C7C"/>
    <w:rsid w:val="00D17D35"/>
    <w:rsid w:val="00D17F7B"/>
    <w:rsid w:val="00D200BF"/>
    <w:rsid w:val="00D2014F"/>
    <w:rsid w:val="00D2035F"/>
    <w:rsid w:val="00D203C0"/>
    <w:rsid w:val="00D203D4"/>
    <w:rsid w:val="00D2044A"/>
    <w:rsid w:val="00D206B3"/>
    <w:rsid w:val="00D2088F"/>
    <w:rsid w:val="00D20D5F"/>
    <w:rsid w:val="00D20EAF"/>
    <w:rsid w:val="00D216F4"/>
    <w:rsid w:val="00D21F3E"/>
    <w:rsid w:val="00D2225B"/>
    <w:rsid w:val="00D2250D"/>
    <w:rsid w:val="00D22B5A"/>
    <w:rsid w:val="00D22BFC"/>
    <w:rsid w:val="00D22D44"/>
    <w:rsid w:val="00D22E30"/>
    <w:rsid w:val="00D234CE"/>
    <w:rsid w:val="00D23C51"/>
    <w:rsid w:val="00D23CD0"/>
    <w:rsid w:val="00D23FDF"/>
    <w:rsid w:val="00D24093"/>
    <w:rsid w:val="00D24133"/>
    <w:rsid w:val="00D243BC"/>
    <w:rsid w:val="00D243FD"/>
    <w:rsid w:val="00D2451E"/>
    <w:rsid w:val="00D2480E"/>
    <w:rsid w:val="00D24830"/>
    <w:rsid w:val="00D24B3D"/>
    <w:rsid w:val="00D24E19"/>
    <w:rsid w:val="00D25581"/>
    <w:rsid w:val="00D255EF"/>
    <w:rsid w:val="00D25858"/>
    <w:rsid w:val="00D258F2"/>
    <w:rsid w:val="00D25A2A"/>
    <w:rsid w:val="00D25BFF"/>
    <w:rsid w:val="00D25C2E"/>
    <w:rsid w:val="00D25FF2"/>
    <w:rsid w:val="00D26246"/>
    <w:rsid w:val="00D26529"/>
    <w:rsid w:val="00D2668E"/>
    <w:rsid w:val="00D266A9"/>
    <w:rsid w:val="00D267BA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54"/>
    <w:rsid w:val="00D279A6"/>
    <w:rsid w:val="00D27D69"/>
    <w:rsid w:val="00D27E42"/>
    <w:rsid w:val="00D27FE8"/>
    <w:rsid w:val="00D3007B"/>
    <w:rsid w:val="00D301C2"/>
    <w:rsid w:val="00D30448"/>
    <w:rsid w:val="00D3044C"/>
    <w:rsid w:val="00D3060E"/>
    <w:rsid w:val="00D306E9"/>
    <w:rsid w:val="00D306F3"/>
    <w:rsid w:val="00D309A4"/>
    <w:rsid w:val="00D30A50"/>
    <w:rsid w:val="00D30BE7"/>
    <w:rsid w:val="00D30EE7"/>
    <w:rsid w:val="00D30FC1"/>
    <w:rsid w:val="00D3130C"/>
    <w:rsid w:val="00D313A7"/>
    <w:rsid w:val="00D31416"/>
    <w:rsid w:val="00D31485"/>
    <w:rsid w:val="00D316DD"/>
    <w:rsid w:val="00D31875"/>
    <w:rsid w:val="00D31893"/>
    <w:rsid w:val="00D319FC"/>
    <w:rsid w:val="00D31C91"/>
    <w:rsid w:val="00D320A0"/>
    <w:rsid w:val="00D32116"/>
    <w:rsid w:val="00D3212D"/>
    <w:rsid w:val="00D32187"/>
    <w:rsid w:val="00D3239D"/>
    <w:rsid w:val="00D32406"/>
    <w:rsid w:val="00D32A42"/>
    <w:rsid w:val="00D32E66"/>
    <w:rsid w:val="00D3302B"/>
    <w:rsid w:val="00D33102"/>
    <w:rsid w:val="00D3339C"/>
    <w:rsid w:val="00D3357B"/>
    <w:rsid w:val="00D336A3"/>
    <w:rsid w:val="00D33710"/>
    <w:rsid w:val="00D3383D"/>
    <w:rsid w:val="00D33C3D"/>
    <w:rsid w:val="00D33F71"/>
    <w:rsid w:val="00D3419F"/>
    <w:rsid w:val="00D34932"/>
    <w:rsid w:val="00D34969"/>
    <w:rsid w:val="00D34972"/>
    <w:rsid w:val="00D3497A"/>
    <w:rsid w:val="00D34A27"/>
    <w:rsid w:val="00D34BD9"/>
    <w:rsid w:val="00D34CC1"/>
    <w:rsid w:val="00D34FA9"/>
    <w:rsid w:val="00D351A3"/>
    <w:rsid w:val="00D353E5"/>
    <w:rsid w:val="00D35403"/>
    <w:rsid w:val="00D354F4"/>
    <w:rsid w:val="00D359B0"/>
    <w:rsid w:val="00D35CD4"/>
    <w:rsid w:val="00D35E25"/>
    <w:rsid w:val="00D35FC8"/>
    <w:rsid w:val="00D361C3"/>
    <w:rsid w:val="00D36287"/>
    <w:rsid w:val="00D36411"/>
    <w:rsid w:val="00D36428"/>
    <w:rsid w:val="00D364F2"/>
    <w:rsid w:val="00D365F6"/>
    <w:rsid w:val="00D3665C"/>
    <w:rsid w:val="00D367B8"/>
    <w:rsid w:val="00D36821"/>
    <w:rsid w:val="00D368A1"/>
    <w:rsid w:val="00D368AA"/>
    <w:rsid w:val="00D36C18"/>
    <w:rsid w:val="00D36F02"/>
    <w:rsid w:val="00D36F93"/>
    <w:rsid w:val="00D36FCB"/>
    <w:rsid w:val="00D37268"/>
    <w:rsid w:val="00D37424"/>
    <w:rsid w:val="00D376C7"/>
    <w:rsid w:val="00D37778"/>
    <w:rsid w:val="00D37D0C"/>
    <w:rsid w:val="00D37D97"/>
    <w:rsid w:val="00D37E02"/>
    <w:rsid w:val="00D37F92"/>
    <w:rsid w:val="00D400F3"/>
    <w:rsid w:val="00D4082F"/>
    <w:rsid w:val="00D4092C"/>
    <w:rsid w:val="00D40C31"/>
    <w:rsid w:val="00D40C58"/>
    <w:rsid w:val="00D40CA7"/>
    <w:rsid w:val="00D40D3C"/>
    <w:rsid w:val="00D40DEC"/>
    <w:rsid w:val="00D40E25"/>
    <w:rsid w:val="00D4135A"/>
    <w:rsid w:val="00D417E8"/>
    <w:rsid w:val="00D41902"/>
    <w:rsid w:val="00D41943"/>
    <w:rsid w:val="00D41C7E"/>
    <w:rsid w:val="00D421ED"/>
    <w:rsid w:val="00D42276"/>
    <w:rsid w:val="00D424B6"/>
    <w:rsid w:val="00D4276E"/>
    <w:rsid w:val="00D42A77"/>
    <w:rsid w:val="00D42C51"/>
    <w:rsid w:val="00D430E7"/>
    <w:rsid w:val="00D43127"/>
    <w:rsid w:val="00D43210"/>
    <w:rsid w:val="00D43241"/>
    <w:rsid w:val="00D432FE"/>
    <w:rsid w:val="00D43360"/>
    <w:rsid w:val="00D434FB"/>
    <w:rsid w:val="00D43717"/>
    <w:rsid w:val="00D437AD"/>
    <w:rsid w:val="00D43861"/>
    <w:rsid w:val="00D439CD"/>
    <w:rsid w:val="00D43A2F"/>
    <w:rsid w:val="00D43C1E"/>
    <w:rsid w:val="00D43C76"/>
    <w:rsid w:val="00D440BC"/>
    <w:rsid w:val="00D44363"/>
    <w:rsid w:val="00D443D3"/>
    <w:rsid w:val="00D445EA"/>
    <w:rsid w:val="00D44605"/>
    <w:rsid w:val="00D449B1"/>
    <w:rsid w:val="00D44AA1"/>
    <w:rsid w:val="00D44B8A"/>
    <w:rsid w:val="00D44C16"/>
    <w:rsid w:val="00D44F36"/>
    <w:rsid w:val="00D45955"/>
    <w:rsid w:val="00D4598D"/>
    <w:rsid w:val="00D45ABA"/>
    <w:rsid w:val="00D45C71"/>
    <w:rsid w:val="00D461B4"/>
    <w:rsid w:val="00D4620E"/>
    <w:rsid w:val="00D46253"/>
    <w:rsid w:val="00D462FD"/>
    <w:rsid w:val="00D465A2"/>
    <w:rsid w:val="00D46689"/>
    <w:rsid w:val="00D466C1"/>
    <w:rsid w:val="00D4670F"/>
    <w:rsid w:val="00D46B05"/>
    <w:rsid w:val="00D46BAC"/>
    <w:rsid w:val="00D46D4F"/>
    <w:rsid w:val="00D46E4F"/>
    <w:rsid w:val="00D46EBC"/>
    <w:rsid w:val="00D46F6A"/>
    <w:rsid w:val="00D46F81"/>
    <w:rsid w:val="00D47499"/>
    <w:rsid w:val="00D47609"/>
    <w:rsid w:val="00D477FC"/>
    <w:rsid w:val="00D47987"/>
    <w:rsid w:val="00D47BF7"/>
    <w:rsid w:val="00D47CC6"/>
    <w:rsid w:val="00D47CE2"/>
    <w:rsid w:val="00D47E90"/>
    <w:rsid w:val="00D47E98"/>
    <w:rsid w:val="00D47F16"/>
    <w:rsid w:val="00D47F62"/>
    <w:rsid w:val="00D47FA8"/>
    <w:rsid w:val="00D47FF6"/>
    <w:rsid w:val="00D5006B"/>
    <w:rsid w:val="00D500DF"/>
    <w:rsid w:val="00D50184"/>
    <w:rsid w:val="00D50230"/>
    <w:rsid w:val="00D503D3"/>
    <w:rsid w:val="00D5044E"/>
    <w:rsid w:val="00D504EF"/>
    <w:rsid w:val="00D5084C"/>
    <w:rsid w:val="00D50B0A"/>
    <w:rsid w:val="00D50CBB"/>
    <w:rsid w:val="00D50EC6"/>
    <w:rsid w:val="00D51276"/>
    <w:rsid w:val="00D514A6"/>
    <w:rsid w:val="00D51762"/>
    <w:rsid w:val="00D51891"/>
    <w:rsid w:val="00D51AC2"/>
    <w:rsid w:val="00D52080"/>
    <w:rsid w:val="00D5214B"/>
    <w:rsid w:val="00D52353"/>
    <w:rsid w:val="00D523AC"/>
    <w:rsid w:val="00D52464"/>
    <w:rsid w:val="00D52606"/>
    <w:rsid w:val="00D526C0"/>
    <w:rsid w:val="00D5271A"/>
    <w:rsid w:val="00D529BC"/>
    <w:rsid w:val="00D52BFA"/>
    <w:rsid w:val="00D53742"/>
    <w:rsid w:val="00D53A90"/>
    <w:rsid w:val="00D53CD4"/>
    <w:rsid w:val="00D53D97"/>
    <w:rsid w:val="00D547A7"/>
    <w:rsid w:val="00D54854"/>
    <w:rsid w:val="00D54B9A"/>
    <w:rsid w:val="00D54BBF"/>
    <w:rsid w:val="00D54D5D"/>
    <w:rsid w:val="00D54DBA"/>
    <w:rsid w:val="00D5502A"/>
    <w:rsid w:val="00D551D7"/>
    <w:rsid w:val="00D55568"/>
    <w:rsid w:val="00D55803"/>
    <w:rsid w:val="00D55989"/>
    <w:rsid w:val="00D55C50"/>
    <w:rsid w:val="00D55DE7"/>
    <w:rsid w:val="00D55E38"/>
    <w:rsid w:val="00D5610B"/>
    <w:rsid w:val="00D5616F"/>
    <w:rsid w:val="00D564AC"/>
    <w:rsid w:val="00D56575"/>
    <w:rsid w:val="00D5659D"/>
    <w:rsid w:val="00D5667D"/>
    <w:rsid w:val="00D56912"/>
    <w:rsid w:val="00D56AC3"/>
    <w:rsid w:val="00D570F2"/>
    <w:rsid w:val="00D570F5"/>
    <w:rsid w:val="00D57151"/>
    <w:rsid w:val="00D5720A"/>
    <w:rsid w:val="00D57361"/>
    <w:rsid w:val="00D573A0"/>
    <w:rsid w:val="00D574DC"/>
    <w:rsid w:val="00D574F1"/>
    <w:rsid w:val="00D57519"/>
    <w:rsid w:val="00D57626"/>
    <w:rsid w:val="00D57672"/>
    <w:rsid w:val="00D57962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5FB"/>
    <w:rsid w:val="00D607B0"/>
    <w:rsid w:val="00D60970"/>
    <w:rsid w:val="00D60C54"/>
    <w:rsid w:val="00D60FF7"/>
    <w:rsid w:val="00D613F1"/>
    <w:rsid w:val="00D6163D"/>
    <w:rsid w:val="00D617AB"/>
    <w:rsid w:val="00D617CA"/>
    <w:rsid w:val="00D618F8"/>
    <w:rsid w:val="00D61E6B"/>
    <w:rsid w:val="00D62070"/>
    <w:rsid w:val="00D62572"/>
    <w:rsid w:val="00D625CE"/>
    <w:rsid w:val="00D6270E"/>
    <w:rsid w:val="00D627B5"/>
    <w:rsid w:val="00D6298B"/>
    <w:rsid w:val="00D62AD5"/>
    <w:rsid w:val="00D62CED"/>
    <w:rsid w:val="00D62D26"/>
    <w:rsid w:val="00D62F13"/>
    <w:rsid w:val="00D63108"/>
    <w:rsid w:val="00D631D5"/>
    <w:rsid w:val="00D63279"/>
    <w:rsid w:val="00D63A84"/>
    <w:rsid w:val="00D63BED"/>
    <w:rsid w:val="00D63E40"/>
    <w:rsid w:val="00D63EC8"/>
    <w:rsid w:val="00D6402E"/>
    <w:rsid w:val="00D640C8"/>
    <w:rsid w:val="00D64286"/>
    <w:rsid w:val="00D642D8"/>
    <w:rsid w:val="00D644BB"/>
    <w:rsid w:val="00D64643"/>
    <w:rsid w:val="00D6484E"/>
    <w:rsid w:val="00D64C31"/>
    <w:rsid w:val="00D64C64"/>
    <w:rsid w:val="00D64D95"/>
    <w:rsid w:val="00D64F93"/>
    <w:rsid w:val="00D64FA0"/>
    <w:rsid w:val="00D65006"/>
    <w:rsid w:val="00D65078"/>
    <w:rsid w:val="00D650AA"/>
    <w:rsid w:val="00D65141"/>
    <w:rsid w:val="00D65338"/>
    <w:rsid w:val="00D655D6"/>
    <w:rsid w:val="00D65646"/>
    <w:rsid w:val="00D65797"/>
    <w:rsid w:val="00D65AE0"/>
    <w:rsid w:val="00D65D02"/>
    <w:rsid w:val="00D65EA6"/>
    <w:rsid w:val="00D66209"/>
    <w:rsid w:val="00D66284"/>
    <w:rsid w:val="00D66476"/>
    <w:rsid w:val="00D6648E"/>
    <w:rsid w:val="00D664CF"/>
    <w:rsid w:val="00D66631"/>
    <w:rsid w:val="00D66899"/>
    <w:rsid w:val="00D668DF"/>
    <w:rsid w:val="00D66ACC"/>
    <w:rsid w:val="00D66D90"/>
    <w:rsid w:val="00D66DEB"/>
    <w:rsid w:val="00D66E92"/>
    <w:rsid w:val="00D66EA4"/>
    <w:rsid w:val="00D6755E"/>
    <w:rsid w:val="00D675DD"/>
    <w:rsid w:val="00D6765E"/>
    <w:rsid w:val="00D676CF"/>
    <w:rsid w:val="00D67B30"/>
    <w:rsid w:val="00D67C27"/>
    <w:rsid w:val="00D67C53"/>
    <w:rsid w:val="00D67F0E"/>
    <w:rsid w:val="00D70164"/>
    <w:rsid w:val="00D7026A"/>
    <w:rsid w:val="00D7039A"/>
    <w:rsid w:val="00D70789"/>
    <w:rsid w:val="00D70D07"/>
    <w:rsid w:val="00D70D76"/>
    <w:rsid w:val="00D70DE6"/>
    <w:rsid w:val="00D70F4F"/>
    <w:rsid w:val="00D7120D"/>
    <w:rsid w:val="00D7146B"/>
    <w:rsid w:val="00D71504"/>
    <w:rsid w:val="00D715CE"/>
    <w:rsid w:val="00D715E5"/>
    <w:rsid w:val="00D718F4"/>
    <w:rsid w:val="00D7194E"/>
    <w:rsid w:val="00D71B96"/>
    <w:rsid w:val="00D7212F"/>
    <w:rsid w:val="00D72177"/>
    <w:rsid w:val="00D725A2"/>
    <w:rsid w:val="00D7272B"/>
    <w:rsid w:val="00D729B3"/>
    <w:rsid w:val="00D72B61"/>
    <w:rsid w:val="00D72BC5"/>
    <w:rsid w:val="00D72D46"/>
    <w:rsid w:val="00D73056"/>
    <w:rsid w:val="00D73066"/>
    <w:rsid w:val="00D730FB"/>
    <w:rsid w:val="00D7376C"/>
    <w:rsid w:val="00D73986"/>
    <w:rsid w:val="00D73A2A"/>
    <w:rsid w:val="00D73A92"/>
    <w:rsid w:val="00D73AD7"/>
    <w:rsid w:val="00D73C39"/>
    <w:rsid w:val="00D73CDE"/>
    <w:rsid w:val="00D73DE7"/>
    <w:rsid w:val="00D73F60"/>
    <w:rsid w:val="00D73FC2"/>
    <w:rsid w:val="00D740B7"/>
    <w:rsid w:val="00D74166"/>
    <w:rsid w:val="00D7429F"/>
    <w:rsid w:val="00D7439B"/>
    <w:rsid w:val="00D7444B"/>
    <w:rsid w:val="00D744B7"/>
    <w:rsid w:val="00D74AEB"/>
    <w:rsid w:val="00D74E42"/>
    <w:rsid w:val="00D74EF9"/>
    <w:rsid w:val="00D74FA3"/>
    <w:rsid w:val="00D75006"/>
    <w:rsid w:val="00D750DE"/>
    <w:rsid w:val="00D750F8"/>
    <w:rsid w:val="00D75363"/>
    <w:rsid w:val="00D754EA"/>
    <w:rsid w:val="00D757E4"/>
    <w:rsid w:val="00D7583F"/>
    <w:rsid w:val="00D75BA8"/>
    <w:rsid w:val="00D75BDC"/>
    <w:rsid w:val="00D75EBB"/>
    <w:rsid w:val="00D75ECA"/>
    <w:rsid w:val="00D75F41"/>
    <w:rsid w:val="00D75FE6"/>
    <w:rsid w:val="00D75FF3"/>
    <w:rsid w:val="00D7600E"/>
    <w:rsid w:val="00D76130"/>
    <w:rsid w:val="00D762ED"/>
    <w:rsid w:val="00D76469"/>
    <w:rsid w:val="00D76A99"/>
    <w:rsid w:val="00D76C53"/>
    <w:rsid w:val="00D76DC5"/>
    <w:rsid w:val="00D76E99"/>
    <w:rsid w:val="00D770EA"/>
    <w:rsid w:val="00D77122"/>
    <w:rsid w:val="00D7719E"/>
    <w:rsid w:val="00D77509"/>
    <w:rsid w:val="00D77530"/>
    <w:rsid w:val="00D7761D"/>
    <w:rsid w:val="00D77AB4"/>
    <w:rsid w:val="00D77C35"/>
    <w:rsid w:val="00D77CCD"/>
    <w:rsid w:val="00D77DE8"/>
    <w:rsid w:val="00D77DF7"/>
    <w:rsid w:val="00D77E75"/>
    <w:rsid w:val="00D77E93"/>
    <w:rsid w:val="00D77F96"/>
    <w:rsid w:val="00D77FB2"/>
    <w:rsid w:val="00D77FBC"/>
    <w:rsid w:val="00D80057"/>
    <w:rsid w:val="00D800C8"/>
    <w:rsid w:val="00D801C0"/>
    <w:rsid w:val="00D8024A"/>
    <w:rsid w:val="00D80335"/>
    <w:rsid w:val="00D8036C"/>
    <w:rsid w:val="00D804FC"/>
    <w:rsid w:val="00D80677"/>
    <w:rsid w:val="00D808A9"/>
    <w:rsid w:val="00D808E4"/>
    <w:rsid w:val="00D80B44"/>
    <w:rsid w:val="00D80C4D"/>
    <w:rsid w:val="00D80C66"/>
    <w:rsid w:val="00D80C73"/>
    <w:rsid w:val="00D80DF8"/>
    <w:rsid w:val="00D810EB"/>
    <w:rsid w:val="00D813EC"/>
    <w:rsid w:val="00D81589"/>
    <w:rsid w:val="00D81873"/>
    <w:rsid w:val="00D81979"/>
    <w:rsid w:val="00D81A37"/>
    <w:rsid w:val="00D81BF3"/>
    <w:rsid w:val="00D81BF6"/>
    <w:rsid w:val="00D8210E"/>
    <w:rsid w:val="00D8216C"/>
    <w:rsid w:val="00D82273"/>
    <w:rsid w:val="00D8240A"/>
    <w:rsid w:val="00D8266F"/>
    <w:rsid w:val="00D826F3"/>
    <w:rsid w:val="00D82722"/>
    <w:rsid w:val="00D8290A"/>
    <w:rsid w:val="00D829DB"/>
    <w:rsid w:val="00D82A3E"/>
    <w:rsid w:val="00D82B59"/>
    <w:rsid w:val="00D82C54"/>
    <w:rsid w:val="00D82EBF"/>
    <w:rsid w:val="00D82F1C"/>
    <w:rsid w:val="00D82F37"/>
    <w:rsid w:val="00D8306E"/>
    <w:rsid w:val="00D830B2"/>
    <w:rsid w:val="00D834D1"/>
    <w:rsid w:val="00D834E4"/>
    <w:rsid w:val="00D83823"/>
    <w:rsid w:val="00D8390C"/>
    <w:rsid w:val="00D83969"/>
    <w:rsid w:val="00D839BF"/>
    <w:rsid w:val="00D83C8D"/>
    <w:rsid w:val="00D83CB2"/>
    <w:rsid w:val="00D83E6F"/>
    <w:rsid w:val="00D83F52"/>
    <w:rsid w:val="00D83F90"/>
    <w:rsid w:val="00D83FF5"/>
    <w:rsid w:val="00D843D6"/>
    <w:rsid w:val="00D84489"/>
    <w:rsid w:val="00D84533"/>
    <w:rsid w:val="00D8471C"/>
    <w:rsid w:val="00D8479B"/>
    <w:rsid w:val="00D8494A"/>
    <w:rsid w:val="00D84B84"/>
    <w:rsid w:val="00D84D15"/>
    <w:rsid w:val="00D85082"/>
    <w:rsid w:val="00D85476"/>
    <w:rsid w:val="00D85559"/>
    <w:rsid w:val="00D8584F"/>
    <w:rsid w:val="00D85A43"/>
    <w:rsid w:val="00D85E70"/>
    <w:rsid w:val="00D85F63"/>
    <w:rsid w:val="00D861CC"/>
    <w:rsid w:val="00D86225"/>
    <w:rsid w:val="00D8631F"/>
    <w:rsid w:val="00D864E4"/>
    <w:rsid w:val="00D8661F"/>
    <w:rsid w:val="00D86639"/>
    <w:rsid w:val="00D86858"/>
    <w:rsid w:val="00D869BC"/>
    <w:rsid w:val="00D869C1"/>
    <w:rsid w:val="00D86A70"/>
    <w:rsid w:val="00D86A84"/>
    <w:rsid w:val="00D86ADA"/>
    <w:rsid w:val="00D86B49"/>
    <w:rsid w:val="00D86C54"/>
    <w:rsid w:val="00D86F44"/>
    <w:rsid w:val="00D871F1"/>
    <w:rsid w:val="00D8722D"/>
    <w:rsid w:val="00D872F8"/>
    <w:rsid w:val="00D87347"/>
    <w:rsid w:val="00D87379"/>
    <w:rsid w:val="00D8738E"/>
    <w:rsid w:val="00D875D8"/>
    <w:rsid w:val="00D876B9"/>
    <w:rsid w:val="00D876E5"/>
    <w:rsid w:val="00D87759"/>
    <w:rsid w:val="00D87856"/>
    <w:rsid w:val="00D878EF"/>
    <w:rsid w:val="00D879E3"/>
    <w:rsid w:val="00D87AEE"/>
    <w:rsid w:val="00D87B49"/>
    <w:rsid w:val="00D87BEC"/>
    <w:rsid w:val="00D87C2A"/>
    <w:rsid w:val="00D87CC1"/>
    <w:rsid w:val="00D87D46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864"/>
    <w:rsid w:val="00D91B93"/>
    <w:rsid w:val="00D91EC2"/>
    <w:rsid w:val="00D9204D"/>
    <w:rsid w:val="00D92063"/>
    <w:rsid w:val="00D920E6"/>
    <w:rsid w:val="00D925D1"/>
    <w:rsid w:val="00D926C6"/>
    <w:rsid w:val="00D9281F"/>
    <w:rsid w:val="00D9290C"/>
    <w:rsid w:val="00D92AD1"/>
    <w:rsid w:val="00D92C8C"/>
    <w:rsid w:val="00D931BF"/>
    <w:rsid w:val="00D93241"/>
    <w:rsid w:val="00D93808"/>
    <w:rsid w:val="00D93B4A"/>
    <w:rsid w:val="00D93C91"/>
    <w:rsid w:val="00D93CAF"/>
    <w:rsid w:val="00D93FAB"/>
    <w:rsid w:val="00D93FCB"/>
    <w:rsid w:val="00D941CE"/>
    <w:rsid w:val="00D944F6"/>
    <w:rsid w:val="00D946E4"/>
    <w:rsid w:val="00D948E7"/>
    <w:rsid w:val="00D94951"/>
    <w:rsid w:val="00D94A96"/>
    <w:rsid w:val="00D94E14"/>
    <w:rsid w:val="00D94E27"/>
    <w:rsid w:val="00D94F13"/>
    <w:rsid w:val="00D94F66"/>
    <w:rsid w:val="00D94FC6"/>
    <w:rsid w:val="00D95100"/>
    <w:rsid w:val="00D952CC"/>
    <w:rsid w:val="00D95368"/>
    <w:rsid w:val="00D95578"/>
    <w:rsid w:val="00D9565F"/>
    <w:rsid w:val="00D95AD8"/>
    <w:rsid w:val="00D95C64"/>
    <w:rsid w:val="00D95E54"/>
    <w:rsid w:val="00D960EC"/>
    <w:rsid w:val="00D961CE"/>
    <w:rsid w:val="00D962D2"/>
    <w:rsid w:val="00D96437"/>
    <w:rsid w:val="00D965FC"/>
    <w:rsid w:val="00D96773"/>
    <w:rsid w:val="00D968F1"/>
    <w:rsid w:val="00D96992"/>
    <w:rsid w:val="00D96D82"/>
    <w:rsid w:val="00D96F94"/>
    <w:rsid w:val="00D9709E"/>
    <w:rsid w:val="00D973BA"/>
    <w:rsid w:val="00D974AB"/>
    <w:rsid w:val="00D9782B"/>
    <w:rsid w:val="00D97DDB"/>
    <w:rsid w:val="00D97E03"/>
    <w:rsid w:val="00D97FD9"/>
    <w:rsid w:val="00DA0056"/>
    <w:rsid w:val="00DA007F"/>
    <w:rsid w:val="00DA0090"/>
    <w:rsid w:val="00DA0152"/>
    <w:rsid w:val="00DA0299"/>
    <w:rsid w:val="00DA0370"/>
    <w:rsid w:val="00DA0560"/>
    <w:rsid w:val="00DA0BD5"/>
    <w:rsid w:val="00DA0E16"/>
    <w:rsid w:val="00DA0EE4"/>
    <w:rsid w:val="00DA116B"/>
    <w:rsid w:val="00DA1289"/>
    <w:rsid w:val="00DA129F"/>
    <w:rsid w:val="00DA1475"/>
    <w:rsid w:val="00DA163E"/>
    <w:rsid w:val="00DA1685"/>
    <w:rsid w:val="00DA1B17"/>
    <w:rsid w:val="00DA1B61"/>
    <w:rsid w:val="00DA1C8A"/>
    <w:rsid w:val="00DA1EAF"/>
    <w:rsid w:val="00DA20A2"/>
    <w:rsid w:val="00DA23C4"/>
    <w:rsid w:val="00DA2582"/>
    <w:rsid w:val="00DA25AF"/>
    <w:rsid w:val="00DA2628"/>
    <w:rsid w:val="00DA26ED"/>
    <w:rsid w:val="00DA27B1"/>
    <w:rsid w:val="00DA2A90"/>
    <w:rsid w:val="00DA2A91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3EF9"/>
    <w:rsid w:val="00DA3FE8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248"/>
    <w:rsid w:val="00DA53D1"/>
    <w:rsid w:val="00DA5688"/>
    <w:rsid w:val="00DA572E"/>
    <w:rsid w:val="00DA58FF"/>
    <w:rsid w:val="00DA5B07"/>
    <w:rsid w:val="00DA5BBF"/>
    <w:rsid w:val="00DA5C29"/>
    <w:rsid w:val="00DA5CC5"/>
    <w:rsid w:val="00DA5DC6"/>
    <w:rsid w:val="00DA5DE9"/>
    <w:rsid w:val="00DA6485"/>
    <w:rsid w:val="00DA680C"/>
    <w:rsid w:val="00DA690F"/>
    <w:rsid w:val="00DA6926"/>
    <w:rsid w:val="00DA6991"/>
    <w:rsid w:val="00DA6A31"/>
    <w:rsid w:val="00DA6B47"/>
    <w:rsid w:val="00DA6BD4"/>
    <w:rsid w:val="00DA6D43"/>
    <w:rsid w:val="00DA7221"/>
    <w:rsid w:val="00DA7255"/>
    <w:rsid w:val="00DA740C"/>
    <w:rsid w:val="00DA76B7"/>
    <w:rsid w:val="00DA7779"/>
    <w:rsid w:val="00DA786E"/>
    <w:rsid w:val="00DA7C09"/>
    <w:rsid w:val="00DA7DD7"/>
    <w:rsid w:val="00DA7E7D"/>
    <w:rsid w:val="00DB0574"/>
    <w:rsid w:val="00DB0793"/>
    <w:rsid w:val="00DB07F5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172"/>
    <w:rsid w:val="00DB22BF"/>
    <w:rsid w:val="00DB23BC"/>
    <w:rsid w:val="00DB2593"/>
    <w:rsid w:val="00DB2676"/>
    <w:rsid w:val="00DB2723"/>
    <w:rsid w:val="00DB27CB"/>
    <w:rsid w:val="00DB2A1E"/>
    <w:rsid w:val="00DB2AB2"/>
    <w:rsid w:val="00DB2B33"/>
    <w:rsid w:val="00DB3125"/>
    <w:rsid w:val="00DB312D"/>
    <w:rsid w:val="00DB3266"/>
    <w:rsid w:val="00DB3609"/>
    <w:rsid w:val="00DB39A5"/>
    <w:rsid w:val="00DB3D18"/>
    <w:rsid w:val="00DB3E92"/>
    <w:rsid w:val="00DB3FAB"/>
    <w:rsid w:val="00DB3FFC"/>
    <w:rsid w:val="00DB4188"/>
    <w:rsid w:val="00DB430D"/>
    <w:rsid w:val="00DB4362"/>
    <w:rsid w:val="00DB49DA"/>
    <w:rsid w:val="00DB4A46"/>
    <w:rsid w:val="00DB4A99"/>
    <w:rsid w:val="00DB4D58"/>
    <w:rsid w:val="00DB4EF2"/>
    <w:rsid w:val="00DB50AC"/>
    <w:rsid w:val="00DB50AE"/>
    <w:rsid w:val="00DB50DD"/>
    <w:rsid w:val="00DB51FB"/>
    <w:rsid w:val="00DB5394"/>
    <w:rsid w:val="00DB53E1"/>
    <w:rsid w:val="00DB5409"/>
    <w:rsid w:val="00DB54D4"/>
    <w:rsid w:val="00DB561B"/>
    <w:rsid w:val="00DB5904"/>
    <w:rsid w:val="00DB5AFC"/>
    <w:rsid w:val="00DB5B4E"/>
    <w:rsid w:val="00DB5B71"/>
    <w:rsid w:val="00DB5CAB"/>
    <w:rsid w:val="00DB5D64"/>
    <w:rsid w:val="00DB6037"/>
    <w:rsid w:val="00DB60FC"/>
    <w:rsid w:val="00DB60FE"/>
    <w:rsid w:val="00DB6170"/>
    <w:rsid w:val="00DB61E4"/>
    <w:rsid w:val="00DB6297"/>
    <w:rsid w:val="00DB62F9"/>
    <w:rsid w:val="00DB63CE"/>
    <w:rsid w:val="00DB64D0"/>
    <w:rsid w:val="00DB66E2"/>
    <w:rsid w:val="00DB6A33"/>
    <w:rsid w:val="00DB7029"/>
    <w:rsid w:val="00DB706B"/>
    <w:rsid w:val="00DB70AF"/>
    <w:rsid w:val="00DB71BE"/>
    <w:rsid w:val="00DB725A"/>
    <w:rsid w:val="00DB7283"/>
    <w:rsid w:val="00DB77F2"/>
    <w:rsid w:val="00DC02D4"/>
    <w:rsid w:val="00DC02DC"/>
    <w:rsid w:val="00DC02F4"/>
    <w:rsid w:val="00DC0435"/>
    <w:rsid w:val="00DC046D"/>
    <w:rsid w:val="00DC071B"/>
    <w:rsid w:val="00DC0801"/>
    <w:rsid w:val="00DC0A11"/>
    <w:rsid w:val="00DC0A29"/>
    <w:rsid w:val="00DC0BB3"/>
    <w:rsid w:val="00DC0BC1"/>
    <w:rsid w:val="00DC0C12"/>
    <w:rsid w:val="00DC0F43"/>
    <w:rsid w:val="00DC117F"/>
    <w:rsid w:val="00DC12B9"/>
    <w:rsid w:val="00DC1684"/>
    <w:rsid w:val="00DC1787"/>
    <w:rsid w:val="00DC1835"/>
    <w:rsid w:val="00DC1E23"/>
    <w:rsid w:val="00DC1E40"/>
    <w:rsid w:val="00DC2053"/>
    <w:rsid w:val="00DC261E"/>
    <w:rsid w:val="00DC2725"/>
    <w:rsid w:val="00DC2B0B"/>
    <w:rsid w:val="00DC2CE3"/>
    <w:rsid w:val="00DC2D33"/>
    <w:rsid w:val="00DC2DAB"/>
    <w:rsid w:val="00DC3018"/>
    <w:rsid w:val="00DC30E7"/>
    <w:rsid w:val="00DC31D4"/>
    <w:rsid w:val="00DC3484"/>
    <w:rsid w:val="00DC3565"/>
    <w:rsid w:val="00DC358F"/>
    <w:rsid w:val="00DC36D0"/>
    <w:rsid w:val="00DC3A8C"/>
    <w:rsid w:val="00DC3AFE"/>
    <w:rsid w:val="00DC3DDF"/>
    <w:rsid w:val="00DC3F38"/>
    <w:rsid w:val="00DC4060"/>
    <w:rsid w:val="00DC4539"/>
    <w:rsid w:val="00DC46B6"/>
    <w:rsid w:val="00DC473B"/>
    <w:rsid w:val="00DC47BC"/>
    <w:rsid w:val="00DC4CBB"/>
    <w:rsid w:val="00DC4D94"/>
    <w:rsid w:val="00DC4DD6"/>
    <w:rsid w:val="00DC5226"/>
    <w:rsid w:val="00DC552B"/>
    <w:rsid w:val="00DC55AD"/>
    <w:rsid w:val="00DC5615"/>
    <w:rsid w:val="00DC5819"/>
    <w:rsid w:val="00DC5820"/>
    <w:rsid w:val="00DC59A3"/>
    <w:rsid w:val="00DC5D0A"/>
    <w:rsid w:val="00DC6100"/>
    <w:rsid w:val="00DC6335"/>
    <w:rsid w:val="00DC636A"/>
    <w:rsid w:val="00DC6711"/>
    <w:rsid w:val="00DC690E"/>
    <w:rsid w:val="00DC6A03"/>
    <w:rsid w:val="00DC6A18"/>
    <w:rsid w:val="00DC6AEA"/>
    <w:rsid w:val="00DC6BAD"/>
    <w:rsid w:val="00DC6D3D"/>
    <w:rsid w:val="00DC6D96"/>
    <w:rsid w:val="00DC6F2D"/>
    <w:rsid w:val="00DC70ED"/>
    <w:rsid w:val="00DC74AE"/>
    <w:rsid w:val="00DC76E1"/>
    <w:rsid w:val="00DC7752"/>
    <w:rsid w:val="00DC7763"/>
    <w:rsid w:val="00DC78C0"/>
    <w:rsid w:val="00DC78C4"/>
    <w:rsid w:val="00DC7BF9"/>
    <w:rsid w:val="00DC7E7E"/>
    <w:rsid w:val="00DD013A"/>
    <w:rsid w:val="00DD02BE"/>
    <w:rsid w:val="00DD02FC"/>
    <w:rsid w:val="00DD039B"/>
    <w:rsid w:val="00DD056B"/>
    <w:rsid w:val="00DD060C"/>
    <w:rsid w:val="00DD063C"/>
    <w:rsid w:val="00DD06D0"/>
    <w:rsid w:val="00DD0835"/>
    <w:rsid w:val="00DD0A22"/>
    <w:rsid w:val="00DD0A4A"/>
    <w:rsid w:val="00DD0D0F"/>
    <w:rsid w:val="00DD0D78"/>
    <w:rsid w:val="00DD10E2"/>
    <w:rsid w:val="00DD1130"/>
    <w:rsid w:val="00DD11DB"/>
    <w:rsid w:val="00DD1324"/>
    <w:rsid w:val="00DD1541"/>
    <w:rsid w:val="00DD16DB"/>
    <w:rsid w:val="00DD1863"/>
    <w:rsid w:val="00DD19DB"/>
    <w:rsid w:val="00DD1B11"/>
    <w:rsid w:val="00DD1B71"/>
    <w:rsid w:val="00DD1FD4"/>
    <w:rsid w:val="00DD22D4"/>
    <w:rsid w:val="00DD26E2"/>
    <w:rsid w:val="00DD2AEE"/>
    <w:rsid w:val="00DD2DD5"/>
    <w:rsid w:val="00DD31A7"/>
    <w:rsid w:val="00DD31DF"/>
    <w:rsid w:val="00DD31EB"/>
    <w:rsid w:val="00DD3278"/>
    <w:rsid w:val="00DD3854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AA3"/>
    <w:rsid w:val="00DD4AC1"/>
    <w:rsid w:val="00DD4BA5"/>
    <w:rsid w:val="00DD4DD9"/>
    <w:rsid w:val="00DD4F69"/>
    <w:rsid w:val="00DD4F6C"/>
    <w:rsid w:val="00DD5176"/>
    <w:rsid w:val="00DD52E8"/>
    <w:rsid w:val="00DD5369"/>
    <w:rsid w:val="00DD543B"/>
    <w:rsid w:val="00DD54F5"/>
    <w:rsid w:val="00DD590C"/>
    <w:rsid w:val="00DD5928"/>
    <w:rsid w:val="00DD59A4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06"/>
    <w:rsid w:val="00DD6A4A"/>
    <w:rsid w:val="00DD6A56"/>
    <w:rsid w:val="00DD6DF8"/>
    <w:rsid w:val="00DD6E13"/>
    <w:rsid w:val="00DD726B"/>
    <w:rsid w:val="00DD7646"/>
    <w:rsid w:val="00DD7678"/>
    <w:rsid w:val="00DD77C2"/>
    <w:rsid w:val="00DD77D8"/>
    <w:rsid w:val="00DD78FE"/>
    <w:rsid w:val="00DD7C8E"/>
    <w:rsid w:val="00DD7CBD"/>
    <w:rsid w:val="00DE0186"/>
    <w:rsid w:val="00DE03E2"/>
    <w:rsid w:val="00DE05AD"/>
    <w:rsid w:val="00DE07B7"/>
    <w:rsid w:val="00DE09ED"/>
    <w:rsid w:val="00DE0B65"/>
    <w:rsid w:val="00DE0CFA"/>
    <w:rsid w:val="00DE0D5A"/>
    <w:rsid w:val="00DE0E22"/>
    <w:rsid w:val="00DE0E68"/>
    <w:rsid w:val="00DE10A8"/>
    <w:rsid w:val="00DE112F"/>
    <w:rsid w:val="00DE11F8"/>
    <w:rsid w:val="00DE1311"/>
    <w:rsid w:val="00DE13D6"/>
    <w:rsid w:val="00DE1495"/>
    <w:rsid w:val="00DE17A9"/>
    <w:rsid w:val="00DE1920"/>
    <w:rsid w:val="00DE19F4"/>
    <w:rsid w:val="00DE19FE"/>
    <w:rsid w:val="00DE1A88"/>
    <w:rsid w:val="00DE1B5C"/>
    <w:rsid w:val="00DE1BED"/>
    <w:rsid w:val="00DE1E42"/>
    <w:rsid w:val="00DE1FDE"/>
    <w:rsid w:val="00DE20D5"/>
    <w:rsid w:val="00DE2312"/>
    <w:rsid w:val="00DE245D"/>
    <w:rsid w:val="00DE2798"/>
    <w:rsid w:val="00DE29C9"/>
    <w:rsid w:val="00DE2A57"/>
    <w:rsid w:val="00DE30A6"/>
    <w:rsid w:val="00DE31A3"/>
    <w:rsid w:val="00DE33D6"/>
    <w:rsid w:val="00DE35A7"/>
    <w:rsid w:val="00DE36BD"/>
    <w:rsid w:val="00DE36E4"/>
    <w:rsid w:val="00DE3AB8"/>
    <w:rsid w:val="00DE3AC3"/>
    <w:rsid w:val="00DE3F92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90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398"/>
    <w:rsid w:val="00DE6447"/>
    <w:rsid w:val="00DE6509"/>
    <w:rsid w:val="00DE6732"/>
    <w:rsid w:val="00DE6806"/>
    <w:rsid w:val="00DE6CF4"/>
    <w:rsid w:val="00DE7015"/>
    <w:rsid w:val="00DE70C9"/>
    <w:rsid w:val="00DE71C0"/>
    <w:rsid w:val="00DE7938"/>
    <w:rsid w:val="00DE7AE6"/>
    <w:rsid w:val="00DE7B47"/>
    <w:rsid w:val="00DE7F3F"/>
    <w:rsid w:val="00DF00EF"/>
    <w:rsid w:val="00DF021C"/>
    <w:rsid w:val="00DF02B1"/>
    <w:rsid w:val="00DF03C4"/>
    <w:rsid w:val="00DF03F5"/>
    <w:rsid w:val="00DF04B3"/>
    <w:rsid w:val="00DF05D2"/>
    <w:rsid w:val="00DF0820"/>
    <w:rsid w:val="00DF0957"/>
    <w:rsid w:val="00DF0C13"/>
    <w:rsid w:val="00DF0C5C"/>
    <w:rsid w:val="00DF0DFF"/>
    <w:rsid w:val="00DF0E6E"/>
    <w:rsid w:val="00DF0E8C"/>
    <w:rsid w:val="00DF0F75"/>
    <w:rsid w:val="00DF15AF"/>
    <w:rsid w:val="00DF177F"/>
    <w:rsid w:val="00DF1A4B"/>
    <w:rsid w:val="00DF1EFA"/>
    <w:rsid w:val="00DF2086"/>
    <w:rsid w:val="00DF2127"/>
    <w:rsid w:val="00DF2140"/>
    <w:rsid w:val="00DF22F0"/>
    <w:rsid w:val="00DF230F"/>
    <w:rsid w:val="00DF2659"/>
    <w:rsid w:val="00DF26AA"/>
    <w:rsid w:val="00DF27E4"/>
    <w:rsid w:val="00DF2A18"/>
    <w:rsid w:val="00DF2C3D"/>
    <w:rsid w:val="00DF2C64"/>
    <w:rsid w:val="00DF2D3E"/>
    <w:rsid w:val="00DF2D40"/>
    <w:rsid w:val="00DF2EA2"/>
    <w:rsid w:val="00DF3202"/>
    <w:rsid w:val="00DF365C"/>
    <w:rsid w:val="00DF396C"/>
    <w:rsid w:val="00DF3C6C"/>
    <w:rsid w:val="00DF3D2C"/>
    <w:rsid w:val="00DF3DC3"/>
    <w:rsid w:val="00DF3DED"/>
    <w:rsid w:val="00DF3F02"/>
    <w:rsid w:val="00DF3FD2"/>
    <w:rsid w:val="00DF3FDD"/>
    <w:rsid w:val="00DF42AA"/>
    <w:rsid w:val="00DF4313"/>
    <w:rsid w:val="00DF460E"/>
    <w:rsid w:val="00DF488A"/>
    <w:rsid w:val="00DF4AD7"/>
    <w:rsid w:val="00DF5247"/>
    <w:rsid w:val="00DF5339"/>
    <w:rsid w:val="00DF53EC"/>
    <w:rsid w:val="00DF55ED"/>
    <w:rsid w:val="00DF579D"/>
    <w:rsid w:val="00DF57E8"/>
    <w:rsid w:val="00DF58DA"/>
    <w:rsid w:val="00DF5BA2"/>
    <w:rsid w:val="00DF5C90"/>
    <w:rsid w:val="00DF5F18"/>
    <w:rsid w:val="00DF603F"/>
    <w:rsid w:val="00DF6078"/>
    <w:rsid w:val="00DF626A"/>
    <w:rsid w:val="00DF6312"/>
    <w:rsid w:val="00DF6406"/>
    <w:rsid w:val="00DF64DF"/>
    <w:rsid w:val="00DF65D0"/>
    <w:rsid w:val="00DF67DE"/>
    <w:rsid w:val="00DF6846"/>
    <w:rsid w:val="00DF6945"/>
    <w:rsid w:val="00DF6A6E"/>
    <w:rsid w:val="00DF6AAA"/>
    <w:rsid w:val="00DF6C49"/>
    <w:rsid w:val="00DF6C4F"/>
    <w:rsid w:val="00DF6CB5"/>
    <w:rsid w:val="00DF6E00"/>
    <w:rsid w:val="00DF6F37"/>
    <w:rsid w:val="00DF70F2"/>
    <w:rsid w:val="00DF7546"/>
    <w:rsid w:val="00DF7969"/>
    <w:rsid w:val="00DF7EBF"/>
    <w:rsid w:val="00DF7F2D"/>
    <w:rsid w:val="00DF7FC1"/>
    <w:rsid w:val="00E000B7"/>
    <w:rsid w:val="00E0024D"/>
    <w:rsid w:val="00E0038B"/>
    <w:rsid w:val="00E00400"/>
    <w:rsid w:val="00E008CA"/>
    <w:rsid w:val="00E009A2"/>
    <w:rsid w:val="00E00B9F"/>
    <w:rsid w:val="00E00D61"/>
    <w:rsid w:val="00E01664"/>
    <w:rsid w:val="00E01977"/>
    <w:rsid w:val="00E019AC"/>
    <w:rsid w:val="00E01C23"/>
    <w:rsid w:val="00E01CB1"/>
    <w:rsid w:val="00E01D1B"/>
    <w:rsid w:val="00E01E8C"/>
    <w:rsid w:val="00E01EE5"/>
    <w:rsid w:val="00E02192"/>
    <w:rsid w:val="00E021C3"/>
    <w:rsid w:val="00E021C7"/>
    <w:rsid w:val="00E0275B"/>
    <w:rsid w:val="00E028E6"/>
    <w:rsid w:val="00E02A82"/>
    <w:rsid w:val="00E02B48"/>
    <w:rsid w:val="00E02B54"/>
    <w:rsid w:val="00E02CBD"/>
    <w:rsid w:val="00E02E10"/>
    <w:rsid w:val="00E03137"/>
    <w:rsid w:val="00E031A6"/>
    <w:rsid w:val="00E033D8"/>
    <w:rsid w:val="00E03633"/>
    <w:rsid w:val="00E036EF"/>
    <w:rsid w:val="00E03AFC"/>
    <w:rsid w:val="00E03B4A"/>
    <w:rsid w:val="00E03B86"/>
    <w:rsid w:val="00E03C35"/>
    <w:rsid w:val="00E03EBE"/>
    <w:rsid w:val="00E0440A"/>
    <w:rsid w:val="00E046F5"/>
    <w:rsid w:val="00E04807"/>
    <w:rsid w:val="00E04BB0"/>
    <w:rsid w:val="00E04BFD"/>
    <w:rsid w:val="00E04DF0"/>
    <w:rsid w:val="00E04F35"/>
    <w:rsid w:val="00E05196"/>
    <w:rsid w:val="00E05205"/>
    <w:rsid w:val="00E05488"/>
    <w:rsid w:val="00E05531"/>
    <w:rsid w:val="00E055AA"/>
    <w:rsid w:val="00E0567C"/>
    <w:rsid w:val="00E058E8"/>
    <w:rsid w:val="00E05C1E"/>
    <w:rsid w:val="00E05F36"/>
    <w:rsid w:val="00E05FEA"/>
    <w:rsid w:val="00E06423"/>
    <w:rsid w:val="00E065D3"/>
    <w:rsid w:val="00E06759"/>
    <w:rsid w:val="00E0683E"/>
    <w:rsid w:val="00E069B0"/>
    <w:rsid w:val="00E06A84"/>
    <w:rsid w:val="00E06B76"/>
    <w:rsid w:val="00E06C18"/>
    <w:rsid w:val="00E06EAB"/>
    <w:rsid w:val="00E06F7F"/>
    <w:rsid w:val="00E07174"/>
    <w:rsid w:val="00E07298"/>
    <w:rsid w:val="00E072ED"/>
    <w:rsid w:val="00E07933"/>
    <w:rsid w:val="00E0799E"/>
    <w:rsid w:val="00E07A9A"/>
    <w:rsid w:val="00E07BC5"/>
    <w:rsid w:val="00E07BD7"/>
    <w:rsid w:val="00E07CB1"/>
    <w:rsid w:val="00E07D90"/>
    <w:rsid w:val="00E10142"/>
    <w:rsid w:val="00E102C6"/>
    <w:rsid w:val="00E1079B"/>
    <w:rsid w:val="00E10A73"/>
    <w:rsid w:val="00E10BAB"/>
    <w:rsid w:val="00E10F9D"/>
    <w:rsid w:val="00E11019"/>
    <w:rsid w:val="00E110C0"/>
    <w:rsid w:val="00E11123"/>
    <w:rsid w:val="00E11393"/>
    <w:rsid w:val="00E117C7"/>
    <w:rsid w:val="00E11A9E"/>
    <w:rsid w:val="00E11C53"/>
    <w:rsid w:val="00E11C5C"/>
    <w:rsid w:val="00E11D0D"/>
    <w:rsid w:val="00E11D81"/>
    <w:rsid w:val="00E11FCB"/>
    <w:rsid w:val="00E120B4"/>
    <w:rsid w:val="00E120C9"/>
    <w:rsid w:val="00E1229E"/>
    <w:rsid w:val="00E1242E"/>
    <w:rsid w:val="00E12487"/>
    <w:rsid w:val="00E127D4"/>
    <w:rsid w:val="00E1288D"/>
    <w:rsid w:val="00E12982"/>
    <w:rsid w:val="00E12A0A"/>
    <w:rsid w:val="00E12A14"/>
    <w:rsid w:val="00E12BDC"/>
    <w:rsid w:val="00E12DB8"/>
    <w:rsid w:val="00E12E8E"/>
    <w:rsid w:val="00E12FD2"/>
    <w:rsid w:val="00E12FD6"/>
    <w:rsid w:val="00E1301F"/>
    <w:rsid w:val="00E13087"/>
    <w:rsid w:val="00E13316"/>
    <w:rsid w:val="00E1338B"/>
    <w:rsid w:val="00E13457"/>
    <w:rsid w:val="00E134C8"/>
    <w:rsid w:val="00E134F4"/>
    <w:rsid w:val="00E13613"/>
    <w:rsid w:val="00E13666"/>
    <w:rsid w:val="00E13992"/>
    <w:rsid w:val="00E14179"/>
    <w:rsid w:val="00E1419A"/>
    <w:rsid w:val="00E1443A"/>
    <w:rsid w:val="00E14585"/>
    <w:rsid w:val="00E1481C"/>
    <w:rsid w:val="00E149AB"/>
    <w:rsid w:val="00E14C23"/>
    <w:rsid w:val="00E14EC8"/>
    <w:rsid w:val="00E14F34"/>
    <w:rsid w:val="00E14F50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5FFF"/>
    <w:rsid w:val="00E16512"/>
    <w:rsid w:val="00E16564"/>
    <w:rsid w:val="00E16835"/>
    <w:rsid w:val="00E16838"/>
    <w:rsid w:val="00E169E5"/>
    <w:rsid w:val="00E16ABF"/>
    <w:rsid w:val="00E16CA5"/>
    <w:rsid w:val="00E16D44"/>
    <w:rsid w:val="00E16DCA"/>
    <w:rsid w:val="00E16E6C"/>
    <w:rsid w:val="00E17002"/>
    <w:rsid w:val="00E1703F"/>
    <w:rsid w:val="00E17445"/>
    <w:rsid w:val="00E1753F"/>
    <w:rsid w:val="00E17677"/>
    <w:rsid w:val="00E17B0D"/>
    <w:rsid w:val="00E17B7F"/>
    <w:rsid w:val="00E17BB1"/>
    <w:rsid w:val="00E17E24"/>
    <w:rsid w:val="00E17ED9"/>
    <w:rsid w:val="00E17FD7"/>
    <w:rsid w:val="00E2030C"/>
    <w:rsid w:val="00E204BE"/>
    <w:rsid w:val="00E20564"/>
    <w:rsid w:val="00E20832"/>
    <w:rsid w:val="00E20D2E"/>
    <w:rsid w:val="00E21125"/>
    <w:rsid w:val="00E217FA"/>
    <w:rsid w:val="00E2183D"/>
    <w:rsid w:val="00E21B38"/>
    <w:rsid w:val="00E21D50"/>
    <w:rsid w:val="00E21E5F"/>
    <w:rsid w:val="00E22251"/>
    <w:rsid w:val="00E2227E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4A7"/>
    <w:rsid w:val="00E246E0"/>
    <w:rsid w:val="00E24E6F"/>
    <w:rsid w:val="00E24FC1"/>
    <w:rsid w:val="00E25068"/>
    <w:rsid w:val="00E25079"/>
    <w:rsid w:val="00E2526A"/>
    <w:rsid w:val="00E252CD"/>
    <w:rsid w:val="00E25654"/>
    <w:rsid w:val="00E25867"/>
    <w:rsid w:val="00E259FB"/>
    <w:rsid w:val="00E25AC1"/>
    <w:rsid w:val="00E25D28"/>
    <w:rsid w:val="00E25E9D"/>
    <w:rsid w:val="00E25ED1"/>
    <w:rsid w:val="00E262DA"/>
    <w:rsid w:val="00E263AA"/>
    <w:rsid w:val="00E26817"/>
    <w:rsid w:val="00E26833"/>
    <w:rsid w:val="00E26D16"/>
    <w:rsid w:val="00E26F68"/>
    <w:rsid w:val="00E273EC"/>
    <w:rsid w:val="00E276FE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D08"/>
    <w:rsid w:val="00E30DE7"/>
    <w:rsid w:val="00E31486"/>
    <w:rsid w:val="00E3172E"/>
    <w:rsid w:val="00E317FB"/>
    <w:rsid w:val="00E31A3B"/>
    <w:rsid w:val="00E31CC3"/>
    <w:rsid w:val="00E31DF6"/>
    <w:rsid w:val="00E31FD5"/>
    <w:rsid w:val="00E32103"/>
    <w:rsid w:val="00E3214C"/>
    <w:rsid w:val="00E32439"/>
    <w:rsid w:val="00E325AF"/>
    <w:rsid w:val="00E3278D"/>
    <w:rsid w:val="00E328AC"/>
    <w:rsid w:val="00E328C5"/>
    <w:rsid w:val="00E32989"/>
    <w:rsid w:val="00E329FF"/>
    <w:rsid w:val="00E32A20"/>
    <w:rsid w:val="00E32ACF"/>
    <w:rsid w:val="00E32B5F"/>
    <w:rsid w:val="00E32C64"/>
    <w:rsid w:val="00E32D5A"/>
    <w:rsid w:val="00E32D9C"/>
    <w:rsid w:val="00E32F44"/>
    <w:rsid w:val="00E330C6"/>
    <w:rsid w:val="00E3383C"/>
    <w:rsid w:val="00E338FC"/>
    <w:rsid w:val="00E33ACD"/>
    <w:rsid w:val="00E33B51"/>
    <w:rsid w:val="00E3429E"/>
    <w:rsid w:val="00E343BB"/>
    <w:rsid w:val="00E34935"/>
    <w:rsid w:val="00E349DD"/>
    <w:rsid w:val="00E34A8B"/>
    <w:rsid w:val="00E34CDB"/>
    <w:rsid w:val="00E34F76"/>
    <w:rsid w:val="00E3505A"/>
    <w:rsid w:val="00E3508B"/>
    <w:rsid w:val="00E350DF"/>
    <w:rsid w:val="00E35230"/>
    <w:rsid w:val="00E352CA"/>
    <w:rsid w:val="00E35355"/>
    <w:rsid w:val="00E35358"/>
    <w:rsid w:val="00E3596C"/>
    <w:rsid w:val="00E35BFF"/>
    <w:rsid w:val="00E35C18"/>
    <w:rsid w:val="00E35CA3"/>
    <w:rsid w:val="00E360D5"/>
    <w:rsid w:val="00E363F1"/>
    <w:rsid w:val="00E364BC"/>
    <w:rsid w:val="00E3655D"/>
    <w:rsid w:val="00E36633"/>
    <w:rsid w:val="00E3686F"/>
    <w:rsid w:val="00E368EE"/>
    <w:rsid w:val="00E3692D"/>
    <w:rsid w:val="00E36B1D"/>
    <w:rsid w:val="00E36BD7"/>
    <w:rsid w:val="00E36D70"/>
    <w:rsid w:val="00E370EC"/>
    <w:rsid w:val="00E37189"/>
    <w:rsid w:val="00E371FC"/>
    <w:rsid w:val="00E3741F"/>
    <w:rsid w:val="00E37466"/>
    <w:rsid w:val="00E37553"/>
    <w:rsid w:val="00E375DF"/>
    <w:rsid w:val="00E377A9"/>
    <w:rsid w:val="00E3797B"/>
    <w:rsid w:val="00E379E8"/>
    <w:rsid w:val="00E379FD"/>
    <w:rsid w:val="00E37E63"/>
    <w:rsid w:val="00E37EC5"/>
    <w:rsid w:val="00E37EDE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2A0"/>
    <w:rsid w:val="00E4131B"/>
    <w:rsid w:val="00E418B5"/>
    <w:rsid w:val="00E41AC6"/>
    <w:rsid w:val="00E41BCB"/>
    <w:rsid w:val="00E4200A"/>
    <w:rsid w:val="00E42313"/>
    <w:rsid w:val="00E42444"/>
    <w:rsid w:val="00E42586"/>
    <w:rsid w:val="00E42699"/>
    <w:rsid w:val="00E427F3"/>
    <w:rsid w:val="00E42D2E"/>
    <w:rsid w:val="00E42D35"/>
    <w:rsid w:val="00E42D92"/>
    <w:rsid w:val="00E42DA9"/>
    <w:rsid w:val="00E434BC"/>
    <w:rsid w:val="00E436B3"/>
    <w:rsid w:val="00E43ACE"/>
    <w:rsid w:val="00E43F1D"/>
    <w:rsid w:val="00E44248"/>
    <w:rsid w:val="00E449DA"/>
    <w:rsid w:val="00E44B2C"/>
    <w:rsid w:val="00E44DE3"/>
    <w:rsid w:val="00E44E39"/>
    <w:rsid w:val="00E45053"/>
    <w:rsid w:val="00E450AA"/>
    <w:rsid w:val="00E450C8"/>
    <w:rsid w:val="00E45634"/>
    <w:rsid w:val="00E456CB"/>
    <w:rsid w:val="00E457C2"/>
    <w:rsid w:val="00E45C22"/>
    <w:rsid w:val="00E45D1A"/>
    <w:rsid w:val="00E462D1"/>
    <w:rsid w:val="00E46410"/>
    <w:rsid w:val="00E465B6"/>
    <w:rsid w:val="00E4660F"/>
    <w:rsid w:val="00E4685C"/>
    <w:rsid w:val="00E470B0"/>
    <w:rsid w:val="00E47524"/>
    <w:rsid w:val="00E47673"/>
    <w:rsid w:val="00E4787B"/>
    <w:rsid w:val="00E47A58"/>
    <w:rsid w:val="00E47B7F"/>
    <w:rsid w:val="00E47B93"/>
    <w:rsid w:val="00E47D91"/>
    <w:rsid w:val="00E47DAB"/>
    <w:rsid w:val="00E47E21"/>
    <w:rsid w:val="00E47FA8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092"/>
    <w:rsid w:val="00E5117D"/>
    <w:rsid w:val="00E512A6"/>
    <w:rsid w:val="00E51619"/>
    <w:rsid w:val="00E517B9"/>
    <w:rsid w:val="00E51B36"/>
    <w:rsid w:val="00E51DC6"/>
    <w:rsid w:val="00E51E3B"/>
    <w:rsid w:val="00E51E51"/>
    <w:rsid w:val="00E51F76"/>
    <w:rsid w:val="00E5202D"/>
    <w:rsid w:val="00E52212"/>
    <w:rsid w:val="00E52237"/>
    <w:rsid w:val="00E523D3"/>
    <w:rsid w:val="00E52598"/>
    <w:rsid w:val="00E525C6"/>
    <w:rsid w:val="00E52706"/>
    <w:rsid w:val="00E5292F"/>
    <w:rsid w:val="00E52A05"/>
    <w:rsid w:val="00E52AF2"/>
    <w:rsid w:val="00E52EB3"/>
    <w:rsid w:val="00E53416"/>
    <w:rsid w:val="00E53626"/>
    <w:rsid w:val="00E5379B"/>
    <w:rsid w:val="00E53ACF"/>
    <w:rsid w:val="00E53B48"/>
    <w:rsid w:val="00E53BAD"/>
    <w:rsid w:val="00E53F8A"/>
    <w:rsid w:val="00E54084"/>
    <w:rsid w:val="00E5448C"/>
    <w:rsid w:val="00E54517"/>
    <w:rsid w:val="00E54641"/>
    <w:rsid w:val="00E546D5"/>
    <w:rsid w:val="00E54703"/>
    <w:rsid w:val="00E54BE9"/>
    <w:rsid w:val="00E54CED"/>
    <w:rsid w:val="00E54D2E"/>
    <w:rsid w:val="00E54E35"/>
    <w:rsid w:val="00E54EC2"/>
    <w:rsid w:val="00E55319"/>
    <w:rsid w:val="00E55421"/>
    <w:rsid w:val="00E55635"/>
    <w:rsid w:val="00E5587C"/>
    <w:rsid w:val="00E5598E"/>
    <w:rsid w:val="00E55E80"/>
    <w:rsid w:val="00E55EEB"/>
    <w:rsid w:val="00E5623A"/>
    <w:rsid w:val="00E564EC"/>
    <w:rsid w:val="00E565AD"/>
    <w:rsid w:val="00E56644"/>
    <w:rsid w:val="00E56771"/>
    <w:rsid w:val="00E5690C"/>
    <w:rsid w:val="00E569CB"/>
    <w:rsid w:val="00E56C78"/>
    <w:rsid w:val="00E56C8F"/>
    <w:rsid w:val="00E57180"/>
    <w:rsid w:val="00E5748F"/>
    <w:rsid w:val="00E576D2"/>
    <w:rsid w:val="00E57A1F"/>
    <w:rsid w:val="00E57BDE"/>
    <w:rsid w:val="00E57F55"/>
    <w:rsid w:val="00E600EC"/>
    <w:rsid w:val="00E6019A"/>
    <w:rsid w:val="00E602A4"/>
    <w:rsid w:val="00E60318"/>
    <w:rsid w:val="00E60372"/>
    <w:rsid w:val="00E60560"/>
    <w:rsid w:val="00E60577"/>
    <w:rsid w:val="00E606B8"/>
    <w:rsid w:val="00E6070A"/>
    <w:rsid w:val="00E60817"/>
    <w:rsid w:val="00E60BE2"/>
    <w:rsid w:val="00E60D38"/>
    <w:rsid w:val="00E60E55"/>
    <w:rsid w:val="00E6111A"/>
    <w:rsid w:val="00E6134A"/>
    <w:rsid w:val="00E61354"/>
    <w:rsid w:val="00E616CB"/>
    <w:rsid w:val="00E6182C"/>
    <w:rsid w:val="00E618BC"/>
    <w:rsid w:val="00E61963"/>
    <w:rsid w:val="00E61B64"/>
    <w:rsid w:val="00E61CB0"/>
    <w:rsid w:val="00E61FBC"/>
    <w:rsid w:val="00E6208E"/>
    <w:rsid w:val="00E621FD"/>
    <w:rsid w:val="00E62248"/>
    <w:rsid w:val="00E6241E"/>
    <w:rsid w:val="00E624B3"/>
    <w:rsid w:val="00E62543"/>
    <w:rsid w:val="00E625CB"/>
    <w:rsid w:val="00E628A0"/>
    <w:rsid w:val="00E62929"/>
    <w:rsid w:val="00E62C02"/>
    <w:rsid w:val="00E62C13"/>
    <w:rsid w:val="00E62F37"/>
    <w:rsid w:val="00E630EB"/>
    <w:rsid w:val="00E634DD"/>
    <w:rsid w:val="00E63A26"/>
    <w:rsid w:val="00E63A7E"/>
    <w:rsid w:val="00E63BEC"/>
    <w:rsid w:val="00E63BF3"/>
    <w:rsid w:val="00E63CF2"/>
    <w:rsid w:val="00E63E93"/>
    <w:rsid w:val="00E640FF"/>
    <w:rsid w:val="00E64158"/>
    <w:rsid w:val="00E642AE"/>
    <w:rsid w:val="00E643BF"/>
    <w:rsid w:val="00E64527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8A7"/>
    <w:rsid w:val="00E65A5F"/>
    <w:rsid w:val="00E65C7C"/>
    <w:rsid w:val="00E65CC1"/>
    <w:rsid w:val="00E66146"/>
    <w:rsid w:val="00E665EB"/>
    <w:rsid w:val="00E66696"/>
    <w:rsid w:val="00E66780"/>
    <w:rsid w:val="00E667FF"/>
    <w:rsid w:val="00E66A4B"/>
    <w:rsid w:val="00E66AAF"/>
    <w:rsid w:val="00E66B18"/>
    <w:rsid w:val="00E66BC1"/>
    <w:rsid w:val="00E66C50"/>
    <w:rsid w:val="00E66C7D"/>
    <w:rsid w:val="00E66D2A"/>
    <w:rsid w:val="00E66E20"/>
    <w:rsid w:val="00E6702A"/>
    <w:rsid w:val="00E670AB"/>
    <w:rsid w:val="00E670DB"/>
    <w:rsid w:val="00E6716F"/>
    <w:rsid w:val="00E67850"/>
    <w:rsid w:val="00E67C0F"/>
    <w:rsid w:val="00E67FA2"/>
    <w:rsid w:val="00E67FEE"/>
    <w:rsid w:val="00E701A6"/>
    <w:rsid w:val="00E70260"/>
    <w:rsid w:val="00E70345"/>
    <w:rsid w:val="00E7034E"/>
    <w:rsid w:val="00E703E1"/>
    <w:rsid w:val="00E704F0"/>
    <w:rsid w:val="00E706A2"/>
    <w:rsid w:val="00E706AA"/>
    <w:rsid w:val="00E706C1"/>
    <w:rsid w:val="00E707E3"/>
    <w:rsid w:val="00E7085D"/>
    <w:rsid w:val="00E70C04"/>
    <w:rsid w:val="00E70CEB"/>
    <w:rsid w:val="00E70E40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6A"/>
    <w:rsid w:val="00E72E9C"/>
    <w:rsid w:val="00E72EC1"/>
    <w:rsid w:val="00E72FA9"/>
    <w:rsid w:val="00E734D5"/>
    <w:rsid w:val="00E734FE"/>
    <w:rsid w:val="00E7362A"/>
    <w:rsid w:val="00E737DF"/>
    <w:rsid w:val="00E738A8"/>
    <w:rsid w:val="00E73BB5"/>
    <w:rsid w:val="00E73CAF"/>
    <w:rsid w:val="00E73E27"/>
    <w:rsid w:val="00E73EC7"/>
    <w:rsid w:val="00E74071"/>
    <w:rsid w:val="00E7413D"/>
    <w:rsid w:val="00E7431E"/>
    <w:rsid w:val="00E743B1"/>
    <w:rsid w:val="00E7442D"/>
    <w:rsid w:val="00E747C2"/>
    <w:rsid w:val="00E74803"/>
    <w:rsid w:val="00E74A43"/>
    <w:rsid w:val="00E74C74"/>
    <w:rsid w:val="00E74E85"/>
    <w:rsid w:val="00E7537E"/>
    <w:rsid w:val="00E7552D"/>
    <w:rsid w:val="00E756A1"/>
    <w:rsid w:val="00E75759"/>
    <w:rsid w:val="00E7578E"/>
    <w:rsid w:val="00E75BB5"/>
    <w:rsid w:val="00E75BFF"/>
    <w:rsid w:val="00E75C82"/>
    <w:rsid w:val="00E75D2C"/>
    <w:rsid w:val="00E75D71"/>
    <w:rsid w:val="00E75DAB"/>
    <w:rsid w:val="00E75E51"/>
    <w:rsid w:val="00E7622F"/>
    <w:rsid w:val="00E764E9"/>
    <w:rsid w:val="00E765E1"/>
    <w:rsid w:val="00E76A41"/>
    <w:rsid w:val="00E76B78"/>
    <w:rsid w:val="00E76B7C"/>
    <w:rsid w:val="00E7701A"/>
    <w:rsid w:val="00E77022"/>
    <w:rsid w:val="00E7705E"/>
    <w:rsid w:val="00E7708B"/>
    <w:rsid w:val="00E77495"/>
    <w:rsid w:val="00E776E0"/>
    <w:rsid w:val="00E777DC"/>
    <w:rsid w:val="00E77879"/>
    <w:rsid w:val="00E7792E"/>
    <w:rsid w:val="00E77ABE"/>
    <w:rsid w:val="00E77D0E"/>
    <w:rsid w:val="00E77F15"/>
    <w:rsid w:val="00E77F72"/>
    <w:rsid w:val="00E80065"/>
    <w:rsid w:val="00E801E4"/>
    <w:rsid w:val="00E803DC"/>
    <w:rsid w:val="00E80483"/>
    <w:rsid w:val="00E804F0"/>
    <w:rsid w:val="00E807D3"/>
    <w:rsid w:val="00E80953"/>
    <w:rsid w:val="00E80D03"/>
    <w:rsid w:val="00E80F8C"/>
    <w:rsid w:val="00E81218"/>
    <w:rsid w:val="00E814A1"/>
    <w:rsid w:val="00E818E6"/>
    <w:rsid w:val="00E81918"/>
    <w:rsid w:val="00E81A17"/>
    <w:rsid w:val="00E81A26"/>
    <w:rsid w:val="00E81B94"/>
    <w:rsid w:val="00E81CED"/>
    <w:rsid w:val="00E81D9D"/>
    <w:rsid w:val="00E81DC1"/>
    <w:rsid w:val="00E81DCB"/>
    <w:rsid w:val="00E81EC8"/>
    <w:rsid w:val="00E81F7F"/>
    <w:rsid w:val="00E81FF3"/>
    <w:rsid w:val="00E820FA"/>
    <w:rsid w:val="00E820FD"/>
    <w:rsid w:val="00E8225D"/>
    <w:rsid w:val="00E825DA"/>
    <w:rsid w:val="00E829A8"/>
    <w:rsid w:val="00E82ADD"/>
    <w:rsid w:val="00E82B00"/>
    <w:rsid w:val="00E82BA4"/>
    <w:rsid w:val="00E82BAA"/>
    <w:rsid w:val="00E82F41"/>
    <w:rsid w:val="00E83063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1FF"/>
    <w:rsid w:val="00E8421E"/>
    <w:rsid w:val="00E8432F"/>
    <w:rsid w:val="00E843DB"/>
    <w:rsid w:val="00E84499"/>
    <w:rsid w:val="00E8451B"/>
    <w:rsid w:val="00E849EB"/>
    <w:rsid w:val="00E84CB3"/>
    <w:rsid w:val="00E84D12"/>
    <w:rsid w:val="00E84E4F"/>
    <w:rsid w:val="00E853A8"/>
    <w:rsid w:val="00E85645"/>
    <w:rsid w:val="00E85669"/>
    <w:rsid w:val="00E856F1"/>
    <w:rsid w:val="00E856F5"/>
    <w:rsid w:val="00E85798"/>
    <w:rsid w:val="00E859BE"/>
    <w:rsid w:val="00E85ABB"/>
    <w:rsid w:val="00E85DC6"/>
    <w:rsid w:val="00E85E4A"/>
    <w:rsid w:val="00E860BD"/>
    <w:rsid w:val="00E862AE"/>
    <w:rsid w:val="00E864C1"/>
    <w:rsid w:val="00E86520"/>
    <w:rsid w:val="00E868D9"/>
    <w:rsid w:val="00E86910"/>
    <w:rsid w:val="00E86966"/>
    <w:rsid w:val="00E86A53"/>
    <w:rsid w:val="00E86F18"/>
    <w:rsid w:val="00E8702C"/>
    <w:rsid w:val="00E87572"/>
    <w:rsid w:val="00E876A5"/>
    <w:rsid w:val="00E876CA"/>
    <w:rsid w:val="00E8770B"/>
    <w:rsid w:val="00E87725"/>
    <w:rsid w:val="00E8775D"/>
    <w:rsid w:val="00E877E6"/>
    <w:rsid w:val="00E87D92"/>
    <w:rsid w:val="00E87E10"/>
    <w:rsid w:val="00E90285"/>
    <w:rsid w:val="00E904AB"/>
    <w:rsid w:val="00E9064D"/>
    <w:rsid w:val="00E90A94"/>
    <w:rsid w:val="00E90C1C"/>
    <w:rsid w:val="00E90DB4"/>
    <w:rsid w:val="00E91284"/>
    <w:rsid w:val="00E912BD"/>
    <w:rsid w:val="00E91324"/>
    <w:rsid w:val="00E91565"/>
    <w:rsid w:val="00E9174A"/>
    <w:rsid w:val="00E91C8C"/>
    <w:rsid w:val="00E91E0D"/>
    <w:rsid w:val="00E9208E"/>
    <w:rsid w:val="00E9223E"/>
    <w:rsid w:val="00E9243E"/>
    <w:rsid w:val="00E924B8"/>
    <w:rsid w:val="00E92512"/>
    <w:rsid w:val="00E92552"/>
    <w:rsid w:val="00E92813"/>
    <w:rsid w:val="00E9298E"/>
    <w:rsid w:val="00E929B0"/>
    <w:rsid w:val="00E92A2F"/>
    <w:rsid w:val="00E92B34"/>
    <w:rsid w:val="00E92C4A"/>
    <w:rsid w:val="00E92D08"/>
    <w:rsid w:val="00E93099"/>
    <w:rsid w:val="00E93223"/>
    <w:rsid w:val="00E932BC"/>
    <w:rsid w:val="00E93331"/>
    <w:rsid w:val="00E934CD"/>
    <w:rsid w:val="00E9352E"/>
    <w:rsid w:val="00E93544"/>
    <w:rsid w:val="00E935C7"/>
    <w:rsid w:val="00E93712"/>
    <w:rsid w:val="00E939C3"/>
    <w:rsid w:val="00E93B4D"/>
    <w:rsid w:val="00E9412F"/>
    <w:rsid w:val="00E94219"/>
    <w:rsid w:val="00E9449C"/>
    <w:rsid w:val="00E94721"/>
    <w:rsid w:val="00E9480F"/>
    <w:rsid w:val="00E94DA3"/>
    <w:rsid w:val="00E94E1D"/>
    <w:rsid w:val="00E94E36"/>
    <w:rsid w:val="00E95160"/>
    <w:rsid w:val="00E951B6"/>
    <w:rsid w:val="00E9559A"/>
    <w:rsid w:val="00E95743"/>
    <w:rsid w:val="00E958D7"/>
    <w:rsid w:val="00E95A64"/>
    <w:rsid w:val="00E95B9B"/>
    <w:rsid w:val="00E95C41"/>
    <w:rsid w:val="00E95E70"/>
    <w:rsid w:val="00E95F0A"/>
    <w:rsid w:val="00E95FB3"/>
    <w:rsid w:val="00E96216"/>
    <w:rsid w:val="00E96431"/>
    <w:rsid w:val="00E9645B"/>
    <w:rsid w:val="00E96A8F"/>
    <w:rsid w:val="00E96D50"/>
    <w:rsid w:val="00E96EE3"/>
    <w:rsid w:val="00E96F4E"/>
    <w:rsid w:val="00E96F6B"/>
    <w:rsid w:val="00E974F1"/>
    <w:rsid w:val="00E97588"/>
    <w:rsid w:val="00E97710"/>
    <w:rsid w:val="00E977E4"/>
    <w:rsid w:val="00E97950"/>
    <w:rsid w:val="00E97A93"/>
    <w:rsid w:val="00E97F4C"/>
    <w:rsid w:val="00EA00F1"/>
    <w:rsid w:val="00EA0226"/>
    <w:rsid w:val="00EA02B8"/>
    <w:rsid w:val="00EA02D9"/>
    <w:rsid w:val="00EA07FA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CE5"/>
    <w:rsid w:val="00EA1DAA"/>
    <w:rsid w:val="00EA1DD1"/>
    <w:rsid w:val="00EA1DF7"/>
    <w:rsid w:val="00EA2062"/>
    <w:rsid w:val="00EA21B2"/>
    <w:rsid w:val="00EA22A5"/>
    <w:rsid w:val="00EA22BA"/>
    <w:rsid w:val="00EA251A"/>
    <w:rsid w:val="00EA25CE"/>
    <w:rsid w:val="00EA33B1"/>
    <w:rsid w:val="00EA33CC"/>
    <w:rsid w:val="00EA34F5"/>
    <w:rsid w:val="00EA3680"/>
    <w:rsid w:val="00EA3A73"/>
    <w:rsid w:val="00EA3F40"/>
    <w:rsid w:val="00EA4121"/>
    <w:rsid w:val="00EA4126"/>
    <w:rsid w:val="00EA4161"/>
    <w:rsid w:val="00EA4438"/>
    <w:rsid w:val="00EA46E3"/>
    <w:rsid w:val="00EA49B6"/>
    <w:rsid w:val="00EA4B1C"/>
    <w:rsid w:val="00EA4B9F"/>
    <w:rsid w:val="00EA4F7C"/>
    <w:rsid w:val="00EA5100"/>
    <w:rsid w:val="00EA5172"/>
    <w:rsid w:val="00EA574D"/>
    <w:rsid w:val="00EA5868"/>
    <w:rsid w:val="00EA588D"/>
    <w:rsid w:val="00EA5907"/>
    <w:rsid w:val="00EA59DB"/>
    <w:rsid w:val="00EA5D20"/>
    <w:rsid w:val="00EA5D2B"/>
    <w:rsid w:val="00EA5D8A"/>
    <w:rsid w:val="00EA6291"/>
    <w:rsid w:val="00EA641F"/>
    <w:rsid w:val="00EA6957"/>
    <w:rsid w:val="00EA6C67"/>
    <w:rsid w:val="00EA6D1B"/>
    <w:rsid w:val="00EA6E83"/>
    <w:rsid w:val="00EA6F24"/>
    <w:rsid w:val="00EA723A"/>
    <w:rsid w:val="00EA728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407"/>
    <w:rsid w:val="00EB0729"/>
    <w:rsid w:val="00EB07F9"/>
    <w:rsid w:val="00EB0D6B"/>
    <w:rsid w:val="00EB0EB3"/>
    <w:rsid w:val="00EB10C9"/>
    <w:rsid w:val="00EB14BA"/>
    <w:rsid w:val="00EB1598"/>
    <w:rsid w:val="00EB1769"/>
    <w:rsid w:val="00EB17DD"/>
    <w:rsid w:val="00EB1865"/>
    <w:rsid w:val="00EB186E"/>
    <w:rsid w:val="00EB189E"/>
    <w:rsid w:val="00EB18A0"/>
    <w:rsid w:val="00EB1902"/>
    <w:rsid w:val="00EB1C4F"/>
    <w:rsid w:val="00EB1CF6"/>
    <w:rsid w:val="00EB1DA5"/>
    <w:rsid w:val="00EB1DDC"/>
    <w:rsid w:val="00EB2138"/>
    <w:rsid w:val="00EB21C6"/>
    <w:rsid w:val="00EB22B3"/>
    <w:rsid w:val="00EB2435"/>
    <w:rsid w:val="00EB2564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9DA"/>
    <w:rsid w:val="00EB39FE"/>
    <w:rsid w:val="00EB3B5A"/>
    <w:rsid w:val="00EB3BA8"/>
    <w:rsid w:val="00EB3BB3"/>
    <w:rsid w:val="00EB3CAF"/>
    <w:rsid w:val="00EB3FE3"/>
    <w:rsid w:val="00EB44BA"/>
    <w:rsid w:val="00EB48B7"/>
    <w:rsid w:val="00EB4975"/>
    <w:rsid w:val="00EB4DD2"/>
    <w:rsid w:val="00EB4DF9"/>
    <w:rsid w:val="00EB4EB5"/>
    <w:rsid w:val="00EB4F68"/>
    <w:rsid w:val="00EB4FE2"/>
    <w:rsid w:val="00EB504F"/>
    <w:rsid w:val="00EB53C4"/>
    <w:rsid w:val="00EB5783"/>
    <w:rsid w:val="00EB59C7"/>
    <w:rsid w:val="00EB5BA7"/>
    <w:rsid w:val="00EB5C9F"/>
    <w:rsid w:val="00EB63F4"/>
    <w:rsid w:val="00EB646B"/>
    <w:rsid w:val="00EB647D"/>
    <w:rsid w:val="00EB672B"/>
    <w:rsid w:val="00EB67C2"/>
    <w:rsid w:val="00EB696B"/>
    <w:rsid w:val="00EB6C50"/>
    <w:rsid w:val="00EB6CB8"/>
    <w:rsid w:val="00EB7301"/>
    <w:rsid w:val="00EB76A8"/>
    <w:rsid w:val="00EB7910"/>
    <w:rsid w:val="00EB79DF"/>
    <w:rsid w:val="00EB7C4D"/>
    <w:rsid w:val="00EB7C67"/>
    <w:rsid w:val="00EC0044"/>
    <w:rsid w:val="00EC01C1"/>
    <w:rsid w:val="00EC0633"/>
    <w:rsid w:val="00EC06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AB0"/>
    <w:rsid w:val="00EC1B94"/>
    <w:rsid w:val="00EC1C68"/>
    <w:rsid w:val="00EC21EC"/>
    <w:rsid w:val="00EC23D9"/>
    <w:rsid w:val="00EC2785"/>
    <w:rsid w:val="00EC2B6D"/>
    <w:rsid w:val="00EC2C42"/>
    <w:rsid w:val="00EC2CAC"/>
    <w:rsid w:val="00EC33F1"/>
    <w:rsid w:val="00EC3490"/>
    <w:rsid w:val="00EC34E2"/>
    <w:rsid w:val="00EC362B"/>
    <w:rsid w:val="00EC3A5A"/>
    <w:rsid w:val="00EC3BE8"/>
    <w:rsid w:val="00EC3CEE"/>
    <w:rsid w:val="00EC3EAC"/>
    <w:rsid w:val="00EC3F00"/>
    <w:rsid w:val="00EC4274"/>
    <w:rsid w:val="00EC434F"/>
    <w:rsid w:val="00EC4544"/>
    <w:rsid w:val="00EC48D0"/>
    <w:rsid w:val="00EC49EA"/>
    <w:rsid w:val="00EC4AC6"/>
    <w:rsid w:val="00EC4B55"/>
    <w:rsid w:val="00EC4F4A"/>
    <w:rsid w:val="00EC4FC0"/>
    <w:rsid w:val="00EC4FE4"/>
    <w:rsid w:val="00EC5293"/>
    <w:rsid w:val="00EC561E"/>
    <w:rsid w:val="00EC5679"/>
    <w:rsid w:val="00EC56A9"/>
    <w:rsid w:val="00EC59D6"/>
    <w:rsid w:val="00EC5A2F"/>
    <w:rsid w:val="00EC5A66"/>
    <w:rsid w:val="00EC5A90"/>
    <w:rsid w:val="00EC5C92"/>
    <w:rsid w:val="00EC5CD5"/>
    <w:rsid w:val="00EC5CD7"/>
    <w:rsid w:val="00EC5D1A"/>
    <w:rsid w:val="00EC5D86"/>
    <w:rsid w:val="00EC64AA"/>
    <w:rsid w:val="00EC675B"/>
    <w:rsid w:val="00EC678E"/>
    <w:rsid w:val="00EC67FF"/>
    <w:rsid w:val="00EC6894"/>
    <w:rsid w:val="00EC6936"/>
    <w:rsid w:val="00EC6D85"/>
    <w:rsid w:val="00EC72D9"/>
    <w:rsid w:val="00EC7399"/>
    <w:rsid w:val="00EC7860"/>
    <w:rsid w:val="00EC7ABA"/>
    <w:rsid w:val="00ED0276"/>
    <w:rsid w:val="00ED04D3"/>
    <w:rsid w:val="00ED0750"/>
    <w:rsid w:val="00ED07D9"/>
    <w:rsid w:val="00ED07EF"/>
    <w:rsid w:val="00ED0847"/>
    <w:rsid w:val="00ED0A2B"/>
    <w:rsid w:val="00ED0A4E"/>
    <w:rsid w:val="00ED0F35"/>
    <w:rsid w:val="00ED131E"/>
    <w:rsid w:val="00ED1421"/>
    <w:rsid w:val="00ED1703"/>
    <w:rsid w:val="00ED18CD"/>
    <w:rsid w:val="00ED194C"/>
    <w:rsid w:val="00ED1AA3"/>
    <w:rsid w:val="00ED1B21"/>
    <w:rsid w:val="00ED1C7E"/>
    <w:rsid w:val="00ED1E4A"/>
    <w:rsid w:val="00ED1E73"/>
    <w:rsid w:val="00ED1E7D"/>
    <w:rsid w:val="00ED1FFC"/>
    <w:rsid w:val="00ED20EE"/>
    <w:rsid w:val="00ED2116"/>
    <w:rsid w:val="00ED211B"/>
    <w:rsid w:val="00ED21B0"/>
    <w:rsid w:val="00ED22AC"/>
    <w:rsid w:val="00ED2358"/>
    <w:rsid w:val="00ED252D"/>
    <w:rsid w:val="00ED2591"/>
    <w:rsid w:val="00ED263A"/>
    <w:rsid w:val="00ED2666"/>
    <w:rsid w:val="00ED29F6"/>
    <w:rsid w:val="00ED2BAD"/>
    <w:rsid w:val="00ED2C2C"/>
    <w:rsid w:val="00ED2E4E"/>
    <w:rsid w:val="00ED31D4"/>
    <w:rsid w:val="00ED348F"/>
    <w:rsid w:val="00ED35E3"/>
    <w:rsid w:val="00ED381C"/>
    <w:rsid w:val="00ED3C6E"/>
    <w:rsid w:val="00ED41AC"/>
    <w:rsid w:val="00ED4266"/>
    <w:rsid w:val="00ED44B6"/>
    <w:rsid w:val="00ED44EC"/>
    <w:rsid w:val="00ED4646"/>
    <w:rsid w:val="00ED4839"/>
    <w:rsid w:val="00ED4895"/>
    <w:rsid w:val="00ED4919"/>
    <w:rsid w:val="00ED4FE7"/>
    <w:rsid w:val="00ED5047"/>
    <w:rsid w:val="00ED5155"/>
    <w:rsid w:val="00ED518C"/>
    <w:rsid w:val="00ED5676"/>
    <w:rsid w:val="00ED56F7"/>
    <w:rsid w:val="00ED576A"/>
    <w:rsid w:val="00ED5902"/>
    <w:rsid w:val="00ED59A9"/>
    <w:rsid w:val="00ED59DD"/>
    <w:rsid w:val="00ED6181"/>
    <w:rsid w:val="00ED61D6"/>
    <w:rsid w:val="00ED627A"/>
    <w:rsid w:val="00ED6690"/>
    <w:rsid w:val="00ED669F"/>
    <w:rsid w:val="00ED66A8"/>
    <w:rsid w:val="00ED6788"/>
    <w:rsid w:val="00ED68D0"/>
    <w:rsid w:val="00ED68DE"/>
    <w:rsid w:val="00ED692D"/>
    <w:rsid w:val="00ED6961"/>
    <w:rsid w:val="00ED6A16"/>
    <w:rsid w:val="00ED6B48"/>
    <w:rsid w:val="00ED6B80"/>
    <w:rsid w:val="00ED6C2F"/>
    <w:rsid w:val="00ED6E5E"/>
    <w:rsid w:val="00ED6ED8"/>
    <w:rsid w:val="00ED6F34"/>
    <w:rsid w:val="00ED6F68"/>
    <w:rsid w:val="00ED6FA6"/>
    <w:rsid w:val="00ED6FDF"/>
    <w:rsid w:val="00ED714D"/>
    <w:rsid w:val="00ED74F9"/>
    <w:rsid w:val="00ED7814"/>
    <w:rsid w:val="00ED79FF"/>
    <w:rsid w:val="00ED7A54"/>
    <w:rsid w:val="00ED7A7B"/>
    <w:rsid w:val="00ED7AC4"/>
    <w:rsid w:val="00ED7C16"/>
    <w:rsid w:val="00ED7E7B"/>
    <w:rsid w:val="00EE03D7"/>
    <w:rsid w:val="00EE0481"/>
    <w:rsid w:val="00EE060F"/>
    <w:rsid w:val="00EE0653"/>
    <w:rsid w:val="00EE091C"/>
    <w:rsid w:val="00EE0964"/>
    <w:rsid w:val="00EE0DCB"/>
    <w:rsid w:val="00EE0F09"/>
    <w:rsid w:val="00EE1179"/>
    <w:rsid w:val="00EE123A"/>
    <w:rsid w:val="00EE1478"/>
    <w:rsid w:val="00EE1521"/>
    <w:rsid w:val="00EE15A1"/>
    <w:rsid w:val="00EE16AA"/>
    <w:rsid w:val="00EE1871"/>
    <w:rsid w:val="00EE18BF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8A7"/>
    <w:rsid w:val="00EE2B43"/>
    <w:rsid w:val="00EE2BCE"/>
    <w:rsid w:val="00EE2BE0"/>
    <w:rsid w:val="00EE2D48"/>
    <w:rsid w:val="00EE3011"/>
    <w:rsid w:val="00EE306F"/>
    <w:rsid w:val="00EE30E3"/>
    <w:rsid w:val="00EE3386"/>
    <w:rsid w:val="00EE3518"/>
    <w:rsid w:val="00EE35AB"/>
    <w:rsid w:val="00EE35D7"/>
    <w:rsid w:val="00EE38A3"/>
    <w:rsid w:val="00EE3C6B"/>
    <w:rsid w:val="00EE3E9D"/>
    <w:rsid w:val="00EE413C"/>
    <w:rsid w:val="00EE434C"/>
    <w:rsid w:val="00EE43BE"/>
    <w:rsid w:val="00EE4513"/>
    <w:rsid w:val="00EE489E"/>
    <w:rsid w:val="00EE4ACC"/>
    <w:rsid w:val="00EE50D4"/>
    <w:rsid w:val="00EE50EB"/>
    <w:rsid w:val="00EE5275"/>
    <w:rsid w:val="00EE52E8"/>
    <w:rsid w:val="00EE5341"/>
    <w:rsid w:val="00EE5964"/>
    <w:rsid w:val="00EE59A5"/>
    <w:rsid w:val="00EE5A61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B0F"/>
    <w:rsid w:val="00EE6D30"/>
    <w:rsid w:val="00EE6E58"/>
    <w:rsid w:val="00EE73BA"/>
    <w:rsid w:val="00EE77D1"/>
    <w:rsid w:val="00EE7844"/>
    <w:rsid w:val="00EE78C8"/>
    <w:rsid w:val="00EE7D5F"/>
    <w:rsid w:val="00EE7E43"/>
    <w:rsid w:val="00EE7E8B"/>
    <w:rsid w:val="00EE7FA2"/>
    <w:rsid w:val="00EF00D2"/>
    <w:rsid w:val="00EF010B"/>
    <w:rsid w:val="00EF02E9"/>
    <w:rsid w:val="00EF02FD"/>
    <w:rsid w:val="00EF043A"/>
    <w:rsid w:val="00EF05C9"/>
    <w:rsid w:val="00EF05CB"/>
    <w:rsid w:val="00EF06FB"/>
    <w:rsid w:val="00EF0734"/>
    <w:rsid w:val="00EF075E"/>
    <w:rsid w:val="00EF0967"/>
    <w:rsid w:val="00EF0A90"/>
    <w:rsid w:val="00EF0AA5"/>
    <w:rsid w:val="00EF0CBC"/>
    <w:rsid w:val="00EF0D7B"/>
    <w:rsid w:val="00EF0F34"/>
    <w:rsid w:val="00EF1116"/>
    <w:rsid w:val="00EF128B"/>
    <w:rsid w:val="00EF1913"/>
    <w:rsid w:val="00EF19C8"/>
    <w:rsid w:val="00EF1CAE"/>
    <w:rsid w:val="00EF1E39"/>
    <w:rsid w:val="00EF1FDB"/>
    <w:rsid w:val="00EF203D"/>
    <w:rsid w:val="00EF2180"/>
    <w:rsid w:val="00EF22A7"/>
    <w:rsid w:val="00EF2314"/>
    <w:rsid w:val="00EF24E8"/>
    <w:rsid w:val="00EF2511"/>
    <w:rsid w:val="00EF26A3"/>
    <w:rsid w:val="00EF2878"/>
    <w:rsid w:val="00EF292D"/>
    <w:rsid w:val="00EF2977"/>
    <w:rsid w:val="00EF2A02"/>
    <w:rsid w:val="00EF2C2C"/>
    <w:rsid w:val="00EF2D54"/>
    <w:rsid w:val="00EF2DA5"/>
    <w:rsid w:val="00EF2DE6"/>
    <w:rsid w:val="00EF303A"/>
    <w:rsid w:val="00EF3383"/>
    <w:rsid w:val="00EF33F7"/>
    <w:rsid w:val="00EF35A6"/>
    <w:rsid w:val="00EF38FC"/>
    <w:rsid w:val="00EF392A"/>
    <w:rsid w:val="00EF392C"/>
    <w:rsid w:val="00EF3CAA"/>
    <w:rsid w:val="00EF3F9E"/>
    <w:rsid w:val="00EF4081"/>
    <w:rsid w:val="00EF43B9"/>
    <w:rsid w:val="00EF43BC"/>
    <w:rsid w:val="00EF43E0"/>
    <w:rsid w:val="00EF4438"/>
    <w:rsid w:val="00EF4BC4"/>
    <w:rsid w:val="00EF4C47"/>
    <w:rsid w:val="00EF4CED"/>
    <w:rsid w:val="00EF4E24"/>
    <w:rsid w:val="00EF4E6D"/>
    <w:rsid w:val="00EF4F44"/>
    <w:rsid w:val="00EF5164"/>
    <w:rsid w:val="00EF5622"/>
    <w:rsid w:val="00EF5D1A"/>
    <w:rsid w:val="00EF5D43"/>
    <w:rsid w:val="00EF5D4F"/>
    <w:rsid w:val="00EF5E2E"/>
    <w:rsid w:val="00EF5F60"/>
    <w:rsid w:val="00EF6092"/>
    <w:rsid w:val="00EF610B"/>
    <w:rsid w:val="00EF65A6"/>
    <w:rsid w:val="00EF6646"/>
    <w:rsid w:val="00EF671E"/>
    <w:rsid w:val="00EF6747"/>
    <w:rsid w:val="00EF67F8"/>
    <w:rsid w:val="00EF6854"/>
    <w:rsid w:val="00EF6930"/>
    <w:rsid w:val="00EF6E31"/>
    <w:rsid w:val="00EF704D"/>
    <w:rsid w:val="00EF7135"/>
    <w:rsid w:val="00EF7199"/>
    <w:rsid w:val="00EF71F6"/>
    <w:rsid w:val="00EF72A7"/>
    <w:rsid w:val="00EF72BE"/>
    <w:rsid w:val="00EF73A0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0A6D"/>
    <w:rsid w:val="00F00BEE"/>
    <w:rsid w:val="00F00ECD"/>
    <w:rsid w:val="00F011DF"/>
    <w:rsid w:val="00F0131D"/>
    <w:rsid w:val="00F0134C"/>
    <w:rsid w:val="00F015F7"/>
    <w:rsid w:val="00F0208B"/>
    <w:rsid w:val="00F020A0"/>
    <w:rsid w:val="00F02126"/>
    <w:rsid w:val="00F0226D"/>
    <w:rsid w:val="00F024AC"/>
    <w:rsid w:val="00F02579"/>
    <w:rsid w:val="00F026E7"/>
    <w:rsid w:val="00F0279A"/>
    <w:rsid w:val="00F028A7"/>
    <w:rsid w:val="00F0293D"/>
    <w:rsid w:val="00F0293E"/>
    <w:rsid w:val="00F0294C"/>
    <w:rsid w:val="00F03152"/>
    <w:rsid w:val="00F0327B"/>
    <w:rsid w:val="00F035A9"/>
    <w:rsid w:val="00F03F7D"/>
    <w:rsid w:val="00F04288"/>
    <w:rsid w:val="00F048DF"/>
    <w:rsid w:val="00F04B07"/>
    <w:rsid w:val="00F04FC4"/>
    <w:rsid w:val="00F05115"/>
    <w:rsid w:val="00F051C4"/>
    <w:rsid w:val="00F05258"/>
    <w:rsid w:val="00F05443"/>
    <w:rsid w:val="00F0547F"/>
    <w:rsid w:val="00F05581"/>
    <w:rsid w:val="00F057A2"/>
    <w:rsid w:val="00F05881"/>
    <w:rsid w:val="00F05AE0"/>
    <w:rsid w:val="00F05B30"/>
    <w:rsid w:val="00F05E3A"/>
    <w:rsid w:val="00F05F3F"/>
    <w:rsid w:val="00F0610B"/>
    <w:rsid w:val="00F06264"/>
    <w:rsid w:val="00F065BD"/>
    <w:rsid w:val="00F065D0"/>
    <w:rsid w:val="00F0673F"/>
    <w:rsid w:val="00F067D8"/>
    <w:rsid w:val="00F067E2"/>
    <w:rsid w:val="00F0687F"/>
    <w:rsid w:val="00F06B1D"/>
    <w:rsid w:val="00F06B3B"/>
    <w:rsid w:val="00F06B95"/>
    <w:rsid w:val="00F06C1A"/>
    <w:rsid w:val="00F07460"/>
    <w:rsid w:val="00F0751D"/>
    <w:rsid w:val="00F075FE"/>
    <w:rsid w:val="00F076AD"/>
    <w:rsid w:val="00F078AA"/>
    <w:rsid w:val="00F07B9F"/>
    <w:rsid w:val="00F07C86"/>
    <w:rsid w:val="00F07E5D"/>
    <w:rsid w:val="00F07FA9"/>
    <w:rsid w:val="00F104CB"/>
    <w:rsid w:val="00F10B41"/>
    <w:rsid w:val="00F10C00"/>
    <w:rsid w:val="00F10C8B"/>
    <w:rsid w:val="00F10D5B"/>
    <w:rsid w:val="00F11186"/>
    <w:rsid w:val="00F111B2"/>
    <w:rsid w:val="00F113A4"/>
    <w:rsid w:val="00F11693"/>
    <w:rsid w:val="00F11737"/>
    <w:rsid w:val="00F11793"/>
    <w:rsid w:val="00F11873"/>
    <w:rsid w:val="00F1188B"/>
    <w:rsid w:val="00F11992"/>
    <w:rsid w:val="00F11C21"/>
    <w:rsid w:val="00F11DA5"/>
    <w:rsid w:val="00F11F07"/>
    <w:rsid w:val="00F11F19"/>
    <w:rsid w:val="00F11FD6"/>
    <w:rsid w:val="00F12738"/>
    <w:rsid w:val="00F12975"/>
    <w:rsid w:val="00F12A3A"/>
    <w:rsid w:val="00F12D27"/>
    <w:rsid w:val="00F12FD0"/>
    <w:rsid w:val="00F1312D"/>
    <w:rsid w:val="00F1346C"/>
    <w:rsid w:val="00F136AC"/>
    <w:rsid w:val="00F1372D"/>
    <w:rsid w:val="00F138AB"/>
    <w:rsid w:val="00F13C5B"/>
    <w:rsid w:val="00F13D55"/>
    <w:rsid w:val="00F1490F"/>
    <w:rsid w:val="00F1492E"/>
    <w:rsid w:val="00F14B62"/>
    <w:rsid w:val="00F14FA0"/>
    <w:rsid w:val="00F1522C"/>
    <w:rsid w:val="00F15291"/>
    <w:rsid w:val="00F1531B"/>
    <w:rsid w:val="00F157A9"/>
    <w:rsid w:val="00F15941"/>
    <w:rsid w:val="00F159E8"/>
    <w:rsid w:val="00F159EC"/>
    <w:rsid w:val="00F15A16"/>
    <w:rsid w:val="00F15A8D"/>
    <w:rsid w:val="00F15B27"/>
    <w:rsid w:val="00F15C25"/>
    <w:rsid w:val="00F15C94"/>
    <w:rsid w:val="00F15D94"/>
    <w:rsid w:val="00F15EC7"/>
    <w:rsid w:val="00F15F15"/>
    <w:rsid w:val="00F160FE"/>
    <w:rsid w:val="00F1621E"/>
    <w:rsid w:val="00F165E3"/>
    <w:rsid w:val="00F1679E"/>
    <w:rsid w:val="00F167D0"/>
    <w:rsid w:val="00F167E7"/>
    <w:rsid w:val="00F16B3B"/>
    <w:rsid w:val="00F16BB0"/>
    <w:rsid w:val="00F16BD9"/>
    <w:rsid w:val="00F17179"/>
    <w:rsid w:val="00F172FD"/>
    <w:rsid w:val="00F1748A"/>
    <w:rsid w:val="00F17527"/>
    <w:rsid w:val="00F175A6"/>
    <w:rsid w:val="00F175AD"/>
    <w:rsid w:val="00F1775D"/>
    <w:rsid w:val="00F1795E"/>
    <w:rsid w:val="00F17A75"/>
    <w:rsid w:val="00F17F47"/>
    <w:rsid w:val="00F20261"/>
    <w:rsid w:val="00F204D2"/>
    <w:rsid w:val="00F204FC"/>
    <w:rsid w:val="00F20862"/>
    <w:rsid w:val="00F20B35"/>
    <w:rsid w:val="00F20B8E"/>
    <w:rsid w:val="00F20E2C"/>
    <w:rsid w:val="00F21373"/>
    <w:rsid w:val="00F213F5"/>
    <w:rsid w:val="00F21419"/>
    <w:rsid w:val="00F2146D"/>
    <w:rsid w:val="00F21588"/>
    <w:rsid w:val="00F2165C"/>
    <w:rsid w:val="00F21F33"/>
    <w:rsid w:val="00F21F46"/>
    <w:rsid w:val="00F220C4"/>
    <w:rsid w:val="00F22105"/>
    <w:rsid w:val="00F221BC"/>
    <w:rsid w:val="00F2247A"/>
    <w:rsid w:val="00F224CC"/>
    <w:rsid w:val="00F2291A"/>
    <w:rsid w:val="00F22B1F"/>
    <w:rsid w:val="00F22E43"/>
    <w:rsid w:val="00F23012"/>
    <w:rsid w:val="00F2310E"/>
    <w:rsid w:val="00F23386"/>
    <w:rsid w:val="00F2392E"/>
    <w:rsid w:val="00F239FC"/>
    <w:rsid w:val="00F23A89"/>
    <w:rsid w:val="00F23CA9"/>
    <w:rsid w:val="00F23CB2"/>
    <w:rsid w:val="00F23CD1"/>
    <w:rsid w:val="00F23D64"/>
    <w:rsid w:val="00F23ED8"/>
    <w:rsid w:val="00F23F78"/>
    <w:rsid w:val="00F24286"/>
    <w:rsid w:val="00F243DB"/>
    <w:rsid w:val="00F2482C"/>
    <w:rsid w:val="00F24B4F"/>
    <w:rsid w:val="00F24CBC"/>
    <w:rsid w:val="00F251F7"/>
    <w:rsid w:val="00F2575D"/>
    <w:rsid w:val="00F2584B"/>
    <w:rsid w:val="00F259B8"/>
    <w:rsid w:val="00F25A68"/>
    <w:rsid w:val="00F25AC0"/>
    <w:rsid w:val="00F25B40"/>
    <w:rsid w:val="00F25BEF"/>
    <w:rsid w:val="00F25BF9"/>
    <w:rsid w:val="00F25EAF"/>
    <w:rsid w:val="00F25F30"/>
    <w:rsid w:val="00F25F56"/>
    <w:rsid w:val="00F25F69"/>
    <w:rsid w:val="00F260D2"/>
    <w:rsid w:val="00F26160"/>
    <w:rsid w:val="00F2633F"/>
    <w:rsid w:val="00F2641E"/>
    <w:rsid w:val="00F26428"/>
    <w:rsid w:val="00F266E9"/>
    <w:rsid w:val="00F266F4"/>
    <w:rsid w:val="00F267BA"/>
    <w:rsid w:val="00F268F8"/>
    <w:rsid w:val="00F26AAF"/>
    <w:rsid w:val="00F26B62"/>
    <w:rsid w:val="00F26CEC"/>
    <w:rsid w:val="00F2701E"/>
    <w:rsid w:val="00F27194"/>
    <w:rsid w:val="00F27449"/>
    <w:rsid w:val="00F2755E"/>
    <w:rsid w:val="00F2769B"/>
    <w:rsid w:val="00F2773E"/>
    <w:rsid w:val="00F27A26"/>
    <w:rsid w:val="00F27AC8"/>
    <w:rsid w:val="00F27CB7"/>
    <w:rsid w:val="00F27D81"/>
    <w:rsid w:val="00F300AA"/>
    <w:rsid w:val="00F302C3"/>
    <w:rsid w:val="00F30406"/>
    <w:rsid w:val="00F3047D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1FB2"/>
    <w:rsid w:val="00F3201E"/>
    <w:rsid w:val="00F32244"/>
    <w:rsid w:val="00F32B49"/>
    <w:rsid w:val="00F32BBE"/>
    <w:rsid w:val="00F32F78"/>
    <w:rsid w:val="00F33102"/>
    <w:rsid w:val="00F33286"/>
    <w:rsid w:val="00F334B6"/>
    <w:rsid w:val="00F337DD"/>
    <w:rsid w:val="00F33A74"/>
    <w:rsid w:val="00F33D18"/>
    <w:rsid w:val="00F33F11"/>
    <w:rsid w:val="00F3426E"/>
    <w:rsid w:val="00F34297"/>
    <w:rsid w:val="00F34362"/>
    <w:rsid w:val="00F34511"/>
    <w:rsid w:val="00F34B0B"/>
    <w:rsid w:val="00F34BAD"/>
    <w:rsid w:val="00F351C5"/>
    <w:rsid w:val="00F3523B"/>
    <w:rsid w:val="00F352B8"/>
    <w:rsid w:val="00F3552C"/>
    <w:rsid w:val="00F35648"/>
    <w:rsid w:val="00F35825"/>
    <w:rsid w:val="00F35856"/>
    <w:rsid w:val="00F35A17"/>
    <w:rsid w:val="00F35A70"/>
    <w:rsid w:val="00F35ADC"/>
    <w:rsid w:val="00F35F88"/>
    <w:rsid w:val="00F36052"/>
    <w:rsid w:val="00F361F5"/>
    <w:rsid w:val="00F362CB"/>
    <w:rsid w:val="00F3654A"/>
    <w:rsid w:val="00F367D9"/>
    <w:rsid w:val="00F3710B"/>
    <w:rsid w:val="00F37133"/>
    <w:rsid w:val="00F37179"/>
    <w:rsid w:val="00F372B7"/>
    <w:rsid w:val="00F375D5"/>
    <w:rsid w:val="00F37627"/>
    <w:rsid w:val="00F378B2"/>
    <w:rsid w:val="00F37903"/>
    <w:rsid w:val="00F37A7E"/>
    <w:rsid w:val="00F37B24"/>
    <w:rsid w:val="00F37C12"/>
    <w:rsid w:val="00F37D23"/>
    <w:rsid w:val="00F37D91"/>
    <w:rsid w:val="00F37F4B"/>
    <w:rsid w:val="00F37F7B"/>
    <w:rsid w:val="00F37FB5"/>
    <w:rsid w:val="00F400D0"/>
    <w:rsid w:val="00F401E9"/>
    <w:rsid w:val="00F4027D"/>
    <w:rsid w:val="00F403FE"/>
    <w:rsid w:val="00F40461"/>
    <w:rsid w:val="00F40479"/>
    <w:rsid w:val="00F40907"/>
    <w:rsid w:val="00F409B4"/>
    <w:rsid w:val="00F40A6B"/>
    <w:rsid w:val="00F4104D"/>
    <w:rsid w:val="00F413DB"/>
    <w:rsid w:val="00F417D7"/>
    <w:rsid w:val="00F41832"/>
    <w:rsid w:val="00F41A62"/>
    <w:rsid w:val="00F41B8F"/>
    <w:rsid w:val="00F41CC2"/>
    <w:rsid w:val="00F41F1B"/>
    <w:rsid w:val="00F42157"/>
    <w:rsid w:val="00F4215D"/>
    <w:rsid w:val="00F42213"/>
    <w:rsid w:val="00F42358"/>
    <w:rsid w:val="00F4246E"/>
    <w:rsid w:val="00F4292B"/>
    <w:rsid w:val="00F42A0C"/>
    <w:rsid w:val="00F42A49"/>
    <w:rsid w:val="00F42B2A"/>
    <w:rsid w:val="00F42BAE"/>
    <w:rsid w:val="00F42BD5"/>
    <w:rsid w:val="00F42E2D"/>
    <w:rsid w:val="00F42E4A"/>
    <w:rsid w:val="00F42E74"/>
    <w:rsid w:val="00F42EEC"/>
    <w:rsid w:val="00F431FA"/>
    <w:rsid w:val="00F43295"/>
    <w:rsid w:val="00F43319"/>
    <w:rsid w:val="00F43709"/>
    <w:rsid w:val="00F43AF2"/>
    <w:rsid w:val="00F43BA9"/>
    <w:rsid w:val="00F43CC8"/>
    <w:rsid w:val="00F43DCF"/>
    <w:rsid w:val="00F447F0"/>
    <w:rsid w:val="00F44F09"/>
    <w:rsid w:val="00F44F49"/>
    <w:rsid w:val="00F44FBF"/>
    <w:rsid w:val="00F44FFC"/>
    <w:rsid w:val="00F4504A"/>
    <w:rsid w:val="00F45538"/>
    <w:rsid w:val="00F45809"/>
    <w:rsid w:val="00F45A28"/>
    <w:rsid w:val="00F45D68"/>
    <w:rsid w:val="00F45D70"/>
    <w:rsid w:val="00F461B2"/>
    <w:rsid w:val="00F462FD"/>
    <w:rsid w:val="00F46457"/>
    <w:rsid w:val="00F464FA"/>
    <w:rsid w:val="00F46657"/>
    <w:rsid w:val="00F46743"/>
    <w:rsid w:val="00F46840"/>
    <w:rsid w:val="00F46855"/>
    <w:rsid w:val="00F468B8"/>
    <w:rsid w:val="00F46A2D"/>
    <w:rsid w:val="00F46D8C"/>
    <w:rsid w:val="00F46FCA"/>
    <w:rsid w:val="00F47106"/>
    <w:rsid w:val="00F472A3"/>
    <w:rsid w:val="00F47618"/>
    <w:rsid w:val="00F476BC"/>
    <w:rsid w:val="00F4770E"/>
    <w:rsid w:val="00F47789"/>
    <w:rsid w:val="00F47915"/>
    <w:rsid w:val="00F47A06"/>
    <w:rsid w:val="00F47A4E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BB6"/>
    <w:rsid w:val="00F50C63"/>
    <w:rsid w:val="00F50D67"/>
    <w:rsid w:val="00F512A5"/>
    <w:rsid w:val="00F513B3"/>
    <w:rsid w:val="00F51A19"/>
    <w:rsid w:val="00F51A29"/>
    <w:rsid w:val="00F51B0A"/>
    <w:rsid w:val="00F51C0E"/>
    <w:rsid w:val="00F51FAD"/>
    <w:rsid w:val="00F520A8"/>
    <w:rsid w:val="00F52168"/>
    <w:rsid w:val="00F5248C"/>
    <w:rsid w:val="00F5250E"/>
    <w:rsid w:val="00F52551"/>
    <w:rsid w:val="00F52633"/>
    <w:rsid w:val="00F527A2"/>
    <w:rsid w:val="00F527AE"/>
    <w:rsid w:val="00F527D4"/>
    <w:rsid w:val="00F52BEC"/>
    <w:rsid w:val="00F52CE0"/>
    <w:rsid w:val="00F52E46"/>
    <w:rsid w:val="00F52FAB"/>
    <w:rsid w:val="00F5306B"/>
    <w:rsid w:val="00F5326D"/>
    <w:rsid w:val="00F532CD"/>
    <w:rsid w:val="00F53727"/>
    <w:rsid w:val="00F537E3"/>
    <w:rsid w:val="00F53A88"/>
    <w:rsid w:val="00F53B35"/>
    <w:rsid w:val="00F53D2E"/>
    <w:rsid w:val="00F53E5E"/>
    <w:rsid w:val="00F53E83"/>
    <w:rsid w:val="00F54153"/>
    <w:rsid w:val="00F5422C"/>
    <w:rsid w:val="00F54391"/>
    <w:rsid w:val="00F5451A"/>
    <w:rsid w:val="00F546D5"/>
    <w:rsid w:val="00F549B8"/>
    <w:rsid w:val="00F54C11"/>
    <w:rsid w:val="00F54DDE"/>
    <w:rsid w:val="00F5532A"/>
    <w:rsid w:val="00F553CA"/>
    <w:rsid w:val="00F555B0"/>
    <w:rsid w:val="00F5582B"/>
    <w:rsid w:val="00F558D6"/>
    <w:rsid w:val="00F558F1"/>
    <w:rsid w:val="00F5591C"/>
    <w:rsid w:val="00F5594F"/>
    <w:rsid w:val="00F55A3B"/>
    <w:rsid w:val="00F55A9D"/>
    <w:rsid w:val="00F55BAB"/>
    <w:rsid w:val="00F55D24"/>
    <w:rsid w:val="00F55D28"/>
    <w:rsid w:val="00F55EB6"/>
    <w:rsid w:val="00F55F3F"/>
    <w:rsid w:val="00F55F9E"/>
    <w:rsid w:val="00F560D6"/>
    <w:rsid w:val="00F56104"/>
    <w:rsid w:val="00F56339"/>
    <w:rsid w:val="00F564C1"/>
    <w:rsid w:val="00F56914"/>
    <w:rsid w:val="00F56929"/>
    <w:rsid w:val="00F56930"/>
    <w:rsid w:val="00F5699B"/>
    <w:rsid w:val="00F56F5E"/>
    <w:rsid w:val="00F57217"/>
    <w:rsid w:val="00F57485"/>
    <w:rsid w:val="00F57638"/>
    <w:rsid w:val="00F57816"/>
    <w:rsid w:val="00F57893"/>
    <w:rsid w:val="00F57D8B"/>
    <w:rsid w:val="00F60394"/>
    <w:rsid w:val="00F603C4"/>
    <w:rsid w:val="00F6056B"/>
    <w:rsid w:val="00F60578"/>
    <w:rsid w:val="00F60876"/>
    <w:rsid w:val="00F60B31"/>
    <w:rsid w:val="00F60DFC"/>
    <w:rsid w:val="00F6141B"/>
    <w:rsid w:val="00F615EA"/>
    <w:rsid w:val="00F61718"/>
    <w:rsid w:val="00F61730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60B"/>
    <w:rsid w:val="00F62781"/>
    <w:rsid w:val="00F629E5"/>
    <w:rsid w:val="00F62BC7"/>
    <w:rsid w:val="00F62C06"/>
    <w:rsid w:val="00F62ED6"/>
    <w:rsid w:val="00F630DA"/>
    <w:rsid w:val="00F634FA"/>
    <w:rsid w:val="00F63799"/>
    <w:rsid w:val="00F63C76"/>
    <w:rsid w:val="00F63DB1"/>
    <w:rsid w:val="00F6400B"/>
    <w:rsid w:val="00F64099"/>
    <w:rsid w:val="00F6424E"/>
    <w:rsid w:val="00F647B3"/>
    <w:rsid w:val="00F649A2"/>
    <w:rsid w:val="00F64A78"/>
    <w:rsid w:val="00F64FED"/>
    <w:rsid w:val="00F65018"/>
    <w:rsid w:val="00F65200"/>
    <w:rsid w:val="00F654CC"/>
    <w:rsid w:val="00F65C40"/>
    <w:rsid w:val="00F65F14"/>
    <w:rsid w:val="00F65FA1"/>
    <w:rsid w:val="00F65FE4"/>
    <w:rsid w:val="00F65FFA"/>
    <w:rsid w:val="00F66180"/>
    <w:rsid w:val="00F669A2"/>
    <w:rsid w:val="00F669C8"/>
    <w:rsid w:val="00F66C44"/>
    <w:rsid w:val="00F66D31"/>
    <w:rsid w:val="00F66D74"/>
    <w:rsid w:val="00F66F4B"/>
    <w:rsid w:val="00F67094"/>
    <w:rsid w:val="00F670CE"/>
    <w:rsid w:val="00F6710E"/>
    <w:rsid w:val="00F67328"/>
    <w:rsid w:val="00F673F9"/>
    <w:rsid w:val="00F676E1"/>
    <w:rsid w:val="00F678D0"/>
    <w:rsid w:val="00F678FA"/>
    <w:rsid w:val="00F700C3"/>
    <w:rsid w:val="00F7023C"/>
    <w:rsid w:val="00F702F5"/>
    <w:rsid w:val="00F703EF"/>
    <w:rsid w:val="00F704DA"/>
    <w:rsid w:val="00F70672"/>
    <w:rsid w:val="00F706CC"/>
    <w:rsid w:val="00F70A7D"/>
    <w:rsid w:val="00F70BE0"/>
    <w:rsid w:val="00F70D61"/>
    <w:rsid w:val="00F70FC4"/>
    <w:rsid w:val="00F71130"/>
    <w:rsid w:val="00F7116E"/>
    <w:rsid w:val="00F713AB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309"/>
    <w:rsid w:val="00F724DA"/>
    <w:rsid w:val="00F724E9"/>
    <w:rsid w:val="00F72A5B"/>
    <w:rsid w:val="00F72B17"/>
    <w:rsid w:val="00F72B61"/>
    <w:rsid w:val="00F72DD8"/>
    <w:rsid w:val="00F72F0D"/>
    <w:rsid w:val="00F737CA"/>
    <w:rsid w:val="00F73904"/>
    <w:rsid w:val="00F7399A"/>
    <w:rsid w:val="00F73AFC"/>
    <w:rsid w:val="00F73CC4"/>
    <w:rsid w:val="00F73D9A"/>
    <w:rsid w:val="00F73F3D"/>
    <w:rsid w:val="00F74213"/>
    <w:rsid w:val="00F74635"/>
    <w:rsid w:val="00F74764"/>
    <w:rsid w:val="00F74B15"/>
    <w:rsid w:val="00F74B1E"/>
    <w:rsid w:val="00F74BBA"/>
    <w:rsid w:val="00F74C7F"/>
    <w:rsid w:val="00F74D16"/>
    <w:rsid w:val="00F752C2"/>
    <w:rsid w:val="00F753A6"/>
    <w:rsid w:val="00F75519"/>
    <w:rsid w:val="00F75520"/>
    <w:rsid w:val="00F756D2"/>
    <w:rsid w:val="00F75887"/>
    <w:rsid w:val="00F75CCE"/>
    <w:rsid w:val="00F75DFD"/>
    <w:rsid w:val="00F75FFC"/>
    <w:rsid w:val="00F76092"/>
    <w:rsid w:val="00F760CC"/>
    <w:rsid w:val="00F7622F"/>
    <w:rsid w:val="00F76563"/>
    <w:rsid w:val="00F7656F"/>
    <w:rsid w:val="00F76820"/>
    <w:rsid w:val="00F769F4"/>
    <w:rsid w:val="00F76B83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277"/>
    <w:rsid w:val="00F803D5"/>
    <w:rsid w:val="00F804E6"/>
    <w:rsid w:val="00F80639"/>
    <w:rsid w:val="00F8063E"/>
    <w:rsid w:val="00F80919"/>
    <w:rsid w:val="00F809DE"/>
    <w:rsid w:val="00F809FB"/>
    <w:rsid w:val="00F80B9E"/>
    <w:rsid w:val="00F80CD7"/>
    <w:rsid w:val="00F80E5D"/>
    <w:rsid w:val="00F80E80"/>
    <w:rsid w:val="00F81303"/>
    <w:rsid w:val="00F816F0"/>
    <w:rsid w:val="00F81812"/>
    <w:rsid w:val="00F81A18"/>
    <w:rsid w:val="00F81A4F"/>
    <w:rsid w:val="00F81F95"/>
    <w:rsid w:val="00F8207A"/>
    <w:rsid w:val="00F82A1C"/>
    <w:rsid w:val="00F82B1F"/>
    <w:rsid w:val="00F82E9B"/>
    <w:rsid w:val="00F82FDA"/>
    <w:rsid w:val="00F8340C"/>
    <w:rsid w:val="00F8351E"/>
    <w:rsid w:val="00F8367C"/>
    <w:rsid w:val="00F83901"/>
    <w:rsid w:val="00F83D15"/>
    <w:rsid w:val="00F83D5E"/>
    <w:rsid w:val="00F83DE1"/>
    <w:rsid w:val="00F83F0B"/>
    <w:rsid w:val="00F84149"/>
    <w:rsid w:val="00F844BB"/>
    <w:rsid w:val="00F84615"/>
    <w:rsid w:val="00F8490C"/>
    <w:rsid w:val="00F8490F"/>
    <w:rsid w:val="00F84A72"/>
    <w:rsid w:val="00F84F13"/>
    <w:rsid w:val="00F85438"/>
    <w:rsid w:val="00F85863"/>
    <w:rsid w:val="00F8586B"/>
    <w:rsid w:val="00F85A35"/>
    <w:rsid w:val="00F85CE4"/>
    <w:rsid w:val="00F85EE1"/>
    <w:rsid w:val="00F85F39"/>
    <w:rsid w:val="00F86919"/>
    <w:rsid w:val="00F8694D"/>
    <w:rsid w:val="00F86EF0"/>
    <w:rsid w:val="00F8709E"/>
    <w:rsid w:val="00F8736F"/>
    <w:rsid w:val="00F87457"/>
    <w:rsid w:val="00F8757D"/>
    <w:rsid w:val="00F87692"/>
    <w:rsid w:val="00F87828"/>
    <w:rsid w:val="00F87870"/>
    <w:rsid w:val="00F878BA"/>
    <w:rsid w:val="00F87984"/>
    <w:rsid w:val="00F87C22"/>
    <w:rsid w:val="00F87DEF"/>
    <w:rsid w:val="00F87EBC"/>
    <w:rsid w:val="00F90024"/>
    <w:rsid w:val="00F901A8"/>
    <w:rsid w:val="00F9020A"/>
    <w:rsid w:val="00F903E9"/>
    <w:rsid w:val="00F905AA"/>
    <w:rsid w:val="00F90730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9FD"/>
    <w:rsid w:val="00F91D1C"/>
    <w:rsid w:val="00F91F83"/>
    <w:rsid w:val="00F92246"/>
    <w:rsid w:val="00F9231A"/>
    <w:rsid w:val="00F92341"/>
    <w:rsid w:val="00F92344"/>
    <w:rsid w:val="00F923BB"/>
    <w:rsid w:val="00F9261C"/>
    <w:rsid w:val="00F92903"/>
    <w:rsid w:val="00F929AB"/>
    <w:rsid w:val="00F92C7D"/>
    <w:rsid w:val="00F92E3E"/>
    <w:rsid w:val="00F9302E"/>
    <w:rsid w:val="00F93102"/>
    <w:rsid w:val="00F9313B"/>
    <w:rsid w:val="00F9323F"/>
    <w:rsid w:val="00F9330C"/>
    <w:rsid w:val="00F93399"/>
    <w:rsid w:val="00F934AA"/>
    <w:rsid w:val="00F93528"/>
    <w:rsid w:val="00F9375B"/>
    <w:rsid w:val="00F939FB"/>
    <w:rsid w:val="00F93A70"/>
    <w:rsid w:val="00F93B7F"/>
    <w:rsid w:val="00F94024"/>
    <w:rsid w:val="00F94456"/>
    <w:rsid w:val="00F9476E"/>
    <w:rsid w:val="00F9489D"/>
    <w:rsid w:val="00F94AD4"/>
    <w:rsid w:val="00F94B09"/>
    <w:rsid w:val="00F94D2E"/>
    <w:rsid w:val="00F94D51"/>
    <w:rsid w:val="00F951A2"/>
    <w:rsid w:val="00F9533E"/>
    <w:rsid w:val="00F954CD"/>
    <w:rsid w:val="00F95911"/>
    <w:rsid w:val="00F9599F"/>
    <w:rsid w:val="00F95A6B"/>
    <w:rsid w:val="00F95CCB"/>
    <w:rsid w:val="00F95CFD"/>
    <w:rsid w:val="00F95D07"/>
    <w:rsid w:val="00F96022"/>
    <w:rsid w:val="00F96075"/>
    <w:rsid w:val="00F96173"/>
    <w:rsid w:val="00F96289"/>
    <w:rsid w:val="00F9633C"/>
    <w:rsid w:val="00F96398"/>
    <w:rsid w:val="00F965F1"/>
    <w:rsid w:val="00F965F4"/>
    <w:rsid w:val="00F96829"/>
    <w:rsid w:val="00F96D2B"/>
    <w:rsid w:val="00F96D38"/>
    <w:rsid w:val="00F96FB0"/>
    <w:rsid w:val="00F97130"/>
    <w:rsid w:val="00F971CD"/>
    <w:rsid w:val="00F9771C"/>
    <w:rsid w:val="00F977CE"/>
    <w:rsid w:val="00F978DA"/>
    <w:rsid w:val="00F97941"/>
    <w:rsid w:val="00F97AB9"/>
    <w:rsid w:val="00F97ADD"/>
    <w:rsid w:val="00F97BD5"/>
    <w:rsid w:val="00F97BF1"/>
    <w:rsid w:val="00F97D4B"/>
    <w:rsid w:val="00F97F28"/>
    <w:rsid w:val="00F97FCF"/>
    <w:rsid w:val="00FA019E"/>
    <w:rsid w:val="00FA0574"/>
    <w:rsid w:val="00FA093B"/>
    <w:rsid w:val="00FA0969"/>
    <w:rsid w:val="00FA0BD1"/>
    <w:rsid w:val="00FA0F8A"/>
    <w:rsid w:val="00FA10BF"/>
    <w:rsid w:val="00FA12F1"/>
    <w:rsid w:val="00FA130B"/>
    <w:rsid w:val="00FA1438"/>
    <w:rsid w:val="00FA1536"/>
    <w:rsid w:val="00FA166F"/>
    <w:rsid w:val="00FA1E23"/>
    <w:rsid w:val="00FA1EA1"/>
    <w:rsid w:val="00FA1EA3"/>
    <w:rsid w:val="00FA2155"/>
    <w:rsid w:val="00FA225F"/>
    <w:rsid w:val="00FA23C7"/>
    <w:rsid w:val="00FA23F2"/>
    <w:rsid w:val="00FA24D0"/>
    <w:rsid w:val="00FA25D0"/>
    <w:rsid w:val="00FA27F4"/>
    <w:rsid w:val="00FA280A"/>
    <w:rsid w:val="00FA29A7"/>
    <w:rsid w:val="00FA2BA4"/>
    <w:rsid w:val="00FA2C48"/>
    <w:rsid w:val="00FA2DE7"/>
    <w:rsid w:val="00FA2E7F"/>
    <w:rsid w:val="00FA2EC5"/>
    <w:rsid w:val="00FA302B"/>
    <w:rsid w:val="00FA3430"/>
    <w:rsid w:val="00FA35B2"/>
    <w:rsid w:val="00FA35C3"/>
    <w:rsid w:val="00FA3845"/>
    <w:rsid w:val="00FA3D72"/>
    <w:rsid w:val="00FA434C"/>
    <w:rsid w:val="00FA4714"/>
    <w:rsid w:val="00FA472C"/>
    <w:rsid w:val="00FA478E"/>
    <w:rsid w:val="00FA48E6"/>
    <w:rsid w:val="00FA49DC"/>
    <w:rsid w:val="00FA4B87"/>
    <w:rsid w:val="00FA4C11"/>
    <w:rsid w:val="00FA4F2D"/>
    <w:rsid w:val="00FA50B4"/>
    <w:rsid w:val="00FA5273"/>
    <w:rsid w:val="00FA5542"/>
    <w:rsid w:val="00FA559E"/>
    <w:rsid w:val="00FA573A"/>
    <w:rsid w:val="00FA5796"/>
    <w:rsid w:val="00FA5820"/>
    <w:rsid w:val="00FA5CB7"/>
    <w:rsid w:val="00FA5DD5"/>
    <w:rsid w:val="00FA5E24"/>
    <w:rsid w:val="00FA5F7F"/>
    <w:rsid w:val="00FA6333"/>
    <w:rsid w:val="00FA6340"/>
    <w:rsid w:val="00FA6474"/>
    <w:rsid w:val="00FA653D"/>
    <w:rsid w:val="00FA6702"/>
    <w:rsid w:val="00FA6D9B"/>
    <w:rsid w:val="00FA6F81"/>
    <w:rsid w:val="00FA6F98"/>
    <w:rsid w:val="00FA701C"/>
    <w:rsid w:val="00FA7195"/>
    <w:rsid w:val="00FA728A"/>
    <w:rsid w:val="00FA73F5"/>
    <w:rsid w:val="00FA7420"/>
    <w:rsid w:val="00FA7747"/>
    <w:rsid w:val="00FA7B99"/>
    <w:rsid w:val="00FA7BA2"/>
    <w:rsid w:val="00FA7C88"/>
    <w:rsid w:val="00FB00F4"/>
    <w:rsid w:val="00FB047C"/>
    <w:rsid w:val="00FB0AD7"/>
    <w:rsid w:val="00FB0B9D"/>
    <w:rsid w:val="00FB0E31"/>
    <w:rsid w:val="00FB0EF0"/>
    <w:rsid w:val="00FB100F"/>
    <w:rsid w:val="00FB13B6"/>
    <w:rsid w:val="00FB1485"/>
    <w:rsid w:val="00FB158A"/>
    <w:rsid w:val="00FB15B7"/>
    <w:rsid w:val="00FB15D7"/>
    <w:rsid w:val="00FB186B"/>
    <w:rsid w:val="00FB1C9D"/>
    <w:rsid w:val="00FB1CBC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015"/>
    <w:rsid w:val="00FB31FC"/>
    <w:rsid w:val="00FB346C"/>
    <w:rsid w:val="00FB35FC"/>
    <w:rsid w:val="00FB361C"/>
    <w:rsid w:val="00FB379F"/>
    <w:rsid w:val="00FB3AD8"/>
    <w:rsid w:val="00FB3E3B"/>
    <w:rsid w:val="00FB3E91"/>
    <w:rsid w:val="00FB3EAD"/>
    <w:rsid w:val="00FB431E"/>
    <w:rsid w:val="00FB4429"/>
    <w:rsid w:val="00FB46AA"/>
    <w:rsid w:val="00FB49A4"/>
    <w:rsid w:val="00FB4ACA"/>
    <w:rsid w:val="00FB4BD7"/>
    <w:rsid w:val="00FB4C0E"/>
    <w:rsid w:val="00FB4C8B"/>
    <w:rsid w:val="00FB4CAB"/>
    <w:rsid w:val="00FB4CCC"/>
    <w:rsid w:val="00FB4ECA"/>
    <w:rsid w:val="00FB4EE2"/>
    <w:rsid w:val="00FB511E"/>
    <w:rsid w:val="00FB520C"/>
    <w:rsid w:val="00FB53B2"/>
    <w:rsid w:val="00FB53CB"/>
    <w:rsid w:val="00FB5446"/>
    <w:rsid w:val="00FB5507"/>
    <w:rsid w:val="00FB58AA"/>
    <w:rsid w:val="00FB598E"/>
    <w:rsid w:val="00FB5991"/>
    <w:rsid w:val="00FB5B09"/>
    <w:rsid w:val="00FB5B6E"/>
    <w:rsid w:val="00FB5C3F"/>
    <w:rsid w:val="00FB5DD3"/>
    <w:rsid w:val="00FB5E14"/>
    <w:rsid w:val="00FB618C"/>
    <w:rsid w:val="00FB6338"/>
    <w:rsid w:val="00FB658D"/>
    <w:rsid w:val="00FB6613"/>
    <w:rsid w:val="00FB6820"/>
    <w:rsid w:val="00FB68C3"/>
    <w:rsid w:val="00FB6FDB"/>
    <w:rsid w:val="00FB710F"/>
    <w:rsid w:val="00FB7227"/>
    <w:rsid w:val="00FB7333"/>
    <w:rsid w:val="00FB7795"/>
    <w:rsid w:val="00FB77D8"/>
    <w:rsid w:val="00FB781A"/>
    <w:rsid w:val="00FB799A"/>
    <w:rsid w:val="00FB7EC7"/>
    <w:rsid w:val="00FC0122"/>
    <w:rsid w:val="00FC0344"/>
    <w:rsid w:val="00FC03D9"/>
    <w:rsid w:val="00FC0516"/>
    <w:rsid w:val="00FC052E"/>
    <w:rsid w:val="00FC09EF"/>
    <w:rsid w:val="00FC0A65"/>
    <w:rsid w:val="00FC0A8C"/>
    <w:rsid w:val="00FC0CA1"/>
    <w:rsid w:val="00FC1033"/>
    <w:rsid w:val="00FC10E7"/>
    <w:rsid w:val="00FC1266"/>
    <w:rsid w:val="00FC12DE"/>
    <w:rsid w:val="00FC1451"/>
    <w:rsid w:val="00FC14AC"/>
    <w:rsid w:val="00FC1566"/>
    <w:rsid w:val="00FC1634"/>
    <w:rsid w:val="00FC1697"/>
    <w:rsid w:val="00FC17A8"/>
    <w:rsid w:val="00FC17F1"/>
    <w:rsid w:val="00FC18B2"/>
    <w:rsid w:val="00FC1D0B"/>
    <w:rsid w:val="00FC1E21"/>
    <w:rsid w:val="00FC1E24"/>
    <w:rsid w:val="00FC2004"/>
    <w:rsid w:val="00FC20EF"/>
    <w:rsid w:val="00FC228C"/>
    <w:rsid w:val="00FC22D4"/>
    <w:rsid w:val="00FC2758"/>
    <w:rsid w:val="00FC2DF4"/>
    <w:rsid w:val="00FC2E79"/>
    <w:rsid w:val="00FC3158"/>
    <w:rsid w:val="00FC345C"/>
    <w:rsid w:val="00FC3AA2"/>
    <w:rsid w:val="00FC3D10"/>
    <w:rsid w:val="00FC3D39"/>
    <w:rsid w:val="00FC3DC5"/>
    <w:rsid w:val="00FC3F35"/>
    <w:rsid w:val="00FC4180"/>
    <w:rsid w:val="00FC43D4"/>
    <w:rsid w:val="00FC454D"/>
    <w:rsid w:val="00FC45C5"/>
    <w:rsid w:val="00FC4CDE"/>
    <w:rsid w:val="00FC5604"/>
    <w:rsid w:val="00FC5624"/>
    <w:rsid w:val="00FC5774"/>
    <w:rsid w:val="00FC580A"/>
    <w:rsid w:val="00FC581F"/>
    <w:rsid w:val="00FC5923"/>
    <w:rsid w:val="00FC5C64"/>
    <w:rsid w:val="00FC5FAC"/>
    <w:rsid w:val="00FC606B"/>
    <w:rsid w:val="00FC610E"/>
    <w:rsid w:val="00FC625A"/>
    <w:rsid w:val="00FC64D5"/>
    <w:rsid w:val="00FC665F"/>
    <w:rsid w:val="00FC6809"/>
    <w:rsid w:val="00FC68BD"/>
    <w:rsid w:val="00FC69E5"/>
    <w:rsid w:val="00FC6B2D"/>
    <w:rsid w:val="00FC705C"/>
    <w:rsid w:val="00FC7696"/>
    <w:rsid w:val="00FC7831"/>
    <w:rsid w:val="00FC7A88"/>
    <w:rsid w:val="00FC7A8F"/>
    <w:rsid w:val="00FC7B99"/>
    <w:rsid w:val="00FC7DB3"/>
    <w:rsid w:val="00FC7F4E"/>
    <w:rsid w:val="00FD0226"/>
    <w:rsid w:val="00FD0579"/>
    <w:rsid w:val="00FD0663"/>
    <w:rsid w:val="00FD06BE"/>
    <w:rsid w:val="00FD0738"/>
    <w:rsid w:val="00FD0AA3"/>
    <w:rsid w:val="00FD0B39"/>
    <w:rsid w:val="00FD0CBA"/>
    <w:rsid w:val="00FD0E2A"/>
    <w:rsid w:val="00FD0F7F"/>
    <w:rsid w:val="00FD1334"/>
    <w:rsid w:val="00FD137E"/>
    <w:rsid w:val="00FD1422"/>
    <w:rsid w:val="00FD1439"/>
    <w:rsid w:val="00FD1C68"/>
    <w:rsid w:val="00FD1D22"/>
    <w:rsid w:val="00FD1E87"/>
    <w:rsid w:val="00FD1FAE"/>
    <w:rsid w:val="00FD216C"/>
    <w:rsid w:val="00FD226D"/>
    <w:rsid w:val="00FD2281"/>
    <w:rsid w:val="00FD22A4"/>
    <w:rsid w:val="00FD23A0"/>
    <w:rsid w:val="00FD2458"/>
    <w:rsid w:val="00FD2463"/>
    <w:rsid w:val="00FD2540"/>
    <w:rsid w:val="00FD2564"/>
    <w:rsid w:val="00FD25A0"/>
    <w:rsid w:val="00FD2689"/>
    <w:rsid w:val="00FD2818"/>
    <w:rsid w:val="00FD2884"/>
    <w:rsid w:val="00FD29C0"/>
    <w:rsid w:val="00FD2A42"/>
    <w:rsid w:val="00FD2BAC"/>
    <w:rsid w:val="00FD2C22"/>
    <w:rsid w:val="00FD2CBB"/>
    <w:rsid w:val="00FD2DB6"/>
    <w:rsid w:val="00FD30BC"/>
    <w:rsid w:val="00FD3593"/>
    <w:rsid w:val="00FD3709"/>
    <w:rsid w:val="00FD374C"/>
    <w:rsid w:val="00FD3B00"/>
    <w:rsid w:val="00FD3EF9"/>
    <w:rsid w:val="00FD4153"/>
    <w:rsid w:val="00FD41D9"/>
    <w:rsid w:val="00FD4306"/>
    <w:rsid w:val="00FD43F2"/>
    <w:rsid w:val="00FD441F"/>
    <w:rsid w:val="00FD44D4"/>
    <w:rsid w:val="00FD463B"/>
    <w:rsid w:val="00FD4640"/>
    <w:rsid w:val="00FD4792"/>
    <w:rsid w:val="00FD47FA"/>
    <w:rsid w:val="00FD497E"/>
    <w:rsid w:val="00FD4BD9"/>
    <w:rsid w:val="00FD4C34"/>
    <w:rsid w:val="00FD4EAE"/>
    <w:rsid w:val="00FD4FC2"/>
    <w:rsid w:val="00FD50AA"/>
    <w:rsid w:val="00FD5621"/>
    <w:rsid w:val="00FD589D"/>
    <w:rsid w:val="00FD593E"/>
    <w:rsid w:val="00FD59EA"/>
    <w:rsid w:val="00FD5A2D"/>
    <w:rsid w:val="00FD5BA7"/>
    <w:rsid w:val="00FD5BC0"/>
    <w:rsid w:val="00FD5C5F"/>
    <w:rsid w:val="00FD5D4A"/>
    <w:rsid w:val="00FD5DDD"/>
    <w:rsid w:val="00FD5F1A"/>
    <w:rsid w:val="00FD6047"/>
    <w:rsid w:val="00FD6549"/>
    <w:rsid w:val="00FD678F"/>
    <w:rsid w:val="00FD67FA"/>
    <w:rsid w:val="00FD69FF"/>
    <w:rsid w:val="00FD6DB7"/>
    <w:rsid w:val="00FD6DE8"/>
    <w:rsid w:val="00FD6EF3"/>
    <w:rsid w:val="00FD7084"/>
    <w:rsid w:val="00FD7239"/>
    <w:rsid w:val="00FD7263"/>
    <w:rsid w:val="00FD78C0"/>
    <w:rsid w:val="00FD7941"/>
    <w:rsid w:val="00FD7C9C"/>
    <w:rsid w:val="00FD7DA1"/>
    <w:rsid w:val="00FE03D4"/>
    <w:rsid w:val="00FE0ACC"/>
    <w:rsid w:val="00FE0BBD"/>
    <w:rsid w:val="00FE0EE6"/>
    <w:rsid w:val="00FE0F94"/>
    <w:rsid w:val="00FE0FC2"/>
    <w:rsid w:val="00FE1409"/>
    <w:rsid w:val="00FE17D7"/>
    <w:rsid w:val="00FE1A33"/>
    <w:rsid w:val="00FE1ADD"/>
    <w:rsid w:val="00FE1D55"/>
    <w:rsid w:val="00FE2076"/>
    <w:rsid w:val="00FE2312"/>
    <w:rsid w:val="00FE2380"/>
    <w:rsid w:val="00FE23F9"/>
    <w:rsid w:val="00FE24DF"/>
    <w:rsid w:val="00FE2550"/>
    <w:rsid w:val="00FE26EC"/>
    <w:rsid w:val="00FE2EA7"/>
    <w:rsid w:val="00FE2F1B"/>
    <w:rsid w:val="00FE2F24"/>
    <w:rsid w:val="00FE3383"/>
    <w:rsid w:val="00FE33B9"/>
    <w:rsid w:val="00FE3643"/>
    <w:rsid w:val="00FE37AF"/>
    <w:rsid w:val="00FE3A09"/>
    <w:rsid w:val="00FE3C89"/>
    <w:rsid w:val="00FE404E"/>
    <w:rsid w:val="00FE41B2"/>
    <w:rsid w:val="00FE421B"/>
    <w:rsid w:val="00FE4240"/>
    <w:rsid w:val="00FE4261"/>
    <w:rsid w:val="00FE43BA"/>
    <w:rsid w:val="00FE4887"/>
    <w:rsid w:val="00FE4A1C"/>
    <w:rsid w:val="00FE4BDE"/>
    <w:rsid w:val="00FE4D22"/>
    <w:rsid w:val="00FE4F1A"/>
    <w:rsid w:val="00FE503A"/>
    <w:rsid w:val="00FE50C1"/>
    <w:rsid w:val="00FE531B"/>
    <w:rsid w:val="00FE5501"/>
    <w:rsid w:val="00FE55BB"/>
    <w:rsid w:val="00FE56B1"/>
    <w:rsid w:val="00FE5831"/>
    <w:rsid w:val="00FE606B"/>
    <w:rsid w:val="00FE608D"/>
    <w:rsid w:val="00FE6102"/>
    <w:rsid w:val="00FE61D9"/>
    <w:rsid w:val="00FE6209"/>
    <w:rsid w:val="00FE64E9"/>
    <w:rsid w:val="00FE6608"/>
    <w:rsid w:val="00FE661F"/>
    <w:rsid w:val="00FE69B0"/>
    <w:rsid w:val="00FE6A21"/>
    <w:rsid w:val="00FE6A40"/>
    <w:rsid w:val="00FE6ABE"/>
    <w:rsid w:val="00FE7029"/>
    <w:rsid w:val="00FE702B"/>
    <w:rsid w:val="00FE71CC"/>
    <w:rsid w:val="00FE72C9"/>
    <w:rsid w:val="00FE76AA"/>
    <w:rsid w:val="00FE7726"/>
    <w:rsid w:val="00FE79BB"/>
    <w:rsid w:val="00FE7DA1"/>
    <w:rsid w:val="00FE7E12"/>
    <w:rsid w:val="00FF0074"/>
    <w:rsid w:val="00FF00F0"/>
    <w:rsid w:val="00FF027A"/>
    <w:rsid w:val="00FF02C7"/>
    <w:rsid w:val="00FF0574"/>
    <w:rsid w:val="00FF0E74"/>
    <w:rsid w:val="00FF108C"/>
    <w:rsid w:val="00FF11F0"/>
    <w:rsid w:val="00FF134D"/>
    <w:rsid w:val="00FF13FB"/>
    <w:rsid w:val="00FF142D"/>
    <w:rsid w:val="00FF146D"/>
    <w:rsid w:val="00FF1A73"/>
    <w:rsid w:val="00FF1BF3"/>
    <w:rsid w:val="00FF1CF2"/>
    <w:rsid w:val="00FF1CFB"/>
    <w:rsid w:val="00FF1D1A"/>
    <w:rsid w:val="00FF1D64"/>
    <w:rsid w:val="00FF1E7F"/>
    <w:rsid w:val="00FF2230"/>
    <w:rsid w:val="00FF25FC"/>
    <w:rsid w:val="00FF2648"/>
    <w:rsid w:val="00FF28BF"/>
    <w:rsid w:val="00FF2A0C"/>
    <w:rsid w:val="00FF2A4C"/>
    <w:rsid w:val="00FF2C66"/>
    <w:rsid w:val="00FF2CEE"/>
    <w:rsid w:val="00FF2E8C"/>
    <w:rsid w:val="00FF2F0F"/>
    <w:rsid w:val="00FF30A5"/>
    <w:rsid w:val="00FF3615"/>
    <w:rsid w:val="00FF398C"/>
    <w:rsid w:val="00FF39FD"/>
    <w:rsid w:val="00FF3A9E"/>
    <w:rsid w:val="00FF3ACE"/>
    <w:rsid w:val="00FF3AE2"/>
    <w:rsid w:val="00FF3C7A"/>
    <w:rsid w:val="00FF3C8F"/>
    <w:rsid w:val="00FF3D00"/>
    <w:rsid w:val="00FF4098"/>
    <w:rsid w:val="00FF40F9"/>
    <w:rsid w:val="00FF4184"/>
    <w:rsid w:val="00FF42BC"/>
    <w:rsid w:val="00FF4653"/>
    <w:rsid w:val="00FF4884"/>
    <w:rsid w:val="00FF4895"/>
    <w:rsid w:val="00FF4900"/>
    <w:rsid w:val="00FF4A6A"/>
    <w:rsid w:val="00FF4C60"/>
    <w:rsid w:val="00FF4FF3"/>
    <w:rsid w:val="00FF50B2"/>
    <w:rsid w:val="00FF5236"/>
    <w:rsid w:val="00FF5369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5E69"/>
    <w:rsid w:val="00FF65A1"/>
    <w:rsid w:val="00FF6A1A"/>
    <w:rsid w:val="00FF6A79"/>
    <w:rsid w:val="00FF6AE8"/>
    <w:rsid w:val="00FF6B3C"/>
    <w:rsid w:val="00FF6B74"/>
    <w:rsid w:val="00FF6B81"/>
    <w:rsid w:val="00FF6BA6"/>
    <w:rsid w:val="00FF6C61"/>
    <w:rsid w:val="00FF6C99"/>
    <w:rsid w:val="00FF6CA3"/>
    <w:rsid w:val="00FF7185"/>
    <w:rsid w:val="00FF72EF"/>
    <w:rsid w:val="00FF7366"/>
    <w:rsid w:val="00FF73E0"/>
    <w:rsid w:val="00FF78CE"/>
    <w:rsid w:val="00FF7D0F"/>
    <w:rsid w:val="0161F7DF"/>
    <w:rsid w:val="01C0AFD2"/>
    <w:rsid w:val="052FF629"/>
    <w:rsid w:val="0A8A52AD"/>
    <w:rsid w:val="0E60E533"/>
    <w:rsid w:val="0FE98D6C"/>
    <w:rsid w:val="1131FC28"/>
    <w:rsid w:val="13B3097B"/>
    <w:rsid w:val="13FA860B"/>
    <w:rsid w:val="154B2AFF"/>
    <w:rsid w:val="188847B8"/>
    <w:rsid w:val="18ECE15F"/>
    <w:rsid w:val="19373A36"/>
    <w:rsid w:val="2008DFEE"/>
    <w:rsid w:val="204169C7"/>
    <w:rsid w:val="21DCFAFF"/>
    <w:rsid w:val="247C19ED"/>
    <w:rsid w:val="2907AAED"/>
    <w:rsid w:val="2A7D09FA"/>
    <w:rsid w:val="2B26C28D"/>
    <w:rsid w:val="2C4A9EE6"/>
    <w:rsid w:val="2D2F83B1"/>
    <w:rsid w:val="31F115BA"/>
    <w:rsid w:val="32537854"/>
    <w:rsid w:val="32E1425B"/>
    <w:rsid w:val="339BB694"/>
    <w:rsid w:val="34C5F47F"/>
    <w:rsid w:val="369FC6DE"/>
    <w:rsid w:val="38DE0849"/>
    <w:rsid w:val="3942301C"/>
    <w:rsid w:val="3A82A354"/>
    <w:rsid w:val="3CDD0DCE"/>
    <w:rsid w:val="3FC4D139"/>
    <w:rsid w:val="4094443B"/>
    <w:rsid w:val="42AE56DF"/>
    <w:rsid w:val="4378F1D6"/>
    <w:rsid w:val="44AE2444"/>
    <w:rsid w:val="456DAC5D"/>
    <w:rsid w:val="46ABD31A"/>
    <w:rsid w:val="46D79D25"/>
    <w:rsid w:val="46F98537"/>
    <w:rsid w:val="4825A7BC"/>
    <w:rsid w:val="4CCF5BDA"/>
    <w:rsid w:val="4D77C43D"/>
    <w:rsid w:val="4D7DA3F7"/>
    <w:rsid w:val="4E6D8EC6"/>
    <w:rsid w:val="4F049524"/>
    <w:rsid w:val="4FC0FD70"/>
    <w:rsid w:val="55E53809"/>
    <w:rsid w:val="567D640B"/>
    <w:rsid w:val="569555BF"/>
    <w:rsid w:val="580957BD"/>
    <w:rsid w:val="5889D157"/>
    <w:rsid w:val="5B31D336"/>
    <w:rsid w:val="5B46DFBC"/>
    <w:rsid w:val="5B84857B"/>
    <w:rsid w:val="5EF7905D"/>
    <w:rsid w:val="5FE09FA7"/>
    <w:rsid w:val="67F8CA41"/>
    <w:rsid w:val="68618B2E"/>
    <w:rsid w:val="69D2DCC6"/>
    <w:rsid w:val="6A8CA188"/>
    <w:rsid w:val="6AEBF0CB"/>
    <w:rsid w:val="6C98B17F"/>
    <w:rsid w:val="6DB1285C"/>
    <w:rsid w:val="6E496EFA"/>
    <w:rsid w:val="6FDAC8E0"/>
    <w:rsid w:val="71CA17EA"/>
    <w:rsid w:val="721F0FBA"/>
    <w:rsid w:val="72A299E8"/>
    <w:rsid w:val="74FE4CCB"/>
    <w:rsid w:val="75BB0C83"/>
    <w:rsid w:val="78911C3B"/>
    <w:rsid w:val="78C40656"/>
    <w:rsid w:val="7E5EC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FF780D"/>
  <w15:docId w15:val="{FE4B0B7F-0661-4274-81BB-53C77397F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41AC"/>
    <w:rPr>
      <w:rFonts w:ascii="Arial" w:hAnsi="Arial" w:cs="Times New Roman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2AA3"/>
    <w:rPr>
      <w:rFonts w:cs="EucrosiaUPC"/>
      <w:sz w:val="30"/>
      <w:szCs w:val="30"/>
    </w:rPr>
  </w:style>
  <w:style w:type="character" w:customStyle="1" w:styleId="ui-provider">
    <w:name w:val="ui-provider"/>
    <w:basedOn w:val="DefaultParagraphFont"/>
    <w:rsid w:val="00BD40EA"/>
  </w:style>
  <w:style w:type="character" w:styleId="PlaceholderText">
    <w:name w:val="Placeholder Text"/>
    <w:basedOn w:val="DefaultParagraphFont"/>
    <w:uiPriority w:val="99"/>
    <w:semiHidden/>
    <w:rsid w:val="00765AF0"/>
    <w:rPr>
      <w:color w:val="666666"/>
    </w:rPr>
  </w:style>
  <w:style w:type="character" w:customStyle="1" w:styleId="gstkn">
    <w:name w:val="gs_tkn"/>
    <w:basedOn w:val="DefaultParagraphFont"/>
    <w:rsid w:val="004B2343"/>
  </w:style>
  <w:style w:type="paragraph" w:styleId="BodyTextIndent3">
    <w:name w:val="Body Text Indent 3"/>
    <w:basedOn w:val="Normal"/>
    <w:link w:val="BodyTextIndent3Char"/>
    <w:uiPriority w:val="99"/>
    <w:unhideWhenUsed/>
    <w:rsid w:val="00DA2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26ED"/>
    <w:rPr>
      <w:rFonts w:ascii="Angsana New" w:hAnsi="Angsana New" w:cs="Cordia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c14b04-c131-4b92-82ab-d0cce1699e87" xsi:nil="true"/>
    <lcf76f155ced4ddcb4097134ff3c332f xmlns="2a759a9d-a396-461a-bdb6-0c86ecebaf4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DE2B7FB908E84A931D277F4BADD413" ma:contentTypeVersion="11" ma:contentTypeDescription="Create a new document." ma:contentTypeScope="" ma:versionID="6f84724578f5856bd94061f5ef2d737e">
  <xsd:schema xmlns:xsd="http://www.w3.org/2001/XMLSchema" xmlns:xs="http://www.w3.org/2001/XMLSchema" xmlns:p="http://schemas.microsoft.com/office/2006/metadata/properties" xmlns:ns2="2a759a9d-a396-461a-bdb6-0c86ecebaf4b" xmlns:ns3="37c14b04-c131-4b92-82ab-d0cce1699e87" targetNamespace="http://schemas.microsoft.com/office/2006/metadata/properties" ma:root="true" ma:fieldsID="2af255f80ff4afec922715408c1ae694" ns2:_="" ns3:_="">
    <xsd:import namespace="2a759a9d-a396-461a-bdb6-0c86ecebaf4b"/>
    <xsd:import namespace="37c14b04-c131-4b92-82ab-d0cce1699e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59a9d-a396-461a-bdb6-0c86eceba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14b04-c131-4b92-82ab-d0cce1699e8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95334f3-8753-44a8-8f4b-eb29a3be1508}" ma:internalName="TaxCatchAll" ma:showField="CatchAllData" ma:web="37c14b04-c131-4b92-82ab-d0cce1699e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5227D-F3DF-46FD-9989-CF6A1FF6AC3B}">
  <ds:schemaRefs>
    <ds:schemaRef ds:uri="http://schemas.microsoft.com/office/2006/metadata/properties"/>
    <ds:schemaRef ds:uri="http://schemas.microsoft.com/office/infopath/2007/PartnerControls"/>
    <ds:schemaRef ds:uri="37c14b04-c131-4b92-82ab-d0cce1699e87"/>
    <ds:schemaRef ds:uri="2a759a9d-a396-461a-bdb6-0c86ecebaf4b"/>
  </ds:schemaRefs>
</ds:datastoreItem>
</file>

<file path=customXml/itemProps2.xml><?xml version="1.0" encoding="utf-8"?>
<ds:datastoreItem xmlns:ds="http://schemas.openxmlformats.org/officeDocument/2006/customXml" ds:itemID="{056C1F19-3BD1-4519-80B3-98A43727A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59a9d-a396-461a-bdb6-0c86ecebaf4b"/>
    <ds:schemaRef ds:uri="37c14b04-c131-4b92-82ab-d0cce1699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C8E1B-0AC3-4D1F-824A-0D3ABFAEA4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F625CF-B190-4B65-BA2D-28BFC0D265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2234</TotalTime>
  <Pages>63</Pages>
  <Words>13902</Words>
  <Characters>79248</Characters>
  <Application>Microsoft Office Word</Application>
  <DocSecurity>0</DocSecurity>
  <Lines>660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Iamwong, Withanon</cp:lastModifiedBy>
  <cp:revision>2226</cp:revision>
  <cp:lastPrinted>2026-02-24T17:02:00Z</cp:lastPrinted>
  <dcterms:created xsi:type="dcterms:W3CDTF">2025-08-10T19:16:00Z</dcterms:created>
  <dcterms:modified xsi:type="dcterms:W3CDTF">2026-02-24T17:03:00Z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0x010100BEDE2B7FB908E84A931D277F4BADD413</vt:lpwstr>
  </property>
  <property fmtid="{D5CDD505-2E9C-101B-9397-08002B2CF9AE}" pid="3" name="MediaServiceImageTags">
    <vt:lpwstr/>
  </property>
</Properties>
</file>