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1493659C" w:rsidR="00726B9B" w:rsidRPr="00C52C41" w:rsidRDefault="008B233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11D485D5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B233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4A8D970B" w:rsidR="00BD265A" w:rsidRPr="00C52C41" w:rsidRDefault="008B233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34E86121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51E30A8D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0E189BB7" w:rsidR="0033736D" w:rsidRPr="00C52C41" w:rsidRDefault="008B233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48A73D70" w:rsidR="00E245AE" w:rsidRPr="00E245AE" w:rsidRDefault="0033736D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F7947" w:rsidRPr="00C52C41" w14:paraId="51754340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0A1624" w14:textId="7FB32630" w:rsidR="007F7947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004A07" w14:textId="77777777" w:rsidR="007F7947" w:rsidRPr="00C52C41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024DE69" w14:textId="16CD0543" w:rsidR="007F7947" w:rsidRPr="00C52C41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F7947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53881E2E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F1BBE2" w14:textId="77777777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F7947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56C3B8AB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DF9C16" w14:textId="77777777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7F7947" w:rsidRPr="006B116C" w:rsidRDefault="007F7947" w:rsidP="007F79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3788894C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  <w:cs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</w:t>
      </w:r>
      <w:r w:rsidR="00003CA9">
        <w:rPr>
          <w:rFonts w:ascii="Angsana New" w:hAnsi="Angsana New" w:hint="cs"/>
          <w:sz w:val="30"/>
          <w:szCs w:val="30"/>
          <w:cs/>
        </w:rPr>
        <w:t xml:space="preserve">ี่ </w:t>
      </w:r>
      <w:r w:rsidR="00B341D6">
        <w:rPr>
          <w:rFonts w:ascii="Angsana New" w:hAnsi="Angsana New"/>
          <w:sz w:val="30"/>
          <w:szCs w:val="30"/>
        </w:rPr>
        <w:t>11</w:t>
      </w:r>
      <w:r w:rsidR="009E2D06">
        <w:rPr>
          <w:rFonts w:ascii="Angsana New" w:hAnsi="Angsana New"/>
          <w:sz w:val="30"/>
          <w:szCs w:val="30"/>
        </w:rPr>
        <w:t xml:space="preserve"> </w:t>
      </w:r>
      <w:r w:rsidR="00462F50" w:rsidRPr="00462F50">
        <w:rPr>
          <w:rFonts w:ascii="Angsana New" w:hAnsi="Angsana New"/>
          <w:sz w:val="30"/>
          <w:szCs w:val="30"/>
          <w:cs/>
        </w:rPr>
        <w:t>กุมภาพันธ์</w:t>
      </w:r>
      <w:r w:rsidR="00406288">
        <w:rPr>
          <w:rFonts w:ascii="Angsana New" w:hAnsi="Angsana New" w:hint="cs"/>
          <w:sz w:val="30"/>
          <w:szCs w:val="30"/>
          <w:cs/>
        </w:rPr>
        <w:t xml:space="preserve"> </w:t>
      </w:r>
      <w:r w:rsidR="00564757">
        <w:rPr>
          <w:rFonts w:ascii="Angsana New" w:hAnsi="Angsana New"/>
          <w:sz w:val="30"/>
          <w:szCs w:val="30"/>
        </w:rPr>
        <w:t>256</w:t>
      </w:r>
      <w:r w:rsidR="00A36EE3">
        <w:rPr>
          <w:rFonts w:ascii="Angsana New" w:hAnsi="Angsana New"/>
          <w:sz w:val="30"/>
          <w:szCs w:val="30"/>
        </w:rPr>
        <w:t>9</w:t>
      </w:r>
    </w:p>
    <w:p w14:paraId="656242A1" w14:textId="77777777" w:rsidR="00C85FF1" w:rsidRPr="00303D3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83563CD" w14:textId="313E9A28" w:rsidR="00C85FF1" w:rsidRPr="009B4EB3" w:rsidRDefault="00C85FF1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7AC158" w14:textId="2CC5E2BA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</w:t>
      </w:r>
      <w:r w:rsidR="000C45FC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9E2D06">
        <w:rPr>
          <w:rFonts w:ascii="Angsana New" w:hAnsi="Angsana New"/>
          <w:sz w:val="30"/>
          <w:szCs w:val="30"/>
        </w:rPr>
        <w:t>8</w:t>
      </w:r>
    </w:p>
    <w:p w14:paraId="725804CA" w14:textId="7777777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BC9F96" w14:textId="755D70D4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 w:rsidR="009E2D06">
        <w:rPr>
          <w:rFonts w:ascii="Angsana New" w:hAnsi="Angsana New"/>
          <w:sz w:val="30"/>
          <w:szCs w:val="30"/>
        </w:rPr>
        <w:t>8</w:t>
      </w:r>
    </w:p>
    <w:p w14:paraId="48A43136" w14:textId="6F5CCB23" w:rsidR="00C85FF1" w:rsidRPr="00875146" w:rsidRDefault="00C85FF1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86906A" w14:textId="6D17B0C0" w:rsidR="009B3614" w:rsidRPr="008B233B" w:rsidRDefault="008B233B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  <w:lang w:val="th-TH"/>
        </w:rPr>
      </w:pPr>
      <w:r w:rsidRPr="008B233B">
        <w:rPr>
          <w:rFonts w:ascii="Angsana New" w:hAnsi="Angsana New" w:hint="cs"/>
          <w:bCs/>
          <w:sz w:val="30"/>
          <w:szCs w:val="30"/>
          <w:cs/>
        </w:rPr>
        <w:t>2</w:t>
      </w:r>
      <w:r w:rsidR="009B3614" w:rsidRPr="008B233B">
        <w:rPr>
          <w:rFonts w:ascii="Angsana New" w:hAnsi="Angsana New"/>
          <w:bCs/>
          <w:sz w:val="30"/>
          <w:szCs w:val="30"/>
        </w:rPr>
        <w:tab/>
      </w:r>
      <w:r w:rsidR="009B3614" w:rsidRPr="008B233B">
        <w:rPr>
          <w:rFonts w:ascii="Angsana New" w:hAnsi="Angsana New"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Default="00917F8F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41956EDA" w14:textId="3DB14016" w:rsidR="009E2026" w:rsidRDefault="008B233B" w:rsidP="009E2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0F3D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Pr="00350F3D">
        <w:rPr>
          <w:rFonts w:ascii="Angsana New" w:hAnsi="Angsana New" w:hint="cs"/>
          <w:sz w:val="30"/>
          <w:szCs w:val="30"/>
          <w:cs/>
        </w:rPr>
        <w:t>ร่วม</w:t>
      </w:r>
      <w:r w:rsidRPr="00350F3D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Pr="00350F3D">
        <w:rPr>
          <w:rFonts w:ascii="Angsana New" w:hAnsi="Angsana New"/>
          <w:sz w:val="30"/>
          <w:szCs w:val="30"/>
        </w:rPr>
        <w:t>3</w:t>
      </w:r>
      <w:r w:rsidRPr="00350F3D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</w:t>
      </w:r>
      <w:r w:rsidR="00BA6151" w:rsidRPr="00350F3D">
        <w:rPr>
          <w:rFonts w:ascii="Angsana New" w:hAnsi="Angsana New" w:hint="cs"/>
          <w:sz w:val="30"/>
          <w:szCs w:val="30"/>
          <w:cs/>
        </w:rPr>
        <w:t>อื่น</w:t>
      </w:r>
      <w:r w:rsidR="00B712E7" w:rsidRPr="00350F3D">
        <w:rPr>
          <w:rFonts w:ascii="Angsana New" w:hAnsi="Angsana New"/>
          <w:sz w:val="30"/>
          <w:szCs w:val="30"/>
          <w:cs/>
        </w:rPr>
        <w:br/>
      </w:r>
      <w:r w:rsidRPr="00350F3D">
        <w:rPr>
          <w:rFonts w:ascii="Angsana New" w:hAnsi="Angsana New"/>
          <w:sz w:val="30"/>
          <w:szCs w:val="30"/>
          <w:cs/>
        </w:rPr>
        <w:t>ที่เกี่ยวข้อง</w:t>
      </w:r>
      <w:r w:rsidR="00B712E7" w:rsidRPr="00350F3D">
        <w:rPr>
          <w:rFonts w:ascii="Angsana New" w:hAnsi="Angsana New" w:hint="cs"/>
          <w:sz w:val="30"/>
          <w:szCs w:val="30"/>
          <w:cs/>
        </w:rPr>
        <w:t>กัน</w:t>
      </w:r>
      <w:r w:rsidRPr="00350F3D">
        <w:rPr>
          <w:rFonts w:ascii="Angsana New" w:hAnsi="Angsana New"/>
          <w:sz w:val="30"/>
          <w:szCs w:val="30"/>
          <w:cs/>
        </w:rPr>
        <w:t>ไม่มีการเปลี่ยนแปล</w:t>
      </w:r>
      <w:r w:rsidR="003C78C1">
        <w:rPr>
          <w:rFonts w:ascii="Angsana New" w:hAnsi="Angsana New" w:hint="cs"/>
          <w:sz w:val="30"/>
          <w:szCs w:val="30"/>
          <w:cs/>
        </w:rPr>
        <w:t xml:space="preserve">งจากงบการเงินสำหรับปีสิ้นสุดวันที่ </w:t>
      </w:r>
      <w:r w:rsidR="00EB6978" w:rsidRPr="00EB6978">
        <w:rPr>
          <w:rFonts w:ascii="Angsana New" w:hAnsi="Angsana New"/>
          <w:sz w:val="30"/>
          <w:szCs w:val="30"/>
        </w:rPr>
        <w:t xml:space="preserve">31 </w:t>
      </w:r>
      <w:r w:rsidR="00F3122F">
        <w:rPr>
          <w:rFonts w:ascii="Angsana New" w:hAnsi="Angsana New" w:hint="cs"/>
          <w:sz w:val="30"/>
          <w:szCs w:val="30"/>
          <w:cs/>
        </w:rPr>
        <w:t>มีนาคม</w:t>
      </w:r>
      <w:r w:rsidR="00EB6978" w:rsidRPr="00EB6978">
        <w:rPr>
          <w:rFonts w:ascii="Angsana New" w:hAnsi="Angsana New"/>
          <w:sz w:val="30"/>
          <w:szCs w:val="30"/>
          <w:cs/>
        </w:rPr>
        <w:t xml:space="preserve"> </w:t>
      </w:r>
      <w:r w:rsidR="003C78C1">
        <w:rPr>
          <w:rFonts w:ascii="Angsana New" w:hAnsi="Angsana New"/>
          <w:sz w:val="30"/>
          <w:szCs w:val="30"/>
        </w:rPr>
        <w:t>2568</w:t>
      </w:r>
    </w:p>
    <w:p w14:paraId="730191F5" w14:textId="1CCA811B" w:rsidR="008B233B" w:rsidRDefault="008B233B" w:rsidP="009E2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170"/>
        <w:gridCol w:w="270"/>
        <w:gridCol w:w="1260"/>
        <w:gridCol w:w="270"/>
        <w:gridCol w:w="1440"/>
      </w:tblGrid>
      <w:tr w:rsidR="00F70362" w:rsidRPr="00292299" w14:paraId="0570A077" w14:textId="77777777" w:rsidTr="00BC06B8">
        <w:trPr>
          <w:tblHeader/>
        </w:trPr>
        <w:tc>
          <w:tcPr>
            <w:tcW w:w="3420" w:type="dxa"/>
          </w:tcPr>
          <w:p w14:paraId="4EB1B743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790" w:type="dxa"/>
            <w:gridSpan w:val="3"/>
          </w:tcPr>
          <w:p w14:paraId="12D05DAF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EA6BBF8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85F82E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8EC371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ECB1E0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0362" w:rsidRPr="00292299" w14:paraId="33C00A95" w14:textId="77777777" w:rsidTr="00BC06B8">
        <w:trPr>
          <w:tblHeader/>
        </w:trPr>
        <w:tc>
          <w:tcPr>
            <w:tcW w:w="3420" w:type="dxa"/>
          </w:tcPr>
          <w:p w14:paraId="4CC8B0A6" w14:textId="13FFF9DB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ที่เกี่ยวข้องกันสำหรับงวด</w:t>
            </w:r>
            <w:r w:rsidR="00462F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790" w:type="dxa"/>
            <w:gridSpan w:val="3"/>
          </w:tcPr>
          <w:p w14:paraId="4A2DABB8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5217C65" w14:textId="77777777" w:rsidR="00F70362" w:rsidRPr="00DF743F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0AE24A2" w14:textId="77777777" w:rsidR="00F70362" w:rsidRPr="00DF743F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362" w:rsidRPr="00292299" w14:paraId="03C1FAA1" w14:textId="77777777" w:rsidTr="00BC06B8">
        <w:trPr>
          <w:tblHeader/>
        </w:trPr>
        <w:tc>
          <w:tcPr>
            <w:tcW w:w="3420" w:type="dxa"/>
          </w:tcPr>
          <w:p w14:paraId="6962C4A7" w14:textId="17F27C99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62F50" w:rsidRPr="00462F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62F50" w:rsidRPr="00462F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0D1F2DCC" w14:textId="5E252616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2CB54B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33AAFA" w14:textId="0E77C8F3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332385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6805A" w14:textId="478ABFBA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0D6F122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ED8989" w14:textId="20A9D5CF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70362" w:rsidRPr="00292299" w14:paraId="29B9F5A0" w14:textId="77777777" w:rsidTr="00BC06B8">
        <w:trPr>
          <w:tblHeader/>
        </w:trPr>
        <w:tc>
          <w:tcPr>
            <w:tcW w:w="3420" w:type="dxa"/>
          </w:tcPr>
          <w:p w14:paraId="43B8AC42" w14:textId="77777777" w:rsidR="00F70362" w:rsidRPr="00292299" w:rsidRDefault="00F70362" w:rsidP="00BC06B8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6030" w:type="dxa"/>
            <w:gridSpan w:val="7"/>
          </w:tcPr>
          <w:p w14:paraId="1EB53B8B" w14:textId="77777777" w:rsidR="00F70362" w:rsidRPr="00292299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362" w:rsidRPr="00292299" w14:paraId="42321AF1" w14:textId="77777777" w:rsidTr="00BC06B8">
        <w:tc>
          <w:tcPr>
            <w:tcW w:w="3420" w:type="dxa"/>
          </w:tcPr>
          <w:p w14:paraId="5E10C275" w14:textId="77777777" w:rsidR="00F70362" w:rsidRPr="006C285E" w:rsidRDefault="00F70362" w:rsidP="00BC0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8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6C28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50" w:type="dxa"/>
          </w:tcPr>
          <w:p w14:paraId="4400D959" w14:textId="77777777" w:rsidR="00F70362" w:rsidRPr="00292299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EF2D0" w14:textId="77777777" w:rsidR="00F70362" w:rsidRPr="00292299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5FA57" w14:textId="77777777" w:rsidR="00F70362" w:rsidRPr="00C91CBC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1C149" w14:textId="77777777" w:rsidR="00F70362" w:rsidRPr="00C91CBC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90D3A6" w14:textId="77777777" w:rsidR="00F70362" w:rsidRPr="00C91CBC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4881C" w14:textId="77777777" w:rsidR="00F70362" w:rsidRPr="00C91CBC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B656F0" w14:textId="77777777" w:rsidR="00F70362" w:rsidRPr="00C91CBC" w:rsidRDefault="00F70362" w:rsidP="00BC06B8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2F50" w:rsidRPr="00292299" w14:paraId="541A27DD" w14:textId="77777777" w:rsidTr="00BC06B8">
        <w:tc>
          <w:tcPr>
            <w:tcW w:w="3420" w:type="dxa"/>
          </w:tcPr>
          <w:p w14:paraId="17405CA8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1B2F48FD" w14:textId="5C6B6EC6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38,056</w:t>
            </w:r>
          </w:p>
        </w:tc>
        <w:tc>
          <w:tcPr>
            <w:tcW w:w="270" w:type="dxa"/>
          </w:tcPr>
          <w:p w14:paraId="000FCEFB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842814" w14:textId="34B1D126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24,945</w:t>
            </w:r>
          </w:p>
        </w:tc>
        <w:tc>
          <w:tcPr>
            <w:tcW w:w="270" w:type="dxa"/>
          </w:tcPr>
          <w:p w14:paraId="5E02909C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729634" w14:textId="5D0DF381" w:rsidR="00462F50" w:rsidRPr="00483749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38,056</w:t>
            </w:r>
          </w:p>
        </w:tc>
        <w:tc>
          <w:tcPr>
            <w:tcW w:w="270" w:type="dxa"/>
          </w:tcPr>
          <w:p w14:paraId="7DF90115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AB8BAC" w14:textId="38023249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24,945</w:t>
            </w:r>
          </w:p>
        </w:tc>
      </w:tr>
      <w:tr w:rsidR="00462F50" w:rsidRPr="00292299" w14:paraId="0B2AF667" w14:textId="77777777" w:rsidTr="00BC06B8">
        <w:tc>
          <w:tcPr>
            <w:tcW w:w="3420" w:type="dxa"/>
          </w:tcPr>
          <w:p w14:paraId="0A783616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350" w:type="dxa"/>
          </w:tcPr>
          <w:p w14:paraId="40BF9394" w14:textId="68DFEE1C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10,53</w:t>
            </w:r>
            <w:r w:rsidR="009114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8D6757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22E87" w14:textId="24B1736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20,712</w:t>
            </w:r>
          </w:p>
        </w:tc>
        <w:tc>
          <w:tcPr>
            <w:tcW w:w="270" w:type="dxa"/>
          </w:tcPr>
          <w:p w14:paraId="037FB42F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3018F5" w14:textId="36436B1B" w:rsidR="00462F50" w:rsidRPr="00483749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10,53</w:t>
            </w:r>
            <w:r w:rsidR="009114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13A5D73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FD494" w14:textId="474FF48C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20,712</w:t>
            </w:r>
          </w:p>
        </w:tc>
      </w:tr>
      <w:tr w:rsidR="00462F50" w:rsidRPr="00D54225" w14:paraId="43F4FCD1" w14:textId="77777777" w:rsidTr="00BC06B8">
        <w:tc>
          <w:tcPr>
            <w:tcW w:w="3420" w:type="dxa"/>
          </w:tcPr>
          <w:p w14:paraId="0A3B8F95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2A000984" w14:textId="71C651B5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9E43E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60FD2" w14:textId="46A4ECAA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</w:tcPr>
          <w:p w14:paraId="060990FB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0BAEAC" w14:textId="60398204" w:rsidR="00462F50" w:rsidRPr="00483749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38CCE2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18D01F" w14:textId="61656EBB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</w:tr>
      <w:tr w:rsidR="00462F50" w:rsidRPr="00292299" w14:paraId="73DD405E" w14:textId="77777777" w:rsidTr="00BC06B8">
        <w:tc>
          <w:tcPr>
            <w:tcW w:w="3420" w:type="dxa"/>
          </w:tcPr>
          <w:p w14:paraId="2893C9AD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48ACACF7" w14:textId="1589DE6A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37,450</w:t>
            </w:r>
          </w:p>
        </w:tc>
        <w:tc>
          <w:tcPr>
            <w:tcW w:w="270" w:type="dxa"/>
          </w:tcPr>
          <w:p w14:paraId="237465A3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BD2E4" w14:textId="40182314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36,815</w:t>
            </w:r>
          </w:p>
        </w:tc>
        <w:tc>
          <w:tcPr>
            <w:tcW w:w="270" w:type="dxa"/>
          </w:tcPr>
          <w:p w14:paraId="1A8642E8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C17C19" w14:textId="2EEA68E1" w:rsidR="00462F50" w:rsidRPr="00483749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37,450</w:t>
            </w:r>
          </w:p>
        </w:tc>
        <w:tc>
          <w:tcPr>
            <w:tcW w:w="270" w:type="dxa"/>
          </w:tcPr>
          <w:p w14:paraId="38C29F4D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662D1C" w14:textId="0B55EDE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36,815</w:t>
            </w:r>
          </w:p>
        </w:tc>
      </w:tr>
      <w:tr w:rsidR="00462F50" w:rsidRPr="00292299" w14:paraId="4C6227FE" w14:textId="77777777" w:rsidTr="00BC06B8">
        <w:tc>
          <w:tcPr>
            <w:tcW w:w="3420" w:type="dxa"/>
          </w:tcPr>
          <w:p w14:paraId="09FB5501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FC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350" w:type="dxa"/>
          </w:tcPr>
          <w:p w14:paraId="09F8CEC6" w14:textId="52E73161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25,411</w:t>
            </w:r>
          </w:p>
        </w:tc>
        <w:tc>
          <w:tcPr>
            <w:tcW w:w="270" w:type="dxa"/>
          </w:tcPr>
          <w:p w14:paraId="29213961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30198" w14:textId="790690A0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25,920</w:t>
            </w:r>
          </w:p>
        </w:tc>
        <w:tc>
          <w:tcPr>
            <w:tcW w:w="270" w:type="dxa"/>
          </w:tcPr>
          <w:p w14:paraId="5A812FBC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112188" w14:textId="1F3DD018" w:rsidR="00462F50" w:rsidRPr="00483749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25,411</w:t>
            </w:r>
          </w:p>
        </w:tc>
        <w:tc>
          <w:tcPr>
            <w:tcW w:w="270" w:type="dxa"/>
          </w:tcPr>
          <w:p w14:paraId="114016E8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BB741B" w14:textId="7A9474F5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25,920</w:t>
            </w:r>
          </w:p>
        </w:tc>
      </w:tr>
      <w:tr w:rsidR="00462F50" w:rsidRPr="00292299" w14:paraId="3BAE9404" w14:textId="77777777" w:rsidTr="00BC06B8">
        <w:trPr>
          <w:trHeight w:val="272"/>
        </w:trPr>
        <w:tc>
          <w:tcPr>
            <w:tcW w:w="3420" w:type="dxa"/>
          </w:tcPr>
          <w:p w14:paraId="6CA52299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162D33EE" w14:textId="109A30A4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13,314</w:t>
            </w:r>
          </w:p>
        </w:tc>
        <w:tc>
          <w:tcPr>
            <w:tcW w:w="270" w:type="dxa"/>
          </w:tcPr>
          <w:p w14:paraId="5F2DFE1C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A7169" w14:textId="0BE74C94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13,447</w:t>
            </w:r>
          </w:p>
        </w:tc>
        <w:tc>
          <w:tcPr>
            <w:tcW w:w="270" w:type="dxa"/>
          </w:tcPr>
          <w:p w14:paraId="2E5D7893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7786B" w14:textId="35753BCA" w:rsidR="00462F50" w:rsidRPr="00483749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13,314</w:t>
            </w:r>
          </w:p>
        </w:tc>
        <w:tc>
          <w:tcPr>
            <w:tcW w:w="270" w:type="dxa"/>
          </w:tcPr>
          <w:p w14:paraId="150389A0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C3700E" w14:textId="2C57C421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13,447</w:t>
            </w:r>
          </w:p>
        </w:tc>
      </w:tr>
      <w:tr w:rsidR="00462F50" w:rsidRPr="00292299" w14:paraId="50752281" w14:textId="77777777" w:rsidTr="00BC06B8">
        <w:trPr>
          <w:trHeight w:val="92"/>
        </w:trPr>
        <w:tc>
          <w:tcPr>
            <w:tcW w:w="3420" w:type="dxa"/>
          </w:tcPr>
          <w:p w14:paraId="33712982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75221B7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439E1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D42C3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6D40A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4122A8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B5926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F7D362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F50" w:rsidRPr="00292299" w14:paraId="7F48ED50" w14:textId="77777777" w:rsidTr="00BC06B8">
        <w:tc>
          <w:tcPr>
            <w:tcW w:w="3420" w:type="dxa"/>
          </w:tcPr>
          <w:p w14:paraId="38B988C7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0C112EF" w14:textId="77777777" w:rsidR="00462F50" w:rsidRPr="00E979BA" w:rsidRDefault="00462F50" w:rsidP="00462F50">
            <w:pPr>
              <w:tabs>
                <w:tab w:val="decimal" w:pos="114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03018" w14:textId="77777777" w:rsidR="00462F50" w:rsidRPr="00E979BA" w:rsidRDefault="00462F50" w:rsidP="00462F50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1D753" w14:textId="77777777" w:rsidR="00462F50" w:rsidRPr="00E979BA" w:rsidRDefault="00462F50" w:rsidP="00462F50">
            <w:pPr>
              <w:tabs>
                <w:tab w:val="decimal" w:pos="960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E2D04" w14:textId="77777777" w:rsidR="00462F50" w:rsidRPr="00E979BA" w:rsidRDefault="00462F50" w:rsidP="00462F50">
            <w:pPr>
              <w:tabs>
                <w:tab w:val="decimal" w:pos="105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1F68E" w14:textId="77777777" w:rsidR="00462F50" w:rsidRPr="00E979BA" w:rsidRDefault="00462F50" w:rsidP="00462F50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C620D" w14:textId="77777777" w:rsidR="00462F50" w:rsidRPr="00E979BA" w:rsidRDefault="00462F50" w:rsidP="00462F50">
            <w:pPr>
              <w:tabs>
                <w:tab w:val="decimal" w:pos="105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6A7CF7" w14:textId="77777777" w:rsidR="00462F50" w:rsidRPr="00E979BA" w:rsidRDefault="00462F50" w:rsidP="00462F50">
            <w:pPr>
              <w:tabs>
                <w:tab w:val="decimal" w:pos="1050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F50" w:rsidRPr="00292299" w14:paraId="591B00BC" w14:textId="77777777" w:rsidTr="00BC06B8">
        <w:tc>
          <w:tcPr>
            <w:tcW w:w="3420" w:type="dxa"/>
          </w:tcPr>
          <w:p w14:paraId="2BC5113F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4233690A" w14:textId="1C6D692A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9518597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7ECD58" w14:textId="47A6AE8A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107</w:t>
            </w:r>
          </w:p>
        </w:tc>
        <w:tc>
          <w:tcPr>
            <w:tcW w:w="270" w:type="dxa"/>
          </w:tcPr>
          <w:p w14:paraId="36987A7E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9FFF3B" w14:textId="0539BCD0" w:rsidR="00462F50" w:rsidRPr="00483749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1F0F2A8A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DFBB23" w14:textId="68E56FB4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107</w:t>
            </w:r>
          </w:p>
        </w:tc>
      </w:tr>
      <w:tr w:rsidR="00462F50" w:rsidRPr="00292299" w14:paraId="5E6E095E" w14:textId="77777777" w:rsidTr="00BC06B8">
        <w:tc>
          <w:tcPr>
            <w:tcW w:w="3420" w:type="dxa"/>
          </w:tcPr>
          <w:p w14:paraId="7BF81006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768BAD50" w14:textId="7EC99468" w:rsidR="00462F50" w:rsidRPr="00CF5B81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4CF12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8CCDD" w14:textId="2FD410CF" w:rsidR="00462F50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5A826A3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DEE181" w14:textId="042AF36F" w:rsidR="00462F50" w:rsidRPr="00483749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143,752</w:t>
            </w:r>
          </w:p>
        </w:tc>
        <w:tc>
          <w:tcPr>
            <w:tcW w:w="270" w:type="dxa"/>
          </w:tcPr>
          <w:p w14:paraId="677DE4BB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BCD617" w14:textId="3BCE5C55" w:rsidR="00462F50" w:rsidRPr="00483749" w:rsidRDefault="00EB6978" w:rsidP="00EB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6978">
              <w:rPr>
                <w:rFonts w:asciiTheme="majorBidi" w:hAnsiTheme="majorBidi"/>
                <w:sz w:val="30"/>
                <w:szCs w:val="30"/>
                <w:cs/>
              </w:rPr>
              <w:t>124</w:t>
            </w:r>
            <w:r w:rsidRPr="00EB6978">
              <w:rPr>
                <w:rFonts w:asciiTheme="majorBidi" w:hAnsiTheme="majorBidi"/>
                <w:sz w:val="30"/>
                <w:szCs w:val="30"/>
              </w:rPr>
              <w:t>,</w:t>
            </w:r>
            <w:r w:rsidRPr="00EB6978">
              <w:rPr>
                <w:rFonts w:asciiTheme="majorBidi" w:hAnsiTheme="majorBidi"/>
                <w:sz w:val="30"/>
                <w:szCs w:val="30"/>
                <w:cs/>
              </w:rPr>
              <w:t>682</w:t>
            </w:r>
          </w:p>
        </w:tc>
      </w:tr>
      <w:tr w:rsidR="00462F50" w:rsidRPr="00292299" w14:paraId="4D1B35DC" w14:textId="77777777" w:rsidTr="00BC06B8">
        <w:tc>
          <w:tcPr>
            <w:tcW w:w="3420" w:type="dxa"/>
          </w:tcPr>
          <w:p w14:paraId="3E6A5342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008EB56" w14:textId="7A30FA86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3,803</w:t>
            </w:r>
          </w:p>
        </w:tc>
        <w:tc>
          <w:tcPr>
            <w:tcW w:w="270" w:type="dxa"/>
          </w:tcPr>
          <w:p w14:paraId="41390C59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B7E76" w14:textId="08786F52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270" w:type="dxa"/>
          </w:tcPr>
          <w:p w14:paraId="1C4F3D53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F0656E" w14:textId="07EDCB05" w:rsidR="00462F50" w:rsidRPr="00483749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3,803</w:t>
            </w:r>
          </w:p>
        </w:tc>
        <w:tc>
          <w:tcPr>
            <w:tcW w:w="270" w:type="dxa"/>
          </w:tcPr>
          <w:p w14:paraId="6F70035A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3D7E18" w14:textId="2BFE8ECF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</w:tr>
      <w:tr w:rsidR="00462F50" w:rsidRPr="003123E6" w14:paraId="2A1AF0C2" w14:textId="77777777" w:rsidTr="00BC06B8">
        <w:tc>
          <w:tcPr>
            <w:tcW w:w="3420" w:type="dxa"/>
          </w:tcPr>
          <w:p w14:paraId="27EE1C47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74BFA416" w14:textId="0EC908A5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1,747,630</w:t>
            </w:r>
          </w:p>
        </w:tc>
        <w:tc>
          <w:tcPr>
            <w:tcW w:w="270" w:type="dxa"/>
          </w:tcPr>
          <w:p w14:paraId="7706C717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0BB29" w14:textId="0F53427B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1,758,198</w:t>
            </w:r>
          </w:p>
        </w:tc>
        <w:tc>
          <w:tcPr>
            <w:tcW w:w="270" w:type="dxa"/>
          </w:tcPr>
          <w:p w14:paraId="4EE8ECD5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29885" w14:textId="7948F6AC" w:rsidR="00462F50" w:rsidRPr="00483749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1,747,630</w:t>
            </w:r>
          </w:p>
        </w:tc>
        <w:tc>
          <w:tcPr>
            <w:tcW w:w="270" w:type="dxa"/>
          </w:tcPr>
          <w:p w14:paraId="22320ACC" w14:textId="77777777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D4FDD6" w14:textId="5FB97855" w:rsidR="00462F50" w:rsidRPr="0048374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1,758,198</w:t>
            </w:r>
          </w:p>
        </w:tc>
      </w:tr>
      <w:tr w:rsidR="00462F50" w:rsidRPr="00292299" w14:paraId="2DC8D1FC" w14:textId="77777777" w:rsidTr="00BC06B8">
        <w:tc>
          <w:tcPr>
            <w:tcW w:w="3420" w:type="dxa"/>
          </w:tcPr>
          <w:p w14:paraId="6692F93F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F70DDA0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300A5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C7249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94B23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7457C7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853DE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965F0B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F50" w:rsidRPr="00292299" w14:paraId="74D90133" w14:textId="77777777" w:rsidTr="00BC06B8">
        <w:tc>
          <w:tcPr>
            <w:tcW w:w="3420" w:type="dxa"/>
          </w:tcPr>
          <w:p w14:paraId="0C2C71BD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20141430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73594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F34D3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A561F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16CA6F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10919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A6D8D4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F50" w:rsidRPr="00292299" w14:paraId="54475D37" w14:textId="77777777" w:rsidTr="00BC06B8">
        <w:trPr>
          <w:trHeight w:val="299"/>
        </w:trPr>
        <w:tc>
          <w:tcPr>
            <w:tcW w:w="3420" w:type="dxa"/>
          </w:tcPr>
          <w:p w14:paraId="440FE69B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310EA37F" w14:textId="056A8AD5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1,762,314</w:t>
            </w:r>
          </w:p>
        </w:tc>
        <w:tc>
          <w:tcPr>
            <w:tcW w:w="270" w:type="dxa"/>
          </w:tcPr>
          <w:p w14:paraId="19A31B27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55CBE" w14:textId="31D3E246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462F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879</w:t>
            </w:r>
            <w:r w:rsidRPr="00462F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859</w:t>
            </w:r>
          </w:p>
        </w:tc>
        <w:tc>
          <w:tcPr>
            <w:tcW w:w="270" w:type="dxa"/>
          </w:tcPr>
          <w:p w14:paraId="62D3B9FE" w14:textId="77777777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931E5C" w14:textId="4C0E0FE4" w:rsidR="00462F50" w:rsidRPr="006E72E7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1,762,314</w:t>
            </w:r>
          </w:p>
        </w:tc>
        <w:tc>
          <w:tcPr>
            <w:tcW w:w="270" w:type="dxa"/>
          </w:tcPr>
          <w:p w14:paraId="7A00AE7F" w14:textId="77777777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3340BE" w14:textId="47A00E61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462F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879</w:t>
            </w:r>
            <w:r w:rsidRPr="00462F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859</w:t>
            </w:r>
          </w:p>
        </w:tc>
      </w:tr>
      <w:tr w:rsidR="00462F50" w:rsidRPr="00292299" w14:paraId="3236CA9D" w14:textId="77777777" w:rsidTr="00BC06B8">
        <w:tc>
          <w:tcPr>
            <w:tcW w:w="3420" w:type="dxa"/>
          </w:tcPr>
          <w:p w14:paraId="69015E15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48340A0" w14:textId="58EC9697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9,495</w:t>
            </w:r>
          </w:p>
        </w:tc>
        <w:tc>
          <w:tcPr>
            <w:tcW w:w="270" w:type="dxa"/>
          </w:tcPr>
          <w:p w14:paraId="6A533F58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B211AD" w14:textId="6733DF91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462F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969</w:t>
            </w:r>
          </w:p>
        </w:tc>
        <w:tc>
          <w:tcPr>
            <w:tcW w:w="270" w:type="dxa"/>
          </w:tcPr>
          <w:p w14:paraId="485CD33E" w14:textId="77777777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0D09C" w14:textId="09771485" w:rsidR="00462F50" w:rsidRPr="006E72E7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9,495</w:t>
            </w:r>
          </w:p>
        </w:tc>
        <w:tc>
          <w:tcPr>
            <w:tcW w:w="270" w:type="dxa"/>
          </w:tcPr>
          <w:p w14:paraId="01EFB769" w14:textId="77777777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5BD63D" w14:textId="05AF1274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462F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2F50">
              <w:rPr>
                <w:rFonts w:asciiTheme="majorBidi" w:hAnsiTheme="majorBidi"/>
                <w:sz w:val="30"/>
                <w:szCs w:val="30"/>
                <w:cs/>
              </w:rPr>
              <w:t>969</w:t>
            </w:r>
          </w:p>
        </w:tc>
      </w:tr>
      <w:tr w:rsidR="00462F50" w:rsidRPr="00292299" w14:paraId="11C77861" w14:textId="77777777" w:rsidTr="00BC06B8">
        <w:tc>
          <w:tcPr>
            <w:tcW w:w="3420" w:type="dxa"/>
          </w:tcPr>
          <w:p w14:paraId="7B07BB74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72AF49D9" w14:textId="067BF7D1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1,266,159</w:t>
            </w:r>
          </w:p>
        </w:tc>
        <w:tc>
          <w:tcPr>
            <w:tcW w:w="270" w:type="dxa"/>
          </w:tcPr>
          <w:p w14:paraId="49B0FBA6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2E5D9" w14:textId="20FF9646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1,807,738</w:t>
            </w:r>
          </w:p>
        </w:tc>
        <w:tc>
          <w:tcPr>
            <w:tcW w:w="270" w:type="dxa"/>
          </w:tcPr>
          <w:p w14:paraId="5B2887CD" w14:textId="77777777" w:rsidR="00462F50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EEB8BC" w14:textId="269B5DB0" w:rsidR="00462F50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1,266,159</w:t>
            </w:r>
          </w:p>
        </w:tc>
        <w:tc>
          <w:tcPr>
            <w:tcW w:w="270" w:type="dxa"/>
          </w:tcPr>
          <w:p w14:paraId="2D31E867" w14:textId="77777777" w:rsidR="00462F50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AD84AB" w14:textId="1C3B687E" w:rsidR="00462F50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1,807,738</w:t>
            </w:r>
          </w:p>
        </w:tc>
      </w:tr>
      <w:tr w:rsidR="00462F50" w:rsidRPr="00292299" w14:paraId="66EFC76A" w14:textId="77777777" w:rsidTr="00BC06B8">
        <w:tc>
          <w:tcPr>
            <w:tcW w:w="3420" w:type="dxa"/>
          </w:tcPr>
          <w:p w14:paraId="2C61D637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DC1C3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</w:tcPr>
          <w:p w14:paraId="4063BF91" w14:textId="36D7E7E2" w:rsidR="00462F50" w:rsidRPr="00DC1C3D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8F15F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09F3B" w14:textId="0834BA26" w:rsidR="00462F50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14,457</w:t>
            </w:r>
          </w:p>
        </w:tc>
        <w:tc>
          <w:tcPr>
            <w:tcW w:w="270" w:type="dxa"/>
          </w:tcPr>
          <w:p w14:paraId="57B96C7B" w14:textId="77777777" w:rsidR="00462F50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83808C" w14:textId="13E78785" w:rsidR="00462F50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E78134" w14:textId="77777777" w:rsidR="00462F50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549BF5" w14:textId="2E2473F4" w:rsidR="00462F50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14,457</w:t>
            </w:r>
          </w:p>
        </w:tc>
      </w:tr>
      <w:tr w:rsidR="00462F50" w:rsidRPr="00292299" w14:paraId="4C887E29" w14:textId="77777777" w:rsidTr="00BC06B8">
        <w:tc>
          <w:tcPr>
            <w:tcW w:w="3420" w:type="dxa"/>
          </w:tcPr>
          <w:p w14:paraId="17C21D4E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0CEAED1D" w14:textId="5A360B78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16,124</w:t>
            </w:r>
          </w:p>
        </w:tc>
        <w:tc>
          <w:tcPr>
            <w:tcW w:w="270" w:type="dxa"/>
          </w:tcPr>
          <w:p w14:paraId="2B9738B8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7B3BF" w14:textId="69D5F88D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22,744</w:t>
            </w:r>
          </w:p>
        </w:tc>
        <w:tc>
          <w:tcPr>
            <w:tcW w:w="270" w:type="dxa"/>
          </w:tcPr>
          <w:p w14:paraId="1C679C7A" w14:textId="77777777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EAB1FC" w14:textId="00040F9F" w:rsidR="00462F50" w:rsidRPr="006E72E7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16,124</w:t>
            </w:r>
          </w:p>
        </w:tc>
        <w:tc>
          <w:tcPr>
            <w:tcW w:w="270" w:type="dxa"/>
          </w:tcPr>
          <w:p w14:paraId="3FBAFD31" w14:textId="77777777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90292E" w14:textId="47812ABC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22,744</w:t>
            </w:r>
          </w:p>
        </w:tc>
      </w:tr>
      <w:tr w:rsidR="00462F50" w:rsidRPr="00292299" w14:paraId="5E51574B" w14:textId="77777777" w:rsidTr="00BC06B8">
        <w:tc>
          <w:tcPr>
            <w:tcW w:w="3420" w:type="dxa"/>
          </w:tcPr>
          <w:p w14:paraId="2B5CCA6E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50" w:type="dxa"/>
          </w:tcPr>
          <w:p w14:paraId="21CEA824" w14:textId="26467C39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18,23</w:t>
            </w:r>
            <w:r w:rsidR="009114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15402D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BC2AF" w14:textId="50AD34A1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15,589</w:t>
            </w:r>
          </w:p>
        </w:tc>
        <w:tc>
          <w:tcPr>
            <w:tcW w:w="270" w:type="dxa"/>
          </w:tcPr>
          <w:p w14:paraId="67788039" w14:textId="77777777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DC03F2" w14:textId="368EDFF8" w:rsidR="00462F50" w:rsidRPr="006E72E7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18,23</w:t>
            </w:r>
            <w:r w:rsidR="009114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7900A58" w14:textId="77777777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9AAFC" w14:textId="415158FF" w:rsidR="00462F50" w:rsidRPr="006E72E7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15,589</w:t>
            </w:r>
          </w:p>
        </w:tc>
      </w:tr>
      <w:tr w:rsidR="00462F50" w:rsidRPr="00292299" w14:paraId="18A47D08" w14:textId="77777777" w:rsidTr="00BC06B8">
        <w:trPr>
          <w:trHeight w:val="80"/>
        </w:trPr>
        <w:tc>
          <w:tcPr>
            <w:tcW w:w="3420" w:type="dxa"/>
          </w:tcPr>
          <w:p w14:paraId="718EB89A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0B4CDC6B" w14:textId="2A3C4370" w:rsidR="00462F50" w:rsidRPr="00E979BA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24,646</w:t>
            </w:r>
          </w:p>
        </w:tc>
        <w:tc>
          <w:tcPr>
            <w:tcW w:w="270" w:type="dxa"/>
          </w:tcPr>
          <w:p w14:paraId="1EB09AB6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2C078A" w14:textId="1FC8E48C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21,860</w:t>
            </w:r>
          </w:p>
        </w:tc>
        <w:tc>
          <w:tcPr>
            <w:tcW w:w="270" w:type="dxa"/>
          </w:tcPr>
          <w:p w14:paraId="4C2A27A7" w14:textId="77777777" w:rsidR="00462F50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00883" w14:textId="507B9AD8" w:rsidR="00462F50" w:rsidRDefault="00B341D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41D6">
              <w:rPr>
                <w:rFonts w:asciiTheme="majorBidi" w:hAnsiTheme="majorBidi" w:cstheme="majorBidi"/>
                <w:sz w:val="30"/>
                <w:szCs w:val="30"/>
              </w:rPr>
              <w:t>24,646</w:t>
            </w:r>
          </w:p>
        </w:tc>
        <w:tc>
          <w:tcPr>
            <w:tcW w:w="270" w:type="dxa"/>
          </w:tcPr>
          <w:p w14:paraId="1B935113" w14:textId="77777777" w:rsidR="00462F50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9A0450" w14:textId="68CFFB49" w:rsidR="00462F50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21,860</w:t>
            </w:r>
          </w:p>
        </w:tc>
      </w:tr>
      <w:tr w:rsidR="00462F50" w:rsidRPr="00292299" w14:paraId="428BE9D4" w14:textId="77777777" w:rsidTr="00BC06B8">
        <w:trPr>
          <w:trHeight w:val="146"/>
        </w:trPr>
        <w:tc>
          <w:tcPr>
            <w:tcW w:w="3420" w:type="dxa"/>
          </w:tcPr>
          <w:p w14:paraId="795D5B11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7BA01A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9C1E9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0F7E4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29D0C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FD08B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02FA6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70D443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F50" w:rsidRPr="00292299" w14:paraId="2CBA854D" w14:textId="77777777" w:rsidTr="00BC06B8">
        <w:trPr>
          <w:trHeight w:val="236"/>
        </w:trPr>
        <w:tc>
          <w:tcPr>
            <w:tcW w:w="3420" w:type="dxa"/>
          </w:tcPr>
          <w:p w14:paraId="0C963B8B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A76E895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598F6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89E085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72F45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5D6BEC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1E7F7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2CE784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F50" w:rsidRPr="00292299" w14:paraId="1EEABC42" w14:textId="77777777" w:rsidTr="00BC06B8">
        <w:trPr>
          <w:trHeight w:val="191"/>
        </w:trPr>
        <w:tc>
          <w:tcPr>
            <w:tcW w:w="3420" w:type="dxa"/>
          </w:tcPr>
          <w:p w14:paraId="0A98A65B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1D329A32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23F4A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2CC88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D3E4B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CBA89F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0D2C0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71D44E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F50" w:rsidRPr="00292299" w14:paraId="23817CA0" w14:textId="77777777" w:rsidTr="00BC06B8">
        <w:trPr>
          <w:trHeight w:val="407"/>
        </w:trPr>
        <w:tc>
          <w:tcPr>
            <w:tcW w:w="3420" w:type="dxa"/>
          </w:tcPr>
          <w:p w14:paraId="2E44F6A3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</w:tcPr>
          <w:p w14:paraId="26B689B5" w14:textId="71E85C49" w:rsidR="00462F50" w:rsidRPr="00E979BA" w:rsidRDefault="00B62079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36,924</w:t>
            </w:r>
          </w:p>
        </w:tc>
        <w:tc>
          <w:tcPr>
            <w:tcW w:w="270" w:type="dxa"/>
          </w:tcPr>
          <w:p w14:paraId="43CDAAF6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2480C6" w14:textId="23D875B8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42,957</w:t>
            </w:r>
          </w:p>
        </w:tc>
        <w:tc>
          <w:tcPr>
            <w:tcW w:w="270" w:type="dxa"/>
          </w:tcPr>
          <w:p w14:paraId="476D0ADD" w14:textId="77777777" w:rsidR="00462F50" w:rsidRPr="00E54F34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69F72" w14:textId="1243AF1A" w:rsidR="00462F50" w:rsidRPr="00E54F34" w:rsidRDefault="00B62079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36,924</w:t>
            </w:r>
          </w:p>
        </w:tc>
        <w:tc>
          <w:tcPr>
            <w:tcW w:w="270" w:type="dxa"/>
          </w:tcPr>
          <w:p w14:paraId="595FA61D" w14:textId="77777777" w:rsidR="00462F50" w:rsidRPr="00E54F34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748E3C" w14:textId="2AAAF0CE" w:rsidR="00462F50" w:rsidRPr="00E54F34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42,957</w:t>
            </w:r>
          </w:p>
        </w:tc>
      </w:tr>
      <w:tr w:rsidR="00462F50" w:rsidRPr="00292299" w14:paraId="1C62645A" w14:textId="77777777" w:rsidTr="00BC06B8">
        <w:tc>
          <w:tcPr>
            <w:tcW w:w="3420" w:type="dxa"/>
          </w:tcPr>
          <w:p w14:paraId="3996BE06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28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04B2FC" w14:textId="0F904735" w:rsidR="00462F50" w:rsidRPr="00E979BA" w:rsidRDefault="00B62079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270" w:type="dxa"/>
          </w:tcPr>
          <w:p w14:paraId="3A536056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A3A793" w14:textId="4228D615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40606E32" w14:textId="77777777" w:rsidR="00462F50" w:rsidRPr="00E54F34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704C0E" w14:textId="2A50CCE7" w:rsidR="00462F50" w:rsidRPr="00E54F34" w:rsidRDefault="00B62079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270" w:type="dxa"/>
          </w:tcPr>
          <w:p w14:paraId="45229166" w14:textId="77777777" w:rsidR="00462F50" w:rsidRPr="00E54F34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30C780" w14:textId="7AE4C874" w:rsidR="00462F50" w:rsidRPr="00E54F34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  <w:tr w:rsidR="00462F50" w:rsidRPr="00292299" w14:paraId="2FCC4E47" w14:textId="77777777" w:rsidTr="00BC06B8">
        <w:tc>
          <w:tcPr>
            <w:tcW w:w="3420" w:type="dxa"/>
          </w:tcPr>
          <w:p w14:paraId="05B084ED" w14:textId="77777777" w:rsidR="00462F50" w:rsidRPr="00292299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E81C5D" w14:textId="21D6B7A1" w:rsidR="00462F50" w:rsidRPr="00E979BA" w:rsidRDefault="00B62079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2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37,433</w:t>
            </w:r>
          </w:p>
        </w:tc>
        <w:tc>
          <w:tcPr>
            <w:tcW w:w="270" w:type="dxa"/>
          </w:tcPr>
          <w:p w14:paraId="6694F253" w14:textId="77777777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21527C" w14:textId="33A9ACFC" w:rsidR="00462F50" w:rsidRPr="00E979BA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43,598</w:t>
            </w:r>
          </w:p>
        </w:tc>
        <w:tc>
          <w:tcPr>
            <w:tcW w:w="270" w:type="dxa"/>
          </w:tcPr>
          <w:p w14:paraId="4866544F" w14:textId="77777777" w:rsidR="00462F50" w:rsidRPr="00E54F34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BD3EE2" w14:textId="5460B7D1" w:rsidR="00462F50" w:rsidRPr="00E54F34" w:rsidRDefault="00B62079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2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37,433</w:t>
            </w:r>
          </w:p>
        </w:tc>
        <w:tc>
          <w:tcPr>
            <w:tcW w:w="270" w:type="dxa"/>
          </w:tcPr>
          <w:p w14:paraId="2F2211F6" w14:textId="77777777" w:rsidR="00462F50" w:rsidRPr="00E54F34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917C423" w14:textId="35EAFE21" w:rsidR="00462F50" w:rsidRPr="00E54F34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43,598</w:t>
            </w:r>
          </w:p>
        </w:tc>
      </w:tr>
    </w:tbl>
    <w:p w14:paraId="19ED8747" w14:textId="77777777" w:rsidR="00003CA9" w:rsidRDefault="00003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8F0FA8C" w14:textId="5C8B1CAB" w:rsidR="00CF0607" w:rsidRPr="00406288" w:rsidRDefault="00CF0607" w:rsidP="00003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462F50" w:rsidRPr="00462F50">
        <w:rPr>
          <w:rFonts w:ascii="Angsana New" w:hAnsi="Angsana New"/>
          <w:sz w:val="30"/>
          <w:szCs w:val="30"/>
        </w:rPr>
        <w:t xml:space="preserve">31 </w:t>
      </w:r>
      <w:r w:rsidR="00462F50" w:rsidRPr="00462F50">
        <w:rPr>
          <w:rFonts w:ascii="Angsana New" w:hAnsi="Angsana New"/>
          <w:sz w:val="30"/>
          <w:szCs w:val="30"/>
          <w:cs/>
        </w:rPr>
        <w:t xml:space="preserve">ธันวาคม </w:t>
      </w:r>
      <w:r w:rsidR="000779E3">
        <w:rPr>
          <w:rFonts w:ascii="Angsana New" w:hAnsi="Angsana New" w:hint="cs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>
        <w:rPr>
          <w:rFonts w:ascii="Angsana New" w:hAnsi="Angsana New" w:hint="cs"/>
          <w:sz w:val="30"/>
          <w:szCs w:val="30"/>
          <w:cs/>
        </w:rPr>
        <w:t xml:space="preserve">ละ </w:t>
      </w:r>
      <w:r w:rsidRPr="00A42740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779E3">
        <w:rPr>
          <w:rFonts w:ascii="Angsana New" w:hAnsi="Angsana New" w:hint="cs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C8A19B" w14:textId="77777777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CF0607" w:rsidRPr="00DF743F" w14:paraId="7098074E" w14:textId="77777777" w:rsidTr="00224742">
        <w:trPr>
          <w:tblHeader/>
        </w:trPr>
        <w:tc>
          <w:tcPr>
            <w:tcW w:w="5773" w:type="dxa"/>
            <w:gridSpan w:val="2"/>
          </w:tcPr>
          <w:p w14:paraId="3EEC7B7E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114A75DB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F0607" w:rsidRPr="00DF743F" w14:paraId="6B5B9517" w14:textId="77777777" w:rsidTr="00224742">
        <w:trPr>
          <w:tblHeader/>
        </w:trPr>
        <w:tc>
          <w:tcPr>
            <w:tcW w:w="5773" w:type="dxa"/>
            <w:gridSpan w:val="2"/>
          </w:tcPr>
          <w:p w14:paraId="135D36BF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7A09F727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F0607" w:rsidRPr="00DF743F" w14:paraId="5CB2E97C" w14:textId="77777777" w:rsidTr="00224742">
        <w:trPr>
          <w:tblHeader/>
        </w:trPr>
        <w:tc>
          <w:tcPr>
            <w:tcW w:w="5773" w:type="dxa"/>
            <w:gridSpan w:val="2"/>
          </w:tcPr>
          <w:p w14:paraId="3373925C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73C2A8C3" w14:textId="420CB175" w:rsidR="00CF0607" w:rsidRPr="00DF743F" w:rsidRDefault="00462F50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F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62F5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DD13CC6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2F153C31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F0607" w:rsidRPr="00DF743F" w14:paraId="1758E801" w14:textId="77777777" w:rsidTr="00224742">
        <w:trPr>
          <w:tblHeader/>
        </w:trPr>
        <w:tc>
          <w:tcPr>
            <w:tcW w:w="5773" w:type="dxa"/>
            <w:gridSpan w:val="2"/>
          </w:tcPr>
          <w:p w14:paraId="56B4110A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4FE820D" w14:textId="1576B06E" w:rsidR="00CF0607" w:rsidRPr="00DF743F" w:rsidRDefault="000779E3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2D00942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2000F54" w14:textId="16BA5BDE" w:rsidR="00CF0607" w:rsidRPr="00DF743F" w:rsidRDefault="000779E3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F0607" w:rsidRPr="00DF743F" w14:paraId="310530F3" w14:textId="77777777" w:rsidTr="00224742">
        <w:trPr>
          <w:tblHeader/>
        </w:trPr>
        <w:tc>
          <w:tcPr>
            <w:tcW w:w="5773" w:type="dxa"/>
            <w:gridSpan w:val="2"/>
          </w:tcPr>
          <w:p w14:paraId="48C923B6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676BE38B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607" w:rsidRPr="00DF743F" w14:paraId="1D88B5B6" w14:textId="77777777" w:rsidTr="00224742">
        <w:tc>
          <w:tcPr>
            <w:tcW w:w="5773" w:type="dxa"/>
            <w:gridSpan w:val="2"/>
            <w:hideMark/>
          </w:tcPr>
          <w:p w14:paraId="2F33B1DF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6D3B7873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C75F5" w:rsidRPr="00DF743F" w14:paraId="458DC98B" w14:textId="77777777" w:rsidTr="004B1933">
        <w:trPr>
          <w:trHeight w:val="272"/>
        </w:trPr>
        <w:tc>
          <w:tcPr>
            <w:tcW w:w="5773" w:type="dxa"/>
            <w:gridSpan w:val="2"/>
            <w:hideMark/>
          </w:tcPr>
          <w:p w14:paraId="20AFCA2E" w14:textId="7AB80EFB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12EC0FFE" w14:textId="6313789D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5,718</w:t>
            </w:r>
          </w:p>
        </w:tc>
        <w:tc>
          <w:tcPr>
            <w:tcW w:w="270" w:type="dxa"/>
          </w:tcPr>
          <w:p w14:paraId="052E4F7B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ABCABE" w14:textId="6FD90EB2" w:rsidR="00BC75F5" w:rsidRPr="004B1933" w:rsidRDefault="00BC75F5" w:rsidP="009E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36EE"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</w:tr>
      <w:tr w:rsidR="00BC75F5" w:rsidRPr="00DF743F" w14:paraId="3FA76B69" w14:textId="77777777" w:rsidTr="004B1933">
        <w:trPr>
          <w:trHeight w:val="272"/>
        </w:trPr>
        <w:tc>
          <w:tcPr>
            <w:tcW w:w="5773" w:type="dxa"/>
            <w:gridSpan w:val="2"/>
          </w:tcPr>
          <w:p w14:paraId="5BC634D9" w14:textId="1DBFC6BA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5DE6497D" w14:textId="62DE7C97" w:rsidR="00BC75F5" w:rsidRPr="00E979BA" w:rsidRDefault="00B62079" w:rsidP="00B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E2663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3385F8" w14:textId="5CED66E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BC75F5" w:rsidRPr="00DF743F" w14:paraId="5A1B3DAB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6B79B043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BE138" w14:textId="43E0990D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501,614</w:t>
            </w:r>
          </w:p>
        </w:tc>
        <w:tc>
          <w:tcPr>
            <w:tcW w:w="270" w:type="dxa"/>
          </w:tcPr>
          <w:p w14:paraId="63ABE3F4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4F3D6" w14:textId="553C406A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5771">
              <w:rPr>
                <w:rFonts w:asciiTheme="majorBidi" w:hAnsiTheme="majorBidi" w:cstheme="majorBidi"/>
                <w:sz w:val="30"/>
                <w:szCs w:val="30"/>
              </w:rPr>
              <w:t>554,529</w:t>
            </w:r>
          </w:p>
        </w:tc>
      </w:tr>
      <w:tr w:rsidR="00BC75F5" w:rsidRPr="00DF743F" w14:paraId="5313E32C" w14:textId="77777777" w:rsidTr="004B1933">
        <w:trPr>
          <w:trHeight w:val="334"/>
        </w:trPr>
        <w:tc>
          <w:tcPr>
            <w:tcW w:w="5773" w:type="dxa"/>
            <w:gridSpan w:val="2"/>
          </w:tcPr>
          <w:p w14:paraId="6219BCA9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77CAF" w14:textId="682EA8D3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507,332</w:t>
            </w:r>
          </w:p>
        </w:tc>
        <w:tc>
          <w:tcPr>
            <w:tcW w:w="270" w:type="dxa"/>
          </w:tcPr>
          <w:p w14:paraId="6D26FE84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F0FF5" w14:textId="62EC1261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558,329</w:t>
            </w:r>
          </w:p>
        </w:tc>
      </w:tr>
      <w:tr w:rsidR="00BC75F5" w:rsidRPr="00DF743F" w14:paraId="205C30C4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3CFEFF87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1D9DB124" w14:textId="1A5C52BA" w:rsidR="00BC75F5" w:rsidRPr="001F1E84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1766A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E488D28" w14:textId="67AF260E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75F5" w:rsidRPr="00DF743F" w14:paraId="5C4B4FC0" w14:textId="77777777" w:rsidTr="004B1933">
        <w:trPr>
          <w:trHeight w:val="262"/>
        </w:trPr>
        <w:tc>
          <w:tcPr>
            <w:tcW w:w="5773" w:type="dxa"/>
            <w:gridSpan w:val="2"/>
            <w:hideMark/>
          </w:tcPr>
          <w:p w14:paraId="0BC7A500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1A3A8" w14:textId="6A005BCA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507,332</w:t>
            </w:r>
          </w:p>
        </w:tc>
        <w:tc>
          <w:tcPr>
            <w:tcW w:w="270" w:type="dxa"/>
          </w:tcPr>
          <w:p w14:paraId="10C00F6B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C35DE" w14:textId="3D83E313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558,329</w:t>
            </w:r>
          </w:p>
        </w:tc>
      </w:tr>
      <w:tr w:rsidR="00E979BA" w:rsidRPr="00D02092" w14:paraId="6956455F" w14:textId="77777777" w:rsidTr="00224742">
        <w:trPr>
          <w:trHeight w:val="260"/>
        </w:trPr>
        <w:tc>
          <w:tcPr>
            <w:tcW w:w="5773" w:type="dxa"/>
            <w:gridSpan w:val="2"/>
          </w:tcPr>
          <w:p w14:paraId="503F6B3D" w14:textId="77777777" w:rsidR="00E979BA" w:rsidRPr="00D02092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F1FB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F675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7E342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79BA" w:rsidRPr="00DF743F" w14:paraId="284A18D1" w14:textId="77777777" w:rsidTr="00224742">
        <w:tc>
          <w:tcPr>
            <w:tcW w:w="5773" w:type="dxa"/>
            <w:gridSpan w:val="2"/>
            <w:hideMark/>
          </w:tcPr>
          <w:p w14:paraId="2DB04B05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5F3ABBCE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3C87E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226F70E0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C75F5" w:rsidRPr="00DF743F" w14:paraId="7F8D2DEA" w14:textId="77777777" w:rsidTr="004B1933">
        <w:tc>
          <w:tcPr>
            <w:tcW w:w="5773" w:type="dxa"/>
            <w:gridSpan w:val="2"/>
            <w:hideMark/>
          </w:tcPr>
          <w:p w14:paraId="3DA6E2CB" w14:textId="46F6DED9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4657498E" w14:textId="7236C682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2,967</w:t>
            </w:r>
          </w:p>
        </w:tc>
        <w:tc>
          <w:tcPr>
            <w:tcW w:w="270" w:type="dxa"/>
          </w:tcPr>
          <w:p w14:paraId="1DADB530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C0CBBCB" w14:textId="7FA9FC24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3,8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BC75F5" w:rsidRPr="00DF743F" w14:paraId="5166D967" w14:textId="77777777" w:rsidTr="004B1933">
        <w:tc>
          <w:tcPr>
            <w:tcW w:w="5773" w:type="dxa"/>
            <w:gridSpan w:val="2"/>
            <w:hideMark/>
          </w:tcPr>
          <w:p w14:paraId="66275BA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0EF4C475" w14:textId="7CD65F62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3,954</w:t>
            </w:r>
          </w:p>
        </w:tc>
        <w:tc>
          <w:tcPr>
            <w:tcW w:w="270" w:type="dxa"/>
          </w:tcPr>
          <w:p w14:paraId="5F21705A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0E02136" w14:textId="6ACE6E5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</w:tr>
      <w:tr w:rsidR="00BC75F5" w:rsidRPr="00DF743F" w14:paraId="210B329D" w14:textId="77777777" w:rsidTr="00C158FE">
        <w:tc>
          <w:tcPr>
            <w:tcW w:w="5773" w:type="dxa"/>
            <w:gridSpan w:val="2"/>
            <w:hideMark/>
          </w:tcPr>
          <w:p w14:paraId="71AF1483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EC75" w14:textId="307A2ACE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5,404</w:t>
            </w:r>
          </w:p>
        </w:tc>
        <w:tc>
          <w:tcPr>
            <w:tcW w:w="270" w:type="dxa"/>
          </w:tcPr>
          <w:p w14:paraId="3F2642E9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1A888" w14:textId="18ED7362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2,020</w:t>
            </w:r>
          </w:p>
        </w:tc>
      </w:tr>
      <w:tr w:rsidR="00BC75F5" w:rsidRPr="00DF743F" w14:paraId="254F751A" w14:textId="77777777" w:rsidTr="00C158FE">
        <w:trPr>
          <w:trHeight w:val="77"/>
        </w:trPr>
        <w:tc>
          <w:tcPr>
            <w:tcW w:w="5773" w:type="dxa"/>
            <w:gridSpan w:val="2"/>
            <w:hideMark/>
          </w:tcPr>
          <w:p w14:paraId="45A17645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3089C" w14:textId="3A55CB30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12,325</w:t>
            </w:r>
          </w:p>
        </w:tc>
        <w:tc>
          <w:tcPr>
            <w:tcW w:w="270" w:type="dxa"/>
          </w:tcPr>
          <w:p w14:paraId="4CAE36D1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9CA37" w14:textId="34E811F6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</w:tr>
      <w:tr w:rsidR="00613010" w:rsidRPr="00D02092" w14:paraId="6F845117" w14:textId="77777777" w:rsidTr="00C158FE">
        <w:trPr>
          <w:trHeight w:val="34"/>
        </w:trPr>
        <w:tc>
          <w:tcPr>
            <w:tcW w:w="5773" w:type="dxa"/>
            <w:gridSpan w:val="2"/>
          </w:tcPr>
          <w:p w14:paraId="744C271B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8852DA6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4F014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41EB00A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010" w:rsidRPr="00DF743F" w14:paraId="7E0B0A6D" w14:textId="77777777" w:rsidTr="00C158FE">
        <w:tc>
          <w:tcPr>
            <w:tcW w:w="5773" w:type="dxa"/>
            <w:gridSpan w:val="2"/>
            <w:hideMark/>
          </w:tcPr>
          <w:p w14:paraId="4227E46E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0F731A38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C18A0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4D9AE9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75F5" w:rsidRPr="00DF743F" w14:paraId="63D3A09A" w14:textId="77777777" w:rsidTr="00C158F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089BED50" w14:textId="4FB80A08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60EBD753" w14:textId="3193DFCF" w:rsidR="00BC75F5" w:rsidRPr="00E979BA" w:rsidRDefault="00B62079" w:rsidP="007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B06D0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552C81B" w14:textId="7F5B9CF9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75F5" w:rsidRPr="00DF743F" w14:paraId="1E201F04" w14:textId="77777777" w:rsidTr="00C158FE">
        <w:tc>
          <w:tcPr>
            <w:tcW w:w="5773" w:type="dxa"/>
            <w:gridSpan w:val="2"/>
            <w:hideMark/>
          </w:tcPr>
          <w:p w14:paraId="48C52A4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4EF2F88C" w14:textId="17F87457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192,905</w:t>
            </w:r>
          </w:p>
        </w:tc>
        <w:tc>
          <w:tcPr>
            <w:tcW w:w="270" w:type="dxa"/>
          </w:tcPr>
          <w:p w14:paraId="5A35F324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2BD9593" w14:textId="78611CD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215,600</w:t>
            </w:r>
          </w:p>
        </w:tc>
      </w:tr>
      <w:tr w:rsidR="00BC75F5" w:rsidRPr="00DF743F" w14:paraId="202BEC7B" w14:textId="77777777" w:rsidTr="00C158FE">
        <w:tc>
          <w:tcPr>
            <w:tcW w:w="5773" w:type="dxa"/>
            <w:gridSpan w:val="2"/>
            <w:hideMark/>
          </w:tcPr>
          <w:p w14:paraId="5152A489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6A7EEB91" w14:textId="6A74D93F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229,598</w:t>
            </w:r>
          </w:p>
        </w:tc>
        <w:tc>
          <w:tcPr>
            <w:tcW w:w="270" w:type="dxa"/>
          </w:tcPr>
          <w:p w14:paraId="222004AD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1602302" w14:textId="3DE8906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332,419</w:t>
            </w:r>
          </w:p>
        </w:tc>
      </w:tr>
      <w:tr w:rsidR="00BC75F5" w:rsidRPr="00DF743F" w14:paraId="0DBA92A1" w14:textId="77777777" w:rsidTr="00C158FE">
        <w:trPr>
          <w:trHeight w:val="334"/>
        </w:trPr>
        <w:tc>
          <w:tcPr>
            <w:tcW w:w="5773" w:type="dxa"/>
            <w:gridSpan w:val="2"/>
            <w:hideMark/>
          </w:tcPr>
          <w:p w14:paraId="501BDB9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4E0F6" w14:textId="721BDBD9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422,503</w:t>
            </w:r>
          </w:p>
        </w:tc>
        <w:tc>
          <w:tcPr>
            <w:tcW w:w="270" w:type="dxa"/>
          </w:tcPr>
          <w:p w14:paraId="36F72FC9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0F382" w14:textId="59F5EB11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548,026</w:t>
            </w:r>
          </w:p>
        </w:tc>
      </w:tr>
      <w:tr w:rsidR="00613010" w:rsidRPr="00D02092" w14:paraId="5FF3FE88" w14:textId="77777777" w:rsidTr="00C158FE">
        <w:trPr>
          <w:trHeight w:val="197"/>
        </w:trPr>
        <w:tc>
          <w:tcPr>
            <w:tcW w:w="5773" w:type="dxa"/>
            <w:gridSpan w:val="2"/>
          </w:tcPr>
          <w:p w14:paraId="4997DA24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884F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331662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E8F15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2623A20A" w14:textId="77777777" w:rsidTr="00C158FE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2E78827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60311D7D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5289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32FD14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C75F5" w:rsidRPr="00DF743F" w14:paraId="2D64A00C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400C0ED5" w14:textId="05602CC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9A1D9DF" w14:textId="535548F0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115,60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1300758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A9691CF" w14:textId="63125811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52,316</w:t>
            </w:r>
          </w:p>
        </w:tc>
      </w:tr>
      <w:tr w:rsidR="00B62079" w:rsidRPr="00DF743F" w14:paraId="6A793240" w14:textId="77777777" w:rsidTr="00C158FE">
        <w:trPr>
          <w:gridBefore w:val="1"/>
          <w:wBefore w:w="9" w:type="dxa"/>
        </w:trPr>
        <w:tc>
          <w:tcPr>
            <w:tcW w:w="5764" w:type="dxa"/>
          </w:tcPr>
          <w:p w14:paraId="34319AEC" w14:textId="54C47D08" w:rsidR="00B62079" w:rsidRPr="00DF743F" w:rsidRDefault="00B62079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079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6E111185" w14:textId="7F7FC068" w:rsidR="00B62079" w:rsidRPr="00B62079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DA0797" w14:textId="77777777" w:rsidR="00B62079" w:rsidRPr="00DF743F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A61F178" w14:textId="63055C93" w:rsidR="00B62079" w:rsidRDefault="00B62079" w:rsidP="00B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75F5" w:rsidRPr="00DF743F" w14:paraId="75BCBA47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085CAAC7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5388" w14:textId="5D3DEA06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10,635</w:t>
            </w:r>
          </w:p>
        </w:tc>
        <w:tc>
          <w:tcPr>
            <w:tcW w:w="270" w:type="dxa"/>
          </w:tcPr>
          <w:p w14:paraId="1B616DF0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34863" w14:textId="765479CE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6,369</w:t>
            </w:r>
          </w:p>
        </w:tc>
      </w:tr>
      <w:tr w:rsidR="00BC75F5" w:rsidRPr="00DF743F" w14:paraId="1A4C2495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64433E76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01AB3" w14:textId="39DC22E3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126,246</w:t>
            </w:r>
          </w:p>
        </w:tc>
        <w:tc>
          <w:tcPr>
            <w:tcW w:w="270" w:type="dxa"/>
          </w:tcPr>
          <w:p w14:paraId="1ECCF2B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8E87F" w14:textId="081408BA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58,685</w:t>
            </w:r>
          </w:p>
        </w:tc>
      </w:tr>
      <w:tr w:rsidR="00613010" w:rsidRPr="00DF743F" w14:paraId="76DAD96F" w14:textId="77777777" w:rsidTr="00224742">
        <w:trPr>
          <w:gridBefore w:val="1"/>
          <w:wBefore w:w="9" w:type="dxa"/>
        </w:trPr>
        <w:tc>
          <w:tcPr>
            <w:tcW w:w="5764" w:type="dxa"/>
            <w:hideMark/>
          </w:tcPr>
          <w:p w14:paraId="745BF9D1" w14:textId="0265B065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078BBC1E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C81AD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8C774D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0266" w:rsidRPr="00DF743F" w14:paraId="2CF66714" w14:textId="77777777" w:rsidTr="00224742">
        <w:trPr>
          <w:gridBefore w:val="1"/>
          <w:wBefore w:w="9" w:type="dxa"/>
        </w:trPr>
        <w:tc>
          <w:tcPr>
            <w:tcW w:w="5764" w:type="dxa"/>
          </w:tcPr>
          <w:p w14:paraId="36B77A4A" w14:textId="4C3B5B18" w:rsidR="00900266" w:rsidRPr="00DF743F" w:rsidRDefault="00900266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</w:p>
        </w:tc>
        <w:tc>
          <w:tcPr>
            <w:tcW w:w="1711" w:type="dxa"/>
          </w:tcPr>
          <w:p w14:paraId="37DB274D" w14:textId="77777777" w:rsidR="00900266" w:rsidRPr="00E979BA" w:rsidRDefault="00900266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7F7436" w14:textId="77777777" w:rsidR="00900266" w:rsidRPr="00DF743F" w:rsidRDefault="00900266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D9A2125" w14:textId="77777777" w:rsidR="00900266" w:rsidRPr="00DF743F" w:rsidRDefault="00900266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5917E3E5" w14:textId="77777777" w:rsidTr="00224742">
        <w:trPr>
          <w:gridBefore w:val="1"/>
          <w:wBefore w:w="9" w:type="dxa"/>
        </w:trPr>
        <w:tc>
          <w:tcPr>
            <w:tcW w:w="5764" w:type="dxa"/>
            <w:hideMark/>
          </w:tcPr>
          <w:p w14:paraId="44D47C66" w14:textId="57BDA433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6B51F4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7EF3C4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A5A666A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75F5" w:rsidRPr="00DF743F" w14:paraId="62B3A45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048EBDE8" w14:textId="77777777" w:rsidR="00BC75F5" w:rsidRPr="00DF743F" w:rsidRDefault="00BC75F5" w:rsidP="00BC75F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73182E77" w14:textId="48497CF3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  <w:tc>
          <w:tcPr>
            <w:tcW w:w="270" w:type="dxa"/>
            <w:vAlign w:val="bottom"/>
          </w:tcPr>
          <w:p w14:paraId="01BB8C7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093143" w14:textId="1392B4D8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</w:tr>
      <w:tr w:rsidR="00BC75F5" w:rsidRPr="00DF743F" w14:paraId="65AC59D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B59081" w14:textId="77777777" w:rsidR="00BC75F5" w:rsidRPr="00DF743F" w:rsidRDefault="00BC75F5" w:rsidP="00BC75F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70755CFB" w14:textId="4F324AF6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62079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270" w:type="dxa"/>
          </w:tcPr>
          <w:p w14:paraId="617D0B4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525C968" w14:textId="28066A19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</w:tr>
      <w:tr w:rsidR="00BC75F5" w:rsidRPr="00DF743F" w14:paraId="501F629B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00979B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4D5BF" w14:textId="23E7BB12" w:rsidR="00BC75F5" w:rsidRPr="00E979BA" w:rsidRDefault="00B62079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0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2,776</w:t>
            </w:r>
          </w:p>
        </w:tc>
        <w:tc>
          <w:tcPr>
            <w:tcW w:w="270" w:type="dxa"/>
          </w:tcPr>
          <w:p w14:paraId="0748E25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F26C7" w14:textId="264C1ED2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4,560</w:t>
            </w:r>
          </w:p>
        </w:tc>
      </w:tr>
    </w:tbl>
    <w:p w14:paraId="646E4545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40295F11" w14:textId="2E5A9762" w:rsidR="00CF0607" w:rsidRPr="002B1BE4" w:rsidRDefault="00CF0607" w:rsidP="00CF0607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E30EC17" w14:textId="77777777" w:rsidR="00CF0607" w:rsidRPr="00D02092" w:rsidRDefault="00CF0607" w:rsidP="00CF06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05DDEAD4" w14:textId="47CBFE40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</w:t>
      </w:r>
      <w:r w:rsidR="00F152C8">
        <w:rPr>
          <w:rFonts w:ascii="Angsana New" w:hAnsi="Angsana New" w:hint="cs"/>
          <w:spacing w:val="-2"/>
          <w:sz w:val="30"/>
          <w:szCs w:val="30"/>
          <w:cs/>
        </w:rPr>
        <w:t>ที่มีสาระสำคัญ</w:t>
      </w:r>
      <w:r w:rsidR="007D5DA1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="007D5DA1">
        <w:rPr>
          <w:rFonts w:ascii="Angsana New" w:hAnsi="Angsana New"/>
          <w:sz w:val="30"/>
          <w:szCs w:val="30"/>
        </w:rPr>
        <w:br/>
      </w:r>
      <w:r w:rsidR="00F3122F" w:rsidRPr="00F3122F">
        <w:rPr>
          <w:rFonts w:ascii="Angsana New" w:hAnsi="Angsana New"/>
          <w:sz w:val="30"/>
          <w:szCs w:val="30"/>
        </w:rPr>
        <w:t xml:space="preserve">31 </w:t>
      </w:r>
      <w:r w:rsidR="00F3122F" w:rsidRPr="00F3122F">
        <w:rPr>
          <w:rFonts w:ascii="Angsana New" w:hAnsi="Angsana New"/>
          <w:sz w:val="30"/>
          <w:szCs w:val="30"/>
          <w:cs/>
        </w:rPr>
        <w:t xml:space="preserve">มีนาคม </w:t>
      </w:r>
      <w:r w:rsidR="00F3122F" w:rsidRPr="00F3122F">
        <w:rPr>
          <w:rFonts w:ascii="Angsana New" w:hAnsi="Angsana New"/>
          <w:sz w:val="30"/>
          <w:szCs w:val="30"/>
        </w:rPr>
        <w:t>2568</w:t>
      </w:r>
    </w:p>
    <w:p w14:paraId="2D866A88" w14:textId="77777777" w:rsidR="00CF0607" w:rsidRPr="00462F50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cs/>
          <w:lang w:val="en-US"/>
        </w:rPr>
      </w:pP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CC3C243" w14:textId="77777777" w:rsidR="005B0C8B" w:rsidRPr="006E1A17" w:rsidRDefault="005B0C8B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5299831A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62F50" w:rsidRPr="00462F50">
        <w:rPr>
          <w:rFonts w:ascii="Angsana New" w:hAnsi="Angsana New"/>
          <w:spacing w:val="-2"/>
          <w:sz w:val="30"/>
          <w:szCs w:val="30"/>
        </w:rPr>
        <w:t xml:space="preserve">31 </w:t>
      </w:r>
      <w:r w:rsidR="00462F50" w:rsidRPr="00462F50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779E3">
        <w:rPr>
          <w:rFonts w:ascii="Angsana New" w:hAnsi="Angsana New" w:hint="cs"/>
          <w:spacing w:val="-2"/>
          <w:sz w:val="30"/>
          <w:szCs w:val="30"/>
        </w:rPr>
        <w:t>2568</w:t>
      </w:r>
      <w:r w:rsidR="001F1E84">
        <w:rPr>
          <w:rFonts w:ascii="Angsana New" w:hAnsi="Angsana New"/>
          <w:spacing w:val="-2"/>
          <w:sz w:val="30"/>
          <w:szCs w:val="30"/>
        </w:rPr>
        <w:t xml:space="preserve"> </w:t>
      </w:r>
      <w:r w:rsidR="00303D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3D39">
        <w:rPr>
          <w:rFonts w:ascii="Angsana New" w:hAnsi="Angsana New"/>
          <w:sz w:val="30"/>
          <w:szCs w:val="30"/>
        </w:rPr>
        <w:t>31</w:t>
      </w:r>
      <w:r w:rsidR="00303D39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="000779E3">
        <w:rPr>
          <w:rFonts w:ascii="Angsana New" w:hAnsi="Angsana New"/>
          <w:sz w:val="30"/>
          <w:szCs w:val="30"/>
        </w:rPr>
        <w:t>2568</w:t>
      </w:r>
      <w:r w:rsidR="00303D39">
        <w:rPr>
          <w:rFonts w:ascii="Angsana New" w:hAnsi="Angsana New"/>
          <w:sz w:val="30"/>
          <w:szCs w:val="30"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6E1A17" w:rsidRDefault="001C4FF9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4EA4E4F3" w14:textId="77777777" w:rsidTr="00AF191D">
        <w:tc>
          <w:tcPr>
            <w:tcW w:w="576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AF191D">
        <w:tc>
          <w:tcPr>
            <w:tcW w:w="576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BC75F5" w:rsidRPr="00B0181B" w14:paraId="33B992D2" w14:textId="77777777" w:rsidTr="00AF191D">
        <w:tc>
          <w:tcPr>
            <w:tcW w:w="5769" w:type="dxa"/>
            <w:gridSpan w:val="2"/>
          </w:tcPr>
          <w:p w14:paraId="25A1CBF5" w14:textId="77777777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1A2F53" w14:textId="6FEFE29A" w:rsidR="00BC75F5" w:rsidRPr="003E5BB7" w:rsidRDefault="00462F50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2F50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462F50">
              <w:rPr>
                <w:rFonts w:ascii="Angsana New" w:hAnsi="Angsana New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6965B45" w14:textId="77777777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3830EC" w14:textId="4737A3D7" w:rsidR="00BC75F5" w:rsidRPr="00FB40CD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65DD4" w:rsidRPr="00B0181B" w14:paraId="7D829D32" w14:textId="77777777" w:rsidTr="00AF191D">
        <w:tc>
          <w:tcPr>
            <w:tcW w:w="576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0B770D80" w:rsidR="00065DD4" w:rsidRPr="00284595" w:rsidRDefault="000779E3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4A812C02" w:rsidR="00065DD4" w:rsidRPr="00284595" w:rsidRDefault="000779E3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A40ED" w:rsidRPr="00B0181B" w14:paraId="6329660B" w14:textId="77777777" w:rsidTr="00AF191D">
        <w:tc>
          <w:tcPr>
            <w:tcW w:w="576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75F5" w:rsidRPr="003D047D" w14:paraId="48C8A8AC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16B9D15F" w14:textId="262C88AC" w:rsidR="00BC75F5" w:rsidRPr="008C1619" w:rsidRDefault="00BC75F5" w:rsidP="00BC75F5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71A1DE8F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E404DD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B9B884B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75F5" w:rsidRPr="003D047D" w14:paraId="4E9351C4" w14:textId="3D7B82B2" w:rsidTr="00AF191D">
        <w:trPr>
          <w:gridBefore w:val="1"/>
          <w:wBefore w:w="9" w:type="dxa"/>
        </w:trPr>
        <w:tc>
          <w:tcPr>
            <w:tcW w:w="5760" w:type="dxa"/>
          </w:tcPr>
          <w:p w14:paraId="589D5CA3" w14:textId="32619F94" w:rsidR="00BC75F5" w:rsidRPr="000568D6" w:rsidRDefault="00BC75F5" w:rsidP="00BC75F5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1FD973CC" w:rsidR="00BC75F5" w:rsidRPr="003B3227" w:rsidRDefault="00421282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282">
              <w:rPr>
                <w:rFonts w:ascii="Angsana New" w:hAnsi="Angsana New"/>
                <w:b/>
                <w:bCs/>
                <w:sz w:val="30"/>
                <w:szCs w:val="30"/>
              </w:rPr>
              <w:t>47,627</w:t>
            </w:r>
          </w:p>
        </w:tc>
        <w:tc>
          <w:tcPr>
            <w:tcW w:w="270" w:type="dxa"/>
          </w:tcPr>
          <w:p w14:paraId="64FEAD5C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644502A8" w:rsidR="00BC75F5" w:rsidRPr="00897CC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40,730</w:t>
            </w:r>
          </w:p>
        </w:tc>
      </w:tr>
    </w:tbl>
    <w:p w14:paraId="7D6862DD" w14:textId="77777777" w:rsidR="00900266" w:rsidRDefault="00900266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3CA7B0" w14:textId="1A244B45" w:rsidR="00FA25C1" w:rsidRPr="00981687" w:rsidRDefault="00CF060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501AD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606B2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3FA06F3" w14:textId="77777777" w:rsidR="00FA25C1" w:rsidRPr="00616936" w:rsidRDefault="00FA25C1" w:rsidP="0082426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5F5" w:rsidRPr="00B0181B" w14:paraId="419E5315" w14:textId="77777777" w:rsidTr="00224742">
        <w:tc>
          <w:tcPr>
            <w:tcW w:w="2997" w:type="dxa"/>
          </w:tcPr>
          <w:p w14:paraId="226C1F64" w14:textId="229403C1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62F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3033" w:type="dxa"/>
            <w:gridSpan w:val="4"/>
          </w:tcPr>
          <w:p w14:paraId="28FD1426" w14:textId="77777777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BC75F5" w:rsidRPr="0028459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C75F5" w:rsidRPr="00B0181B" w14:paraId="0ED9B01D" w14:textId="77777777" w:rsidTr="00270674">
        <w:tc>
          <w:tcPr>
            <w:tcW w:w="2997" w:type="dxa"/>
          </w:tcPr>
          <w:p w14:paraId="78DC33A3" w14:textId="71F0701F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462F50" w:rsidRPr="00462F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62F50" w:rsidRPr="00462F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2B5F6BE" w14:textId="133B68F0" w:rsidR="00BC75F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09C79AB0" w14:textId="77777777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0C2C8159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35AA23C2" w14:textId="77777777" w:rsidR="00BC75F5" w:rsidRPr="0028459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4345EC61" w:rsidR="00BC75F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CAB98E8" w14:textId="77777777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781A3C68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4B1F25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4B1F25" w:rsidRPr="007553D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4B1F25" w:rsidRPr="00E029E6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3CA9" w:rsidRPr="007553D7" w14:paraId="44ADDA33" w14:textId="0CEED597" w:rsidTr="00270674">
        <w:tc>
          <w:tcPr>
            <w:tcW w:w="2997" w:type="dxa"/>
          </w:tcPr>
          <w:p w14:paraId="2B4DA030" w14:textId="02B5857A" w:rsidR="00003CA9" w:rsidRPr="00156A78" w:rsidRDefault="00003CA9" w:rsidP="00003C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6BE7D18C" w:rsidR="00003CA9" w:rsidRPr="00422A55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03CA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03CA9">
              <w:rPr>
                <w:rFonts w:ascii="Angsana New" w:hAnsi="Angsana New"/>
                <w:sz w:val="30"/>
                <w:szCs w:val="30"/>
              </w:rPr>
              <w:t>,</w:t>
            </w:r>
            <w:r w:rsidRPr="00003CA9">
              <w:rPr>
                <w:rFonts w:ascii="Angsana New" w:hAnsi="Angsana New"/>
                <w:sz w:val="30"/>
                <w:szCs w:val="30"/>
                <w:cs/>
              </w:rPr>
              <w:t>681</w:t>
            </w:r>
            <w:r w:rsidRPr="00003CA9">
              <w:rPr>
                <w:rFonts w:ascii="Angsana New" w:hAnsi="Angsana New"/>
                <w:sz w:val="30"/>
                <w:szCs w:val="30"/>
              </w:rPr>
              <w:t>,</w:t>
            </w:r>
            <w:r w:rsidRPr="00003CA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B3228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69793B30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2F3AF99D" w:rsidR="00003CA9" w:rsidRPr="00B111EA" w:rsidRDefault="00003CA9" w:rsidP="00C27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191D">
              <w:rPr>
                <w:rFonts w:ascii="Angsana New" w:hAnsi="Angsana New"/>
                <w:sz w:val="30"/>
                <w:szCs w:val="30"/>
              </w:rPr>
              <w:t>1,668,85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9132F0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5564618D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28FCACF2" w:rsidR="00003CA9" w:rsidRDefault="00003CA9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003CA9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003CA9" w:rsidRPr="00156A78" w:rsidRDefault="00003CA9" w:rsidP="00003C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64577DE5" w:rsidR="00003CA9" w:rsidRPr="00422A55" w:rsidRDefault="00CD4440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4440">
              <w:rPr>
                <w:rFonts w:ascii="Angsana New" w:hAnsi="Angsana New"/>
                <w:sz w:val="30"/>
                <w:szCs w:val="30"/>
              </w:rPr>
              <w:t>118,744</w:t>
            </w:r>
          </w:p>
        </w:tc>
        <w:tc>
          <w:tcPr>
            <w:tcW w:w="236" w:type="dxa"/>
          </w:tcPr>
          <w:p w14:paraId="7A611084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039AB67D" w:rsidR="00003CA9" w:rsidRPr="00B111EA" w:rsidRDefault="00462F50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F50">
              <w:rPr>
                <w:rFonts w:ascii="Angsana New" w:hAnsi="Angsana New"/>
                <w:sz w:val="30"/>
                <w:szCs w:val="30"/>
              </w:rPr>
              <w:t>104,848</w:t>
            </w:r>
          </w:p>
        </w:tc>
        <w:tc>
          <w:tcPr>
            <w:tcW w:w="270" w:type="dxa"/>
          </w:tcPr>
          <w:p w14:paraId="0C0FC6CF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4AF7785A" w:rsidR="00003CA9" w:rsidRDefault="00CD4440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00839842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0B19" w:rsidRPr="007553D7" w14:paraId="1F4591E0" w14:textId="77777777" w:rsidTr="00270674">
        <w:trPr>
          <w:trHeight w:val="281"/>
        </w:trPr>
        <w:tc>
          <w:tcPr>
            <w:tcW w:w="2997" w:type="dxa"/>
          </w:tcPr>
          <w:p w14:paraId="588D7FCB" w14:textId="762CF6B2" w:rsidR="00F00B19" w:rsidRPr="00156A78" w:rsidRDefault="00F00B19" w:rsidP="00003C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00B1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76C83B6" w14:textId="15C6F74E" w:rsidR="00F00B19" w:rsidRDefault="00CD4440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4440">
              <w:rPr>
                <w:rFonts w:ascii="Angsana New" w:hAnsi="Angsana New"/>
                <w:sz w:val="30"/>
                <w:szCs w:val="30"/>
              </w:rPr>
              <w:t>(143,752)</w:t>
            </w:r>
          </w:p>
        </w:tc>
        <w:tc>
          <w:tcPr>
            <w:tcW w:w="236" w:type="dxa"/>
          </w:tcPr>
          <w:p w14:paraId="2905A55A" w14:textId="77777777" w:rsidR="00F00B19" w:rsidRPr="007553D7" w:rsidRDefault="00F00B1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58A52511" w14:textId="1B12490A" w:rsidR="00F00B19" w:rsidRPr="00F00B19" w:rsidRDefault="00F00B1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0B19">
              <w:rPr>
                <w:rFonts w:ascii="Angsana New" w:hAnsi="Angsana New"/>
                <w:sz w:val="30"/>
                <w:szCs w:val="30"/>
                <w:cs/>
              </w:rPr>
              <w:t>(124</w:t>
            </w:r>
            <w:r w:rsidRPr="00F00B19">
              <w:rPr>
                <w:rFonts w:ascii="Angsana New" w:hAnsi="Angsana New"/>
                <w:sz w:val="30"/>
                <w:szCs w:val="30"/>
              </w:rPr>
              <w:t>,</w:t>
            </w:r>
            <w:r w:rsidRPr="00F00B19">
              <w:rPr>
                <w:rFonts w:ascii="Angsana New" w:hAnsi="Angsana New"/>
                <w:sz w:val="30"/>
                <w:szCs w:val="30"/>
                <w:cs/>
              </w:rPr>
              <w:t>682)</w:t>
            </w:r>
          </w:p>
        </w:tc>
        <w:tc>
          <w:tcPr>
            <w:tcW w:w="270" w:type="dxa"/>
          </w:tcPr>
          <w:p w14:paraId="528BDFEE" w14:textId="77777777" w:rsidR="00F00B19" w:rsidRDefault="00F00B1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1A96BC" w14:textId="12D0EB64" w:rsidR="00F00B19" w:rsidRPr="005F4BBC" w:rsidRDefault="00CD4440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58C01" w14:textId="77777777" w:rsidR="00F00B19" w:rsidRDefault="00F00B1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3A8D6CF" w14:textId="00C01ADB" w:rsidR="00F00B19" w:rsidRPr="005F4BBC" w:rsidRDefault="00367DC8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3CA9" w:rsidRPr="007553D7" w14:paraId="3CD25C4A" w14:textId="7CA17444" w:rsidTr="00270674">
        <w:tc>
          <w:tcPr>
            <w:tcW w:w="2997" w:type="dxa"/>
          </w:tcPr>
          <w:p w14:paraId="3337C867" w14:textId="3B5A11C0" w:rsidR="00003CA9" w:rsidRPr="00156A78" w:rsidRDefault="00003CA9" w:rsidP="00003C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733E69F4" w14:textId="77777777" w:rsidR="00367DC8" w:rsidRDefault="00367DC8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357D832A" w:rsidR="00CD4440" w:rsidRPr="00422A55" w:rsidRDefault="00CD4440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4440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36" w:type="dxa"/>
            <w:vAlign w:val="bottom"/>
          </w:tcPr>
          <w:p w14:paraId="0054BC0F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C4947C6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600CA9C3" w:rsidR="00003CA9" w:rsidRPr="00B111EA" w:rsidRDefault="00462F50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2F50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vAlign w:val="bottom"/>
          </w:tcPr>
          <w:p w14:paraId="4F64A6F5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73E314DF" w:rsidR="00003CA9" w:rsidRDefault="00CD4440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442A7C99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3CA9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003CA9" w:rsidRPr="00C131AE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4BC33A26" w:rsidR="00003CA9" w:rsidRPr="00422A55" w:rsidRDefault="00CD4440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440">
              <w:rPr>
                <w:rFonts w:ascii="Angsana New" w:hAnsi="Angsana New"/>
                <w:b/>
                <w:bCs/>
                <w:sz w:val="30"/>
                <w:szCs w:val="30"/>
              </w:rPr>
              <w:t>1,656,436</w:t>
            </w:r>
          </w:p>
        </w:tc>
        <w:tc>
          <w:tcPr>
            <w:tcW w:w="236" w:type="dxa"/>
          </w:tcPr>
          <w:p w14:paraId="12240989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3C19F45A" w:rsidR="00003CA9" w:rsidRPr="00B111EA" w:rsidRDefault="00462F50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F50">
              <w:rPr>
                <w:rFonts w:ascii="Angsana New" w:hAnsi="Angsana New"/>
                <w:b/>
                <w:bCs/>
                <w:sz w:val="30"/>
                <w:szCs w:val="30"/>
              </w:rPr>
              <w:t>1,649,063</w:t>
            </w:r>
          </w:p>
        </w:tc>
        <w:tc>
          <w:tcPr>
            <w:tcW w:w="270" w:type="dxa"/>
          </w:tcPr>
          <w:p w14:paraId="58421DB2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2C946D89" w:rsidR="00003CA9" w:rsidRDefault="00CD4440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440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2CFACBC8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9DBBE6" w14:textId="77777777" w:rsidR="00616936" w:rsidRPr="004B1F25" w:rsidRDefault="0061693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37E34A9" w14:textId="7C89B0AF" w:rsidR="001E09C4" w:rsidRPr="004B1F25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</w:t>
      </w:r>
      <w:r w:rsidR="00EC7BC7" w:rsidRPr="004B1F25">
        <w:rPr>
          <w:rFonts w:ascii="Angsana New" w:hAnsi="Angsana New" w:hint="cs"/>
          <w:sz w:val="30"/>
          <w:szCs w:val="30"/>
          <w:cs/>
        </w:rPr>
        <w:t>ระหว่าง</w:t>
      </w:r>
      <w:r w:rsidR="00EC7BC7">
        <w:rPr>
          <w:rFonts w:ascii="Angsana New" w:hAnsi="Angsana New" w:hint="cs"/>
          <w:sz w:val="30"/>
          <w:szCs w:val="30"/>
          <w:cs/>
        </w:rPr>
        <w:t>งวด</w:t>
      </w:r>
      <w:r w:rsidR="00462F50">
        <w:rPr>
          <w:rFonts w:ascii="Angsana New" w:hAnsi="Angsana New" w:hint="cs"/>
          <w:sz w:val="30"/>
          <w:szCs w:val="30"/>
          <w:cs/>
        </w:rPr>
        <w:t>เก้า</w:t>
      </w:r>
      <w:r w:rsidR="00EC7BC7">
        <w:rPr>
          <w:rFonts w:ascii="Angsana New" w:hAnsi="Angsana New" w:hint="cs"/>
          <w:sz w:val="30"/>
          <w:szCs w:val="30"/>
          <w:cs/>
        </w:rPr>
        <w:t>เดือน</w:t>
      </w:r>
      <w:r w:rsidR="00EC7BC7" w:rsidRPr="004B1F2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62F50" w:rsidRPr="00462F50">
        <w:rPr>
          <w:rFonts w:ascii="Angsana New" w:hAnsi="Angsana New"/>
          <w:spacing w:val="-2"/>
          <w:sz w:val="30"/>
          <w:szCs w:val="30"/>
        </w:rPr>
        <w:t xml:space="preserve">31 </w:t>
      </w:r>
      <w:r w:rsidR="00462F50" w:rsidRPr="00462F5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0779E3">
        <w:rPr>
          <w:rFonts w:ascii="Angsana New" w:hAnsi="Angsana New" w:hint="cs"/>
          <w:spacing w:val="-2"/>
          <w:sz w:val="30"/>
          <w:szCs w:val="30"/>
        </w:rPr>
        <w:t>2568</w:t>
      </w:r>
      <w:r w:rsidR="00B111EA">
        <w:rPr>
          <w:rFonts w:ascii="Angsana New" w:hAnsi="Angsana New"/>
          <w:spacing w:val="-2"/>
          <w:sz w:val="30"/>
          <w:szCs w:val="30"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EC7BC7">
        <w:rPr>
          <w:rFonts w:ascii="Angsana New" w:hAnsi="Angsana New"/>
          <w:sz w:val="30"/>
          <w:szCs w:val="30"/>
        </w:rPr>
        <w:t>7</w:t>
      </w:r>
    </w:p>
    <w:p w14:paraId="134A0BE9" w14:textId="44A96F4C" w:rsidR="006E1A17" w:rsidRPr="00993F0D" w:rsidRDefault="006E1A17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5BFC27" w14:textId="645D3618" w:rsidR="00BB286A" w:rsidRPr="004B1F25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B1F25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4B1F25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4B1F25">
        <w:rPr>
          <w:rFonts w:ascii="Angsana New" w:hAnsi="Angsana New"/>
          <w:sz w:val="30"/>
          <w:szCs w:val="30"/>
          <w:cs/>
        </w:rPr>
        <w:t xml:space="preserve"> </w:t>
      </w:r>
      <w:r w:rsidR="00EC7BC7" w:rsidRPr="004B1F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62F50" w:rsidRPr="00462F50">
        <w:rPr>
          <w:rFonts w:ascii="Angsana New" w:hAnsi="Angsana New"/>
          <w:spacing w:val="-2"/>
          <w:sz w:val="30"/>
          <w:szCs w:val="30"/>
        </w:rPr>
        <w:t xml:space="preserve">31 </w:t>
      </w:r>
      <w:r w:rsidR="00462F50" w:rsidRPr="00462F50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0779E3">
        <w:rPr>
          <w:rFonts w:ascii="Angsana New" w:hAnsi="Angsana New" w:hint="cs"/>
          <w:spacing w:val="-2"/>
          <w:sz w:val="30"/>
          <w:szCs w:val="30"/>
        </w:rPr>
        <w:t>2568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2B7CCD" w:rsidRPr="002B7CCD">
        <w:rPr>
          <w:rFonts w:ascii="Angsana New" w:hAnsi="Angsana New"/>
          <w:sz w:val="30"/>
          <w:szCs w:val="30"/>
        </w:rPr>
        <w:t xml:space="preserve">31 </w:t>
      </w:r>
      <w:r w:rsidR="002B7CCD" w:rsidRPr="002B7CCD">
        <w:rPr>
          <w:rFonts w:ascii="Angsana New" w:hAnsi="Angsana New"/>
          <w:sz w:val="30"/>
          <w:szCs w:val="30"/>
          <w:cs/>
        </w:rPr>
        <w:t xml:space="preserve">มีนาคม </w:t>
      </w:r>
      <w:r w:rsidR="000779E3">
        <w:rPr>
          <w:rFonts w:ascii="Angsana New" w:hAnsi="Angsana New"/>
          <w:sz w:val="30"/>
          <w:szCs w:val="30"/>
        </w:rPr>
        <w:t>2568</w:t>
      </w:r>
      <w:r w:rsidR="002B7CCD" w:rsidRPr="002B7CCD">
        <w:rPr>
          <w:rFonts w:ascii="Angsana New" w:hAnsi="Angsana New"/>
          <w:sz w:val="30"/>
          <w:szCs w:val="30"/>
        </w:rPr>
        <w:t xml:space="preserve"> </w:t>
      </w:r>
      <w:r w:rsidRPr="004B1F25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4B1F25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1C96B15F" w:rsidR="00E2689B" w:rsidRPr="00343FE6" w:rsidRDefault="00E2689B" w:rsidP="002A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5" w:right="-28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2A25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A259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A2598">
              <w:rPr>
                <w:rFonts w:ascii="Angsana New" w:hAnsi="Angsana New"/>
                <w:sz w:val="30"/>
                <w:szCs w:val="30"/>
              </w:rPr>
              <w:t>(“TTS”)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975F1" w:rsidRPr="00343FE6" w14:paraId="5E257EA6" w14:textId="19F02E57" w:rsidTr="001E24D6">
        <w:tc>
          <w:tcPr>
            <w:tcW w:w="1890" w:type="dxa"/>
          </w:tcPr>
          <w:p w14:paraId="78A5E1C7" w14:textId="5F995569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462F50" w:rsidRPr="00462F5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31 </w:t>
            </w:r>
            <w:r w:rsidR="00462F50" w:rsidRPr="00462F50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0ED388FB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4B91694F" w:rsidR="006975F1" w:rsidRPr="00D27E71" w:rsidRDefault="00CD4440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6975F1" w:rsidRPr="00D27E7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77C352A1" w:rsidR="006975F1" w:rsidRPr="00D27E71" w:rsidRDefault="00CD4440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6975F1" w:rsidRPr="00D27E7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647DD8EA" w:rsidR="006975F1" w:rsidRPr="00D27E71" w:rsidRDefault="00CD4440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4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6975F1" w:rsidRPr="00D27E7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6E9CBEC5" w:rsidR="006975F1" w:rsidRPr="00D27E71" w:rsidRDefault="00CD4440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CD4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1,656,436</w:t>
            </w:r>
          </w:p>
        </w:tc>
      </w:tr>
      <w:tr w:rsidR="006975F1" w:rsidRPr="00343FE6" w14:paraId="7FDD2F19" w14:textId="48D92917" w:rsidTr="001E24D6">
        <w:tc>
          <w:tcPr>
            <w:tcW w:w="1890" w:type="dxa"/>
          </w:tcPr>
          <w:p w14:paraId="5F78999E" w14:textId="5CDAA045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30AA3125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0E8328A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226C4093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6975F1" w:rsidRPr="00343FE6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50DCF8F4" w:rsidR="006975F1" w:rsidRPr="00D20AF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6975F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35ACF78D" w:rsidR="006975F1" w:rsidRDefault="006975F1" w:rsidP="00697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6D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1,681,3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4F3EF471" w14:textId="77777777" w:rsidR="00270C9A" w:rsidRPr="00F52B5C" w:rsidRDefault="00270C9A" w:rsidP="00F52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1AD16" w14:textId="28C957ED" w:rsidR="00E8767F" w:rsidRPr="004B1F25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3DE0EE61" w:rsidR="00E8767F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25CA63" w14:textId="43FE20CB" w:rsidR="001D7C67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2E0E">
        <w:rPr>
          <w:rFonts w:ascii="Angsana New" w:hAnsi="Angsana New"/>
          <w:sz w:val="30"/>
          <w:szCs w:val="30"/>
          <w:cs/>
        </w:rPr>
        <w:t xml:space="preserve">เนื่องจากบริษัทมีตัวแทนอยู่ในคณะกรรมการของ </w:t>
      </w:r>
      <w:r w:rsidRPr="00FC2E0E">
        <w:rPr>
          <w:rFonts w:ascii="Angsana New" w:hAnsi="Angsana New"/>
          <w:sz w:val="30"/>
          <w:szCs w:val="30"/>
        </w:rPr>
        <w:t xml:space="preserve">TTS </w:t>
      </w:r>
      <w:r w:rsidRPr="00FC2E0E">
        <w:rPr>
          <w:rFonts w:ascii="Angsana New" w:hAnsi="Angsana New"/>
          <w:sz w:val="30"/>
          <w:szCs w:val="30"/>
          <w:cs/>
        </w:rPr>
        <w:t>ดังนั้น บริษัทบันทึกเงินลงทุนดังกล่าว</w:t>
      </w:r>
      <w:r w:rsidR="00601DA1" w:rsidRPr="00FC2E0E">
        <w:rPr>
          <w:rFonts w:ascii="Angsana New" w:hAnsi="Angsana New" w:hint="cs"/>
          <w:sz w:val="30"/>
          <w:szCs w:val="30"/>
          <w:cs/>
        </w:rPr>
        <w:t>เป็น</w:t>
      </w:r>
      <w:r w:rsidRPr="00FC2E0E">
        <w:rPr>
          <w:rFonts w:ascii="Angsana New" w:hAnsi="Angsana New"/>
          <w:sz w:val="30"/>
          <w:szCs w:val="30"/>
          <w:cs/>
        </w:rPr>
        <w:t>เงินลงทุนใน</w:t>
      </w:r>
      <w:r w:rsidR="003A1A8B">
        <w:rPr>
          <w:rFonts w:ascii="Angsana New" w:hAnsi="Angsana New"/>
          <w:sz w:val="30"/>
          <w:szCs w:val="30"/>
        </w:rPr>
        <w:br/>
      </w:r>
      <w:r w:rsidRPr="00FC2E0E">
        <w:rPr>
          <w:rFonts w:ascii="Angsana New" w:hAnsi="Angsana New"/>
          <w:sz w:val="30"/>
          <w:szCs w:val="30"/>
          <w:cs/>
        </w:rPr>
        <w:t>บริษัท</w:t>
      </w:r>
      <w:r w:rsidRPr="001D7C67">
        <w:rPr>
          <w:rFonts w:ascii="Angsana New" w:hAnsi="Angsana New"/>
          <w:sz w:val="30"/>
          <w:szCs w:val="30"/>
          <w:cs/>
        </w:rPr>
        <w:t>ร่วมในงบการเงินที่แสดงเงินลงทุนตามวิธีส่วนได้เสีย</w:t>
      </w:r>
    </w:p>
    <w:p w14:paraId="51D2AF28" w14:textId="77777777" w:rsidR="001D7C67" w:rsidRPr="004B1F25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537143" w14:textId="124EBD37" w:rsidR="00A430C6" w:rsidRDefault="00B40015" w:rsidP="0029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 w:rsidRPr="004B1F2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B1F25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 w:rsidRPr="004B1F25">
        <w:rPr>
          <w:rFonts w:ascii="Angsana New" w:hAnsi="Angsana New" w:hint="cs"/>
          <w:sz w:val="30"/>
          <w:szCs w:val="30"/>
          <w:cs/>
        </w:rPr>
        <w:t>น</w:t>
      </w:r>
      <w:r w:rsidR="00A430C6">
        <w:rPr>
          <w:rFonts w:ascii="Angsana New" w:hAnsi="Angsana New"/>
          <w:sz w:val="30"/>
          <w:szCs w:val="30"/>
          <w:cs/>
        </w:rPr>
        <w:br w:type="page"/>
      </w:r>
    </w:p>
    <w:p w14:paraId="5DD3E98F" w14:textId="78685505" w:rsidR="00F16F3D" w:rsidRPr="002B1BE4" w:rsidRDefault="00AA51CA" w:rsidP="00F1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F16F3D" w:rsidRPr="002B1BE4">
        <w:rPr>
          <w:rFonts w:ascii="Angsana New" w:hAnsi="Angsana New"/>
          <w:b/>
          <w:bCs/>
          <w:sz w:val="30"/>
          <w:szCs w:val="30"/>
        </w:rPr>
        <w:tab/>
      </w:r>
      <w:r w:rsidR="00F16F3D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5B3EDC4" w14:textId="77777777" w:rsidR="00F16F3D" w:rsidRPr="00C31CD0" w:rsidRDefault="00F16F3D" w:rsidP="00F16F3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270"/>
        <w:gridCol w:w="1170"/>
        <w:gridCol w:w="270"/>
        <w:gridCol w:w="810"/>
        <w:gridCol w:w="270"/>
        <w:gridCol w:w="1080"/>
        <w:gridCol w:w="270"/>
        <w:gridCol w:w="1170"/>
        <w:gridCol w:w="270"/>
        <w:gridCol w:w="900"/>
      </w:tblGrid>
      <w:tr w:rsidR="004C65F6" w:rsidRPr="002C77DB" w14:paraId="710CBE2E" w14:textId="54BC62D4" w:rsidTr="00FB069A">
        <w:trPr>
          <w:trHeight w:val="436"/>
        </w:trPr>
        <w:tc>
          <w:tcPr>
            <w:tcW w:w="2340" w:type="dxa"/>
          </w:tcPr>
          <w:p w14:paraId="02B53161" w14:textId="4EE0C1FE" w:rsidR="004C65F6" w:rsidRPr="00D311AF" w:rsidRDefault="004C65F6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7560" w:type="dxa"/>
            <w:gridSpan w:val="11"/>
          </w:tcPr>
          <w:p w14:paraId="57C8D0CF" w14:textId="71AE0C1B" w:rsidR="004C65F6" w:rsidRPr="00D311AF" w:rsidRDefault="004C65F6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311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11408" w:rsidRPr="002C77DB" w14:paraId="6F1D6151" w14:textId="4DFF8BF6" w:rsidTr="00FB069A">
        <w:trPr>
          <w:trHeight w:val="418"/>
        </w:trPr>
        <w:tc>
          <w:tcPr>
            <w:tcW w:w="2340" w:type="dxa"/>
          </w:tcPr>
          <w:p w14:paraId="10E8EC6A" w14:textId="64CEBD2F" w:rsidR="00911408" w:rsidRPr="00D311AF" w:rsidRDefault="00911408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11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D311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311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0" w:type="dxa"/>
            <w:gridSpan w:val="5"/>
          </w:tcPr>
          <w:p w14:paraId="5F9714D2" w14:textId="20E6E9BE" w:rsidR="00911408" w:rsidRPr="00D311AF" w:rsidRDefault="00911408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11AF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63CE64A" w14:textId="32BB8982" w:rsidR="00911408" w:rsidRPr="00D311AF" w:rsidRDefault="00911408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5"/>
          </w:tcPr>
          <w:p w14:paraId="78FEC785" w14:textId="6610DED8" w:rsidR="00911408" w:rsidRPr="00D311AF" w:rsidRDefault="00911408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11AF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2C77DB" w:rsidRPr="002C77DB" w14:paraId="0665D0B6" w14:textId="61392510" w:rsidTr="00FB069A">
        <w:trPr>
          <w:trHeight w:val="436"/>
        </w:trPr>
        <w:tc>
          <w:tcPr>
            <w:tcW w:w="2340" w:type="dxa"/>
          </w:tcPr>
          <w:p w14:paraId="552B5922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075F2A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ACB16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DFC82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6A9E6512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2249CE1" w14:textId="5EC5F03E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CE830" w14:textId="420698E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42E90" w14:textId="6237375E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B1BD5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7AC33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684FB871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563BAE4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C77DB" w:rsidRPr="002C77DB" w14:paraId="5E01B623" w14:textId="6E058F9F" w:rsidTr="00FB069A">
        <w:trPr>
          <w:trHeight w:val="418"/>
        </w:trPr>
        <w:tc>
          <w:tcPr>
            <w:tcW w:w="2340" w:type="dxa"/>
          </w:tcPr>
          <w:p w14:paraId="0B0481BB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F18B78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3B805EB3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DC647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4226B083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8D289C0" w14:textId="498329B3" w:rsidR="00911408" w:rsidRPr="00D311AF" w:rsidRDefault="00C1388C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96C760B" w14:textId="21A317BE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9858C" w14:textId="5F3F4880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F8527F3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5A51D3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6663BBF3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B2E366A" w14:textId="4DE66F36" w:rsidR="00911408" w:rsidRPr="00D311AF" w:rsidRDefault="00C1388C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</w:t>
            </w:r>
          </w:p>
        </w:tc>
      </w:tr>
      <w:tr w:rsidR="002C77DB" w:rsidRPr="002C77DB" w14:paraId="7C4C6C4C" w14:textId="56EA51E1" w:rsidTr="00FB069A">
        <w:trPr>
          <w:trHeight w:val="418"/>
        </w:trPr>
        <w:tc>
          <w:tcPr>
            <w:tcW w:w="2340" w:type="dxa"/>
          </w:tcPr>
          <w:p w14:paraId="02B53630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C6EE7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15679F37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53BECC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ออก-</w:t>
            </w: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17C434EA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5EAD918" w14:textId="163D7F6F" w:rsidR="00911408" w:rsidRPr="00D311AF" w:rsidRDefault="00C1388C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</w:t>
            </w:r>
            <w:r w:rsidR="00D311AF"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ร</w:t>
            </w:r>
          </w:p>
        </w:tc>
        <w:tc>
          <w:tcPr>
            <w:tcW w:w="270" w:type="dxa"/>
          </w:tcPr>
          <w:p w14:paraId="7ECB6C53" w14:textId="0FFB474C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7B2A6" w14:textId="72876B76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0B5D65F2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CAE03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ออก-</w:t>
            </w: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654089D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0DB741C" w14:textId="5EB9A1D7" w:rsidR="00911408" w:rsidRPr="00D311AF" w:rsidRDefault="00C1388C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</w:t>
            </w:r>
          </w:p>
        </w:tc>
      </w:tr>
      <w:tr w:rsidR="002C77DB" w:rsidRPr="002C77DB" w14:paraId="50AC1B0E" w14:textId="4E02206D" w:rsidTr="00FB069A">
        <w:trPr>
          <w:trHeight w:val="418"/>
        </w:trPr>
        <w:tc>
          <w:tcPr>
            <w:tcW w:w="2340" w:type="dxa"/>
          </w:tcPr>
          <w:p w14:paraId="1AE39D31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1224C3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8191D04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AE391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13937C5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F92AB44" w14:textId="34A5FBCC" w:rsidR="00911408" w:rsidRPr="00D311AF" w:rsidRDefault="00D311AF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</w:tcPr>
          <w:p w14:paraId="23790599" w14:textId="0D974730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882D7" w14:textId="3BFD3741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1205E27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C8D54F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2A2CFA9" w14:textId="77777777" w:rsidR="00911408" w:rsidRPr="00D311AF" w:rsidRDefault="00911408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B056CF8" w14:textId="32636F28" w:rsidR="00911408" w:rsidRPr="00D311AF" w:rsidRDefault="00D311AF" w:rsidP="00911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11AF">
              <w:rPr>
                <w:rFonts w:ascii="Angsana New" w:hAnsi="Angsana New" w:hint="cs"/>
                <w:b/>
                <w:sz w:val="30"/>
                <w:szCs w:val="30"/>
                <w:cs/>
              </w:rPr>
              <w:t>ด้อยค่า</w:t>
            </w:r>
          </w:p>
        </w:tc>
      </w:tr>
      <w:tr w:rsidR="00911408" w:rsidRPr="002C77DB" w14:paraId="66D72D0B" w14:textId="1A32597C" w:rsidTr="00FB069A">
        <w:trPr>
          <w:trHeight w:val="418"/>
        </w:trPr>
        <w:tc>
          <w:tcPr>
            <w:tcW w:w="2340" w:type="dxa"/>
          </w:tcPr>
          <w:p w14:paraId="7596BC61" w14:textId="77777777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1"/>
          </w:tcPr>
          <w:p w14:paraId="42983F3E" w14:textId="0A8DEA5F" w:rsidR="00911408" w:rsidRPr="00D311AF" w:rsidRDefault="00911408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11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77DB" w:rsidRPr="002C77DB" w14:paraId="35E9777F" w14:textId="65BF0869" w:rsidTr="00FB069A">
        <w:trPr>
          <w:trHeight w:val="418"/>
        </w:trPr>
        <w:tc>
          <w:tcPr>
            <w:tcW w:w="2340" w:type="dxa"/>
          </w:tcPr>
          <w:p w14:paraId="67E7FE39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D311AF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14:paraId="4A10BAE1" w14:textId="76EEEC05" w:rsidR="00911408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45,817</w:t>
            </w:r>
          </w:p>
        </w:tc>
        <w:tc>
          <w:tcPr>
            <w:tcW w:w="270" w:type="dxa"/>
          </w:tcPr>
          <w:p w14:paraId="7EDE3256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3DFCF6" w14:textId="3428EAA0" w:rsidR="00911408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07418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328E9DD" w14:textId="2A6629F3" w:rsidR="00911408" w:rsidRPr="00D311AF" w:rsidRDefault="004C65F6" w:rsidP="00FB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bCs/>
                <w:sz w:val="30"/>
                <w:szCs w:val="30"/>
              </w:rPr>
              <w:t>44,600</w:t>
            </w:r>
          </w:p>
        </w:tc>
        <w:tc>
          <w:tcPr>
            <w:tcW w:w="270" w:type="dxa"/>
          </w:tcPr>
          <w:p w14:paraId="3E1E3C9D" w14:textId="16DC0E9A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8254F" w14:textId="0BE3DFDF" w:rsidR="00911408" w:rsidRPr="00D311AF" w:rsidRDefault="00911408" w:rsidP="002C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  <w:tc>
          <w:tcPr>
            <w:tcW w:w="270" w:type="dxa"/>
            <w:vAlign w:val="bottom"/>
          </w:tcPr>
          <w:p w14:paraId="388C0C1C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B961CA" w14:textId="74D68194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28AA5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7DC85E" w14:textId="5743D125" w:rsidR="00911408" w:rsidRPr="00D311AF" w:rsidRDefault="004C65F6" w:rsidP="00FB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8,981</w:t>
            </w:r>
          </w:p>
        </w:tc>
      </w:tr>
      <w:tr w:rsidR="002C77DB" w:rsidRPr="002C77DB" w14:paraId="761D66C8" w14:textId="2C7C6B55" w:rsidTr="00FB069A">
        <w:trPr>
          <w:trHeight w:val="400"/>
        </w:trPr>
        <w:tc>
          <w:tcPr>
            <w:tcW w:w="2340" w:type="dxa"/>
          </w:tcPr>
          <w:p w14:paraId="589A1961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311A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2ACC7AB4" w14:textId="3A244CB0" w:rsidR="00911408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112,973</w:t>
            </w:r>
          </w:p>
        </w:tc>
        <w:tc>
          <w:tcPr>
            <w:tcW w:w="270" w:type="dxa"/>
          </w:tcPr>
          <w:p w14:paraId="018C046A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12BF" w14:textId="2C8A5455" w:rsidR="00911408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7F119B5D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D9FCC85" w14:textId="17C6579E" w:rsidR="00911408" w:rsidRPr="00D311AF" w:rsidRDefault="002C77DB" w:rsidP="00FB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bCs/>
                <w:sz w:val="30"/>
                <w:szCs w:val="30"/>
              </w:rPr>
              <w:t>69,283</w:t>
            </w:r>
          </w:p>
        </w:tc>
        <w:tc>
          <w:tcPr>
            <w:tcW w:w="270" w:type="dxa"/>
          </w:tcPr>
          <w:p w14:paraId="45E62B17" w14:textId="23A07471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FE08E" w14:textId="43972477" w:rsidR="00911408" w:rsidRPr="00D311AF" w:rsidRDefault="00911408" w:rsidP="002C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121,913</w:t>
            </w:r>
          </w:p>
        </w:tc>
        <w:tc>
          <w:tcPr>
            <w:tcW w:w="270" w:type="dxa"/>
            <w:vAlign w:val="bottom"/>
          </w:tcPr>
          <w:p w14:paraId="3E268133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764A8" w14:textId="099D0ED8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5,138</w:t>
            </w:r>
          </w:p>
        </w:tc>
        <w:tc>
          <w:tcPr>
            <w:tcW w:w="270" w:type="dxa"/>
          </w:tcPr>
          <w:p w14:paraId="3C2E63A9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B224AF" w14:textId="06DC99C5" w:rsidR="00911408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72,336</w:t>
            </w:r>
          </w:p>
        </w:tc>
      </w:tr>
      <w:tr w:rsidR="002C77DB" w:rsidRPr="002C77DB" w14:paraId="15747F52" w14:textId="7F3622B0" w:rsidTr="00FB069A">
        <w:trPr>
          <w:trHeight w:val="713"/>
        </w:trPr>
        <w:tc>
          <w:tcPr>
            <w:tcW w:w="2340" w:type="dxa"/>
          </w:tcPr>
          <w:p w14:paraId="60FCFA1E" w14:textId="65196A1E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29" w:right="-540" w:hanging="129"/>
              <w:rPr>
                <w:rFonts w:ascii="Angsana New" w:hAnsi="Angsana New"/>
                <w:sz w:val="30"/>
                <w:szCs w:val="30"/>
                <w:cs/>
              </w:rPr>
            </w:pPr>
            <w:r w:rsidRPr="00D311AF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</w:t>
            </w:r>
            <w:r w:rsidRPr="00D311AF">
              <w:rPr>
                <w:rFonts w:ascii="Angsana New" w:hAnsi="Angsana New"/>
                <w:sz w:val="30"/>
                <w:szCs w:val="30"/>
              </w:rPr>
              <w:br/>
            </w:r>
            <w:r w:rsidRPr="00D311AF">
              <w:rPr>
                <w:rFonts w:ascii="Angsana New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</w:tcPr>
          <w:p w14:paraId="6A2C0F7D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44DA7" w14:textId="3B70DCBB" w:rsidR="004C65F6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8,938</w:t>
            </w:r>
          </w:p>
        </w:tc>
        <w:tc>
          <w:tcPr>
            <w:tcW w:w="270" w:type="dxa"/>
          </w:tcPr>
          <w:p w14:paraId="79F3EA10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02543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676552" w14:textId="74FC55DA" w:rsidR="004C65F6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5AF6D5D5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023C611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5932F20" w14:textId="3B08227B" w:rsidR="004C65F6" w:rsidRPr="00D311AF" w:rsidRDefault="004C65F6" w:rsidP="00FB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bCs/>
                <w:sz w:val="30"/>
                <w:szCs w:val="30"/>
              </w:rPr>
              <w:t>2,</w:t>
            </w:r>
            <w:r w:rsidR="002C77DB" w:rsidRPr="00D311AF">
              <w:rPr>
                <w:rFonts w:asciiTheme="majorBidi" w:hAnsiTheme="majorBidi" w:cstheme="majorBidi"/>
                <w:bCs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22A6B7DC" w14:textId="5675F05E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4DFDF" w14:textId="05DEA1AE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E827D2" w14:textId="2D9D3AF7" w:rsidR="00911408" w:rsidRPr="00D311AF" w:rsidRDefault="00911408" w:rsidP="002C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7,982</w:t>
            </w:r>
          </w:p>
        </w:tc>
        <w:tc>
          <w:tcPr>
            <w:tcW w:w="270" w:type="dxa"/>
            <w:vAlign w:val="bottom"/>
          </w:tcPr>
          <w:p w14:paraId="154C8646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FF3DC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C7DCF5" w14:textId="4E0AF22C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DDC753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B9FB15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34B211" w14:textId="432789AD" w:rsidR="004C65F6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2C77DB" w:rsidRPr="002C77DB" w14:paraId="08BCE5D6" w14:textId="459FF3C4" w:rsidTr="00FB069A">
        <w:trPr>
          <w:trHeight w:val="695"/>
        </w:trPr>
        <w:tc>
          <w:tcPr>
            <w:tcW w:w="2340" w:type="dxa"/>
          </w:tcPr>
          <w:p w14:paraId="087EB244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</w:rPr>
            </w:pPr>
            <w:r w:rsidRPr="00D311AF"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D311AF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</w:t>
            </w:r>
          </w:p>
          <w:p w14:paraId="314517E0" w14:textId="7621C490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11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311AF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80" w:type="dxa"/>
          </w:tcPr>
          <w:p w14:paraId="2BECBF31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1B0DC" w14:textId="2DCA2B77" w:rsidR="004C65F6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32,278</w:t>
            </w:r>
          </w:p>
        </w:tc>
        <w:tc>
          <w:tcPr>
            <w:tcW w:w="270" w:type="dxa"/>
          </w:tcPr>
          <w:p w14:paraId="35DAC283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B2D5D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64E638" w14:textId="53F27167" w:rsidR="004C65F6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164,194</w:t>
            </w:r>
          </w:p>
        </w:tc>
        <w:tc>
          <w:tcPr>
            <w:tcW w:w="270" w:type="dxa"/>
          </w:tcPr>
          <w:p w14:paraId="313AA8CD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BF9FE7F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749016F" w14:textId="40A54EA4" w:rsidR="004C65F6" w:rsidRPr="00D311AF" w:rsidRDefault="004C65F6" w:rsidP="00FB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0C8E3" w14:textId="7A83A474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4C3D9" w14:textId="535B70D0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77E70" w14:textId="53CA0FFB" w:rsidR="00911408" w:rsidRPr="00D311AF" w:rsidRDefault="00911408" w:rsidP="002C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204,664</w:t>
            </w:r>
          </w:p>
        </w:tc>
        <w:tc>
          <w:tcPr>
            <w:tcW w:w="270" w:type="dxa"/>
            <w:vAlign w:val="bottom"/>
          </w:tcPr>
          <w:p w14:paraId="400A5D96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8EF4A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52798" w14:textId="71F0B6FB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117,146</w:t>
            </w:r>
          </w:p>
        </w:tc>
        <w:tc>
          <w:tcPr>
            <w:tcW w:w="270" w:type="dxa"/>
          </w:tcPr>
          <w:p w14:paraId="24578BE2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9705BE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9E233C" w14:textId="69C3F627" w:rsidR="004C65F6" w:rsidRPr="00D311AF" w:rsidRDefault="004C65F6" w:rsidP="00FB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77DB" w:rsidRPr="002C77DB" w14:paraId="61B6A38A" w14:textId="46BA8F3C" w:rsidTr="00FB069A">
        <w:trPr>
          <w:trHeight w:val="677"/>
        </w:trPr>
        <w:tc>
          <w:tcPr>
            <w:tcW w:w="2340" w:type="dxa"/>
          </w:tcPr>
          <w:p w14:paraId="01E7BA1C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</w:rPr>
            </w:pPr>
            <w:r w:rsidRPr="00D311A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  <w:p w14:paraId="51CA00A2" w14:textId="64B153C6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11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D311AF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080" w:type="dxa"/>
          </w:tcPr>
          <w:p w14:paraId="549DDEDB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7220A" w14:textId="3EF39D69" w:rsidR="004C65F6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3,921</w:t>
            </w:r>
          </w:p>
        </w:tc>
        <w:tc>
          <w:tcPr>
            <w:tcW w:w="270" w:type="dxa"/>
          </w:tcPr>
          <w:p w14:paraId="5431B5A5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85009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1256E2" w14:textId="6230C74B" w:rsidR="004C65F6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19,127</w:t>
            </w:r>
          </w:p>
        </w:tc>
        <w:tc>
          <w:tcPr>
            <w:tcW w:w="270" w:type="dxa"/>
          </w:tcPr>
          <w:p w14:paraId="3E782331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17AD19F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505D07A8" w14:textId="5FC86600" w:rsidR="004C65F6" w:rsidRPr="00D311AF" w:rsidRDefault="004C65F6" w:rsidP="00FB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9BCAB4" w14:textId="36C8CC94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29DEB" w14:textId="089AB35A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BC5AD8" w14:textId="44E111F8" w:rsidR="00911408" w:rsidRPr="00D311AF" w:rsidRDefault="00911408" w:rsidP="002C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95,205</w:t>
            </w:r>
          </w:p>
        </w:tc>
        <w:tc>
          <w:tcPr>
            <w:tcW w:w="270" w:type="dxa"/>
            <w:vAlign w:val="bottom"/>
          </w:tcPr>
          <w:p w14:paraId="1FF5E930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A27CB6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F8C50" w14:textId="759753BD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135,234</w:t>
            </w:r>
          </w:p>
        </w:tc>
        <w:tc>
          <w:tcPr>
            <w:tcW w:w="270" w:type="dxa"/>
          </w:tcPr>
          <w:p w14:paraId="7E15D3D9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24290C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6D30FB" w14:textId="79476E59" w:rsidR="004C65F6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77DB" w:rsidRPr="002C77DB" w14:paraId="73B71A02" w14:textId="45FCDE7B" w:rsidTr="00FB069A">
        <w:trPr>
          <w:trHeight w:val="418"/>
        </w:trPr>
        <w:tc>
          <w:tcPr>
            <w:tcW w:w="2340" w:type="dxa"/>
          </w:tcPr>
          <w:p w14:paraId="36ACD41A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51C3A9" w14:textId="2FCF0614" w:rsidR="00911408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3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203,927</w:t>
            </w:r>
          </w:p>
        </w:tc>
        <w:tc>
          <w:tcPr>
            <w:tcW w:w="270" w:type="dxa"/>
          </w:tcPr>
          <w:p w14:paraId="1ECBF88C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0AD7A6" w14:textId="65635B2B" w:rsidR="00911408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183,884</w:t>
            </w:r>
          </w:p>
        </w:tc>
        <w:tc>
          <w:tcPr>
            <w:tcW w:w="270" w:type="dxa"/>
          </w:tcPr>
          <w:p w14:paraId="4C16CB4F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4BA75C" w14:textId="323C5951" w:rsidR="00911408" w:rsidRPr="00D311AF" w:rsidRDefault="002C77DB" w:rsidP="0078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b/>
                <w:sz w:val="30"/>
                <w:szCs w:val="30"/>
              </w:rPr>
              <w:t>115,918</w:t>
            </w:r>
          </w:p>
        </w:tc>
        <w:tc>
          <w:tcPr>
            <w:tcW w:w="270" w:type="dxa"/>
          </w:tcPr>
          <w:p w14:paraId="44FFA50A" w14:textId="1BFB9339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6B5125" w14:textId="59D8F5BA" w:rsidR="00911408" w:rsidRPr="00D311AF" w:rsidRDefault="00911408" w:rsidP="002C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432,052</w:t>
            </w:r>
          </w:p>
        </w:tc>
        <w:tc>
          <w:tcPr>
            <w:tcW w:w="270" w:type="dxa"/>
            <w:vAlign w:val="bottom"/>
          </w:tcPr>
          <w:p w14:paraId="1614AA1F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CF2B26" w14:textId="15D85500" w:rsidR="00911408" w:rsidRPr="00D311AF" w:rsidRDefault="00911408" w:rsidP="002C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257,518</w:t>
            </w:r>
          </w:p>
        </w:tc>
        <w:tc>
          <w:tcPr>
            <w:tcW w:w="270" w:type="dxa"/>
          </w:tcPr>
          <w:p w14:paraId="10EFF199" w14:textId="77777777" w:rsidR="00911408" w:rsidRPr="00D311AF" w:rsidRDefault="00911408" w:rsidP="00C13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14370C" w14:textId="65D6D508" w:rsidR="00911408" w:rsidRPr="00D311AF" w:rsidRDefault="004C65F6" w:rsidP="00D31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81,369</w:t>
            </w:r>
          </w:p>
        </w:tc>
      </w:tr>
    </w:tbl>
    <w:p w14:paraId="70FFF068" w14:textId="77777777" w:rsidR="00AA51CA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3DF8A8" w14:textId="77777777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49096B" w14:textId="25B6BB58" w:rsidR="00150B4B" w:rsidRPr="00CF7C61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59E43" w14:textId="15872850" w:rsidR="00150B4B" w:rsidRPr="00CF7C61" w:rsidRDefault="001779DD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บริษัทเสนอข้อมูลส่วนงานดำเนินงานที่สำคัญ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7357C75" w14:textId="77777777" w:rsidR="00150B4B" w:rsidRPr="00F22402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F2240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65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637"/>
        <w:gridCol w:w="900"/>
        <w:gridCol w:w="270"/>
        <w:gridCol w:w="900"/>
        <w:gridCol w:w="270"/>
        <w:gridCol w:w="900"/>
        <w:gridCol w:w="270"/>
        <w:gridCol w:w="990"/>
        <w:gridCol w:w="270"/>
        <w:gridCol w:w="1013"/>
        <w:gridCol w:w="270"/>
        <w:gridCol w:w="967"/>
      </w:tblGrid>
      <w:tr w:rsidR="00993F0D" w:rsidRPr="00D47FE8" w14:paraId="43D0BD2E" w14:textId="77777777" w:rsidTr="00EE15AD">
        <w:trPr>
          <w:tblHeader/>
        </w:trPr>
        <w:tc>
          <w:tcPr>
            <w:tcW w:w="2637" w:type="dxa"/>
          </w:tcPr>
          <w:p w14:paraId="267C58EA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0B6BDB82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666B43" w:rsidRPr="00D47FE8" w14:paraId="752C8EB5" w14:textId="77777777" w:rsidTr="00EE15AD">
        <w:trPr>
          <w:tblHeader/>
        </w:trPr>
        <w:tc>
          <w:tcPr>
            <w:tcW w:w="2637" w:type="dxa"/>
          </w:tcPr>
          <w:p w14:paraId="39F654F8" w14:textId="4FE2A009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462F5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70" w:type="dxa"/>
            <w:gridSpan w:val="3"/>
          </w:tcPr>
          <w:p w14:paraId="3A267DF8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1BB5EB2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3C2CB712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A77F04E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64A8DBF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66B43" w:rsidRPr="006C7560" w14:paraId="6A825A34" w14:textId="77777777" w:rsidTr="00EE15AD">
        <w:trPr>
          <w:tblHeader/>
        </w:trPr>
        <w:tc>
          <w:tcPr>
            <w:tcW w:w="2637" w:type="dxa"/>
          </w:tcPr>
          <w:p w14:paraId="496BAA0B" w14:textId="63516023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462F50" w:rsidRPr="00462F5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462F50" w:rsidRPr="00462F5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</w:tcPr>
          <w:p w14:paraId="42673E3D" w14:textId="1A2AEADD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0DCB86A0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F86125" w14:textId="1B8A46F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AB3AB0B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B5C6B2" w14:textId="1FE15C01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D9484B0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B32E9A" w14:textId="643B9728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60F9B8B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FCEF5EC" w14:textId="680EEEA1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1BD0AB8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1C510039" w14:textId="4229C022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93F0D" w:rsidRPr="00D47FE8" w14:paraId="7187565A" w14:textId="77777777" w:rsidTr="00EE15AD">
        <w:trPr>
          <w:tblHeader/>
        </w:trPr>
        <w:tc>
          <w:tcPr>
            <w:tcW w:w="2637" w:type="dxa"/>
          </w:tcPr>
          <w:p w14:paraId="25CB7261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08EFC5E3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993F0D" w:rsidRPr="00D47FE8" w14:paraId="15F1C99A" w14:textId="77777777" w:rsidTr="00EE15AD">
        <w:tc>
          <w:tcPr>
            <w:tcW w:w="9657" w:type="dxa"/>
            <w:gridSpan w:val="12"/>
          </w:tcPr>
          <w:p w14:paraId="7008A012" w14:textId="77777777" w:rsidR="00993F0D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462F50" w:rsidRPr="00C96298" w14:paraId="0A432483" w14:textId="77777777" w:rsidTr="00EE15AD">
        <w:tc>
          <w:tcPr>
            <w:tcW w:w="2637" w:type="dxa"/>
          </w:tcPr>
          <w:p w14:paraId="77CFE48B" w14:textId="77777777" w:rsidR="00462F50" w:rsidRPr="00D47FE8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7D7FB343" w14:textId="7F01E65F" w:rsidR="00462F50" w:rsidRPr="00BC37D5" w:rsidRDefault="004C65F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sz w:val="26"/>
                <w:szCs w:val="26"/>
              </w:rPr>
              <w:t>2,195,883</w:t>
            </w:r>
          </w:p>
        </w:tc>
        <w:tc>
          <w:tcPr>
            <w:tcW w:w="270" w:type="dxa"/>
          </w:tcPr>
          <w:p w14:paraId="270CFA77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F17B13" w14:textId="56DE9435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2,910,906</w:t>
            </w:r>
          </w:p>
        </w:tc>
        <w:tc>
          <w:tcPr>
            <w:tcW w:w="270" w:type="dxa"/>
          </w:tcPr>
          <w:p w14:paraId="460B6B8F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A16C1" w14:textId="76F843E7" w:rsidR="00462F50" w:rsidRPr="00BC37D5" w:rsidRDefault="004C65F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sz w:val="26"/>
                <w:szCs w:val="26"/>
              </w:rPr>
              <w:t>3,626,253</w:t>
            </w:r>
          </w:p>
        </w:tc>
        <w:tc>
          <w:tcPr>
            <w:tcW w:w="270" w:type="dxa"/>
          </w:tcPr>
          <w:p w14:paraId="4CB7C0BB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699EE0" w14:textId="7402B020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4,036,674</w:t>
            </w:r>
          </w:p>
        </w:tc>
        <w:tc>
          <w:tcPr>
            <w:tcW w:w="270" w:type="dxa"/>
          </w:tcPr>
          <w:p w14:paraId="2F00C228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2536A5" w14:textId="75568E93" w:rsidR="00462F50" w:rsidRPr="003447E3" w:rsidRDefault="004C65F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sz w:val="26"/>
                <w:szCs w:val="26"/>
              </w:rPr>
              <w:t>5,822,136</w:t>
            </w:r>
          </w:p>
        </w:tc>
        <w:tc>
          <w:tcPr>
            <w:tcW w:w="270" w:type="dxa"/>
          </w:tcPr>
          <w:p w14:paraId="6DAE4808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520E50EB" w14:textId="12A19B99" w:rsidR="00462F50" w:rsidRPr="00BC37D5" w:rsidRDefault="00462F50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6,947,580</w:t>
            </w:r>
          </w:p>
        </w:tc>
      </w:tr>
      <w:tr w:rsidR="00462F50" w:rsidRPr="00C96298" w14:paraId="3022C491" w14:textId="77777777" w:rsidTr="00B26DF5">
        <w:tc>
          <w:tcPr>
            <w:tcW w:w="2637" w:type="dxa"/>
          </w:tcPr>
          <w:p w14:paraId="4CDC6099" w14:textId="77777777" w:rsidR="00462F50" w:rsidRPr="00D47FE8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72B176" w14:textId="56F0B76E" w:rsidR="00462F50" w:rsidRPr="00BC37D5" w:rsidRDefault="004C65F6" w:rsidP="006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sz w:val="26"/>
                <w:szCs w:val="26"/>
              </w:rPr>
              <w:t>(2,224,853)</w:t>
            </w:r>
          </w:p>
        </w:tc>
        <w:tc>
          <w:tcPr>
            <w:tcW w:w="270" w:type="dxa"/>
          </w:tcPr>
          <w:p w14:paraId="740EDA93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E42A04" w14:textId="7E83BDD5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(2,768,840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42CDBF4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FF0D43" w14:textId="3C5C3E67" w:rsidR="00462F50" w:rsidRPr="00BC37D5" w:rsidRDefault="004C65F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sz w:val="26"/>
                <w:szCs w:val="26"/>
              </w:rPr>
              <w:t>(3,266,403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EAC9336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987095" w14:textId="76EB6485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(3,533,239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C23E89C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89F7267" w14:textId="567894CB" w:rsidR="00462F50" w:rsidRPr="003447E3" w:rsidRDefault="004C65F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sz w:val="26"/>
                <w:szCs w:val="26"/>
              </w:rPr>
              <w:t>(5,491,256)</w:t>
            </w:r>
          </w:p>
        </w:tc>
        <w:tc>
          <w:tcPr>
            <w:tcW w:w="270" w:type="dxa"/>
          </w:tcPr>
          <w:p w14:paraId="07F4A912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5006CE3C" w14:textId="59C77820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sz w:val="26"/>
                <w:szCs w:val="26"/>
              </w:rPr>
              <w:t>(6,302,079)</w:t>
            </w:r>
          </w:p>
        </w:tc>
      </w:tr>
      <w:tr w:rsidR="00462F50" w:rsidRPr="00812335" w14:paraId="75811683" w14:textId="77777777" w:rsidTr="00B26DF5">
        <w:tc>
          <w:tcPr>
            <w:tcW w:w="2637" w:type="dxa"/>
          </w:tcPr>
          <w:p w14:paraId="40DBB050" w14:textId="27E3596B" w:rsidR="00462F50" w:rsidRPr="0081233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07CB66" w14:textId="21BEC4B2" w:rsidR="00462F50" w:rsidRPr="00BC37D5" w:rsidRDefault="004C65F6" w:rsidP="00662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(28,970)</w:t>
            </w:r>
          </w:p>
        </w:tc>
        <w:tc>
          <w:tcPr>
            <w:tcW w:w="270" w:type="dxa"/>
          </w:tcPr>
          <w:p w14:paraId="1112D5D5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AA214B0" w14:textId="3F07389F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142,066</w:t>
            </w:r>
          </w:p>
        </w:tc>
        <w:tc>
          <w:tcPr>
            <w:tcW w:w="270" w:type="dxa"/>
          </w:tcPr>
          <w:p w14:paraId="57006247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4C71C6D" w14:textId="0591DAC8" w:rsidR="00462F50" w:rsidRPr="00BC37D5" w:rsidRDefault="004C65F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359,850</w:t>
            </w:r>
          </w:p>
        </w:tc>
        <w:tc>
          <w:tcPr>
            <w:tcW w:w="270" w:type="dxa"/>
          </w:tcPr>
          <w:p w14:paraId="259A6B40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112E13" w14:textId="1D3058B8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3D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503,435</w:t>
            </w:r>
          </w:p>
        </w:tc>
        <w:tc>
          <w:tcPr>
            <w:tcW w:w="270" w:type="dxa"/>
          </w:tcPr>
          <w:p w14:paraId="1E214EBE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7ED69F91" w14:textId="5439F68A" w:rsidR="00462F50" w:rsidRPr="00BC37D5" w:rsidRDefault="004C65F6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330,880</w:t>
            </w:r>
          </w:p>
        </w:tc>
        <w:tc>
          <w:tcPr>
            <w:tcW w:w="270" w:type="dxa"/>
          </w:tcPr>
          <w:p w14:paraId="0AB487FF" w14:textId="77777777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4AD2011A" w14:textId="57DBF42B" w:rsidR="00462F50" w:rsidRPr="00BC37D5" w:rsidRDefault="00462F50" w:rsidP="0046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645,501</w:t>
            </w:r>
          </w:p>
        </w:tc>
      </w:tr>
      <w:tr w:rsidR="00993F0D" w:rsidRPr="00D47FE8" w14:paraId="2D3BA575" w14:textId="77777777" w:rsidTr="00EE15AD">
        <w:trPr>
          <w:trHeight w:hRule="exact" w:val="370"/>
        </w:trPr>
        <w:tc>
          <w:tcPr>
            <w:tcW w:w="2637" w:type="dxa"/>
          </w:tcPr>
          <w:p w14:paraId="74499826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5ECDAF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5915C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A647A4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175AE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067720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4FD76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4C7501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178BC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2F1A82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DA50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B41FAB3" w14:textId="77777777" w:rsidR="00993F0D" w:rsidRPr="00BC37D5" w:rsidRDefault="00993F0D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C6A6D" w:rsidRPr="00D47FE8" w14:paraId="0A3E75FE" w14:textId="77777777" w:rsidTr="004B4855">
        <w:tc>
          <w:tcPr>
            <w:tcW w:w="2637" w:type="dxa"/>
          </w:tcPr>
          <w:p w14:paraId="644739DE" w14:textId="77777777" w:rsidR="007C6A6D" w:rsidRPr="00D47FE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1B83D49D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805225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4DC1760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79B815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A97E15B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D5731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7F6EBAA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B8BB5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3EB8C61" w14:textId="709D660F" w:rsidR="007C6A6D" w:rsidRPr="00BC37D5" w:rsidRDefault="004C65F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5F6">
              <w:rPr>
                <w:rFonts w:asciiTheme="majorBidi" w:hAnsiTheme="majorBidi" w:cstheme="majorBidi"/>
                <w:sz w:val="26"/>
                <w:szCs w:val="26"/>
              </w:rPr>
              <w:t>(184,530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E750ED3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7BC68738" w14:textId="711508F6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(230,447)</w:t>
            </w:r>
          </w:p>
        </w:tc>
      </w:tr>
      <w:tr w:rsidR="007C6A6D" w:rsidRPr="00D47FE8" w14:paraId="6BB78587" w14:textId="77777777" w:rsidTr="004B4855">
        <w:tc>
          <w:tcPr>
            <w:tcW w:w="2637" w:type="dxa"/>
          </w:tcPr>
          <w:p w14:paraId="1941547D" w14:textId="77777777" w:rsidR="007C6A6D" w:rsidRPr="00D47FE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A52F043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824A9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1035E02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A3ACE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EEE6FF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20AFA2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FEC260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73C5A0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D71626A" w14:textId="097E4D93" w:rsidR="007C6A6D" w:rsidRPr="00BC37D5" w:rsidRDefault="004C65F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5F6">
              <w:rPr>
                <w:rFonts w:asciiTheme="majorBidi" w:hAnsiTheme="majorBidi" w:cstheme="majorBidi"/>
                <w:sz w:val="26"/>
                <w:szCs w:val="26"/>
              </w:rPr>
              <w:t>(192,665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1D96DCD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7D561D85" w14:textId="02531592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41E6">
              <w:rPr>
                <w:rFonts w:asciiTheme="majorBidi" w:hAnsiTheme="majorBidi" w:cstheme="majorBidi"/>
                <w:sz w:val="26"/>
                <w:szCs w:val="26"/>
              </w:rPr>
              <w:t>168,069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C5616" w:rsidRPr="00D47FE8" w14:paraId="66CD3FBA" w14:textId="77777777" w:rsidTr="00EE15AD">
        <w:tc>
          <w:tcPr>
            <w:tcW w:w="2637" w:type="dxa"/>
          </w:tcPr>
          <w:p w14:paraId="3913DDF4" w14:textId="3097607E" w:rsidR="008C5616" w:rsidRPr="00D47FE8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5" w:right="-135" w:hanging="19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ขาดทุนจากการด้อยค่าอาคารและ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  <w:tc>
          <w:tcPr>
            <w:tcW w:w="900" w:type="dxa"/>
          </w:tcPr>
          <w:p w14:paraId="4A36A757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DBE9C4F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47F452A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8D1428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C4B0957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B21B09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C3E63C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646DF4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4D5EBA0" w14:textId="77777777" w:rsidR="00F80DB2" w:rsidRDefault="00F80DB2" w:rsidP="00F8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DB0189" w14:textId="6C7786DC" w:rsidR="004C65F6" w:rsidRDefault="00D21E0A" w:rsidP="00F8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C65F6" w:rsidRPr="004C65F6">
              <w:rPr>
                <w:rFonts w:asciiTheme="majorBidi" w:hAnsiTheme="majorBidi" w:cstheme="majorBidi"/>
                <w:sz w:val="26"/>
                <w:szCs w:val="26"/>
              </w:rPr>
              <w:t>118,609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9D69AB7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459FF3D3" w14:textId="77777777" w:rsidR="008C5616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FA564A" w14:textId="316275A3" w:rsidR="008C5616" w:rsidRPr="00E228E3" w:rsidRDefault="009241E6" w:rsidP="00924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(81,417)</w:t>
            </w:r>
          </w:p>
        </w:tc>
      </w:tr>
      <w:tr w:rsidR="008C5616" w:rsidRPr="00D47FE8" w14:paraId="18F64506" w14:textId="77777777" w:rsidTr="00EE15AD">
        <w:tc>
          <w:tcPr>
            <w:tcW w:w="2637" w:type="dxa"/>
          </w:tcPr>
          <w:p w14:paraId="7A8A82F3" w14:textId="77777777" w:rsidR="008C5616" w:rsidRPr="00D47FE8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ECEAEAC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0FC2D7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9B2A173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E88F78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8D4CE80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2F185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8602B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8E3E58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FA7EF4" w14:textId="572038E5" w:rsidR="008C5616" w:rsidRPr="00BC37D5" w:rsidRDefault="004C65F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sz w:val="26"/>
                <w:szCs w:val="26"/>
              </w:rPr>
              <w:t>57,372</w:t>
            </w:r>
          </w:p>
        </w:tc>
        <w:tc>
          <w:tcPr>
            <w:tcW w:w="270" w:type="dxa"/>
          </w:tcPr>
          <w:p w14:paraId="0CE506F9" w14:textId="77777777" w:rsidR="008C5616" w:rsidRPr="00BC37D5" w:rsidRDefault="008C5616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108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9493800" w14:textId="055DAA90" w:rsidR="008C5616" w:rsidRPr="00BC37D5" w:rsidRDefault="007C6A6D" w:rsidP="008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C6A6D">
              <w:rPr>
                <w:rFonts w:asciiTheme="majorBidi" w:hAnsiTheme="majorBidi" w:cstheme="majorBidi"/>
                <w:sz w:val="26"/>
                <w:szCs w:val="26"/>
              </w:rPr>
              <w:t>84,001</w:t>
            </w:r>
          </w:p>
        </w:tc>
      </w:tr>
      <w:tr w:rsidR="00666B43" w:rsidRPr="00A942E3" w14:paraId="3EE4A44A" w14:textId="77777777" w:rsidTr="00EE15AD">
        <w:trPr>
          <w:trHeight w:val="352"/>
        </w:trPr>
        <w:tc>
          <w:tcPr>
            <w:tcW w:w="2637" w:type="dxa"/>
          </w:tcPr>
          <w:p w14:paraId="3AC2B5AC" w14:textId="1D0D6FAF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ขาดทุน) กำไรจากกิจกรรมดำเนินงาน</w:t>
            </w:r>
          </w:p>
        </w:tc>
        <w:tc>
          <w:tcPr>
            <w:tcW w:w="900" w:type="dxa"/>
          </w:tcPr>
          <w:p w14:paraId="5AC04DB1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7160B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E97DEA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E51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CFBDE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B6491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1F24D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42C8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6812CB4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0BC5543" w14:textId="1D31F577" w:rsidR="004C65F6" w:rsidRPr="00BC37D5" w:rsidRDefault="004C65F6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(107,552)</w:t>
            </w:r>
          </w:p>
        </w:tc>
        <w:tc>
          <w:tcPr>
            <w:tcW w:w="270" w:type="dxa"/>
          </w:tcPr>
          <w:p w14:paraId="441FC39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FDAE835" w14:textId="77777777" w:rsidR="00666B43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19FEA1A" w14:textId="0AB05E2C" w:rsidR="00666B43" w:rsidRPr="00BC37D5" w:rsidRDefault="007C6A6D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C6A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249,569</w:t>
            </w:r>
          </w:p>
        </w:tc>
      </w:tr>
      <w:tr w:rsidR="007C6A6D" w:rsidRPr="00D47FE8" w14:paraId="67CE3446" w14:textId="77777777" w:rsidTr="00EE15AD">
        <w:tc>
          <w:tcPr>
            <w:tcW w:w="2637" w:type="dxa"/>
          </w:tcPr>
          <w:p w14:paraId="647F713D" w14:textId="4E3BFEBD" w:rsidR="007C6A6D" w:rsidRPr="00D47FE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08282082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3CB8F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354E67F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B5CCC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3C3BC9A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72626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EF8793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30F157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BA74F66" w14:textId="15F7B7E7" w:rsidR="007C6A6D" w:rsidRPr="00BC37D5" w:rsidRDefault="004C65F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sz w:val="26"/>
                <w:szCs w:val="26"/>
              </w:rPr>
              <w:t>(10,962)</w:t>
            </w:r>
          </w:p>
        </w:tc>
        <w:tc>
          <w:tcPr>
            <w:tcW w:w="270" w:type="dxa"/>
          </w:tcPr>
          <w:p w14:paraId="5C9DF01E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321196AD" w14:textId="52B0E44B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(13,165)</w:t>
            </w:r>
          </w:p>
        </w:tc>
      </w:tr>
      <w:tr w:rsidR="007C6A6D" w:rsidRPr="00D47FE8" w14:paraId="09DDFA42" w14:textId="77777777" w:rsidTr="00EE15AD">
        <w:tc>
          <w:tcPr>
            <w:tcW w:w="2637" w:type="dxa"/>
          </w:tcPr>
          <w:p w14:paraId="6CB861EE" w14:textId="50FDD5FF" w:rsidR="007C6A6D" w:rsidRPr="00D47FE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7891D501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A576C9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FCAB465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74316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05565E8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33309F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DD3E92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B6441A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E5F63D9" w14:textId="5159F428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663D6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1AB0C0B7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6A6D" w:rsidRPr="00D47FE8" w14:paraId="3C50D068" w14:textId="77777777" w:rsidTr="00EE15AD">
        <w:tc>
          <w:tcPr>
            <w:tcW w:w="2637" w:type="dxa"/>
          </w:tcPr>
          <w:p w14:paraId="23D67E49" w14:textId="7AF21778" w:rsidR="007C6A6D" w:rsidRPr="00D47FE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76B774DB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AFA8E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B3B034E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AD2EE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E7AB739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D3D97A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E4AFA02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65ECA7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A3498E9" w14:textId="741B2B53" w:rsidR="007C6A6D" w:rsidRPr="00BC37D5" w:rsidRDefault="004C65F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sz w:val="26"/>
                <w:szCs w:val="26"/>
              </w:rPr>
              <w:t>118,744</w:t>
            </w:r>
          </w:p>
        </w:tc>
        <w:tc>
          <w:tcPr>
            <w:tcW w:w="270" w:type="dxa"/>
          </w:tcPr>
          <w:p w14:paraId="3EDAFF1B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2798E31" w14:textId="28857040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104,848</w:t>
            </w:r>
          </w:p>
        </w:tc>
      </w:tr>
      <w:tr w:rsidR="007C6A6D" w:rsidRPr="00D47FE8" w14:paraId="62762A64" w14:textId="77777777" w:rsidTr="00B3744F">
        <w:tc>
          <w:tcPr>
            <w:tcW w:w="2637" w:type="dxa"/>
            <w:vAlign w:val="bottom"/>
          </w:tcPr>
          <w:p w14:paraId="0358011F" w14:textId="4944A69C" w:rsidR="007C6A6D" w:rsidRPr="00183EE9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622FC5D8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C5E987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9CB5C4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F5CBE2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9B9955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563204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C978A6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267729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DB6274C" w14:textId="75EDACFC" w:rsidR="007C6A6D" w:rsidRPr="00BC37D5" w:rsidRDefault="004C65F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230</w:t>
            </w:r>
          </w:p>
        </w:tc>
        <w:tc>
          <w:tcPr>
            <w:tcW w:w="270" w:type="dxa"/>
            <w:vAlign w:val="bottom"/>
          </w:tcPr>
          <w:p w14:paraId="500E92C8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A21EC61" w14:textId="2995167F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341,252</w:t>
            </w:r>
          </w:p>
        </w:tc>
      </w:tr>
      <w:tr w:rsidR="007C6A6D" w:rsidRPr="00D47FE8" w14:paraId="3F7D3E62" w14:textId="77777777" w:rsidTr="00EE15AD">
        <w:tc>
          <w:tcPr>
            <w:tcW w:w="2637" w:type="dxa"/>
          </w:tcPr>
          <w:p w14:paraId="6A452068" w14:textId="6AEDF6A1" w:rsidR="007C6A6D" w:rsidRPr="00D47FE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78F92D10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42C59D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EA3C2D2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75C144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F841269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C335A3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ED92D8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74022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8D4461F" w14:textId="7A93B1D1" w:rsidR="007C6A6D" w:rsidRPr="00BC37D5" w:rsidRDefault="009C671E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C65F6" w:rsidRPr="004C65F6">
              <w:rPr>
                <w:rFonts w:asciiTheme="majorBidi" w:hAnsiTheme="majorBidi" w:cstheme="majorBidi"/>
                <w:sz w:val="26"/>
                <w:szCs w:val="26"/>
              </w:rPr>
              <w:t>13,141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292F126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A3A0923" w14:textId="60747E10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(47,842)</w:t>
            </w:r>
          </w:p>
        </w:tc>
      </w:tr>
      <w:tr w:rsidR="007C6A6D" w:rsidRPr="006A40DC" w14:paraId="0B1F9ED4" w14:textId="77777777" w:rsidTr="00EE15AD">
        <w:tc>
          <w:tcPr>
            <w:tcW w:w="2637" w:type="dxa"/>
          </w:tcPr>
          <w:p w14:paraId="42CF180F" w14:textId="27ADE67D" w:rsidR="007C6A6D" w:rsidRPr="00E14EE1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DDAC4DA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BEAB05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B3D820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72076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252ABA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515EF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874F1C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2C47B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8687E51" w14:textId="590AF775" w:rsidR="007C6A6D" w:rsidRPr="00BC37D5" w:rsidRDefault="004C65F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65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(12,911)</w:t>
            </w:r>
          </w:p>
        </w:tc>
        <w:tc>
          <w:tcPr>
            <w:tcW w:w="270" w:type="dxa"/>
          </w:tcPr>
          <w:p w14:paraId="5BC2EF3F" w14:textId="77777777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0612D9C" w14:textId="71E58512" w:rsidR="007C6A6D" w:rsidRPr="00BC37D5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293,410</w:t>
            </w:r>
          </w:p>
        </w:tc>
      </w:tr>
    </w:tbl>
    <w:p w14:paraId="0E6A6BDE" w14:textId="293ED1AF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9FEE0DE" w14:textId="23485195" w:rsidR="00311436" w:rsidRDefault="00311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19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113"/>
        <w:gridCol w:w="241"/>
        <w:gridCol w:w="29"/>
        <w:gridCol w:w="980"/>
        <w:gridCol w:w="15"/>
        <w:gridCol w:w="270"/>
        <w:gridCol w:w="11"/>
        <w:gridCol w:w="1066"/>
        <w:gridCol w:w="272"/>
        <w:gridCol w:w="1169"/>
        <w:gridCol w:w="8"/>
      </w:tblGrid>
      <w:tr w:rsidR="007213E2" w:rsidRPr="007213E2" w14:paraId="28A9B27B" w14:textId="77777777" w:rsidTr="00583DDF">
        <w:tc>
          <w:tcPr>
            <w:tcW w:w="2419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60" w:type="dxa"/>
            <w:gridSpan w:val="20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583DDF">
        <w:tc>
          <w:tcPr>
            <w:tcW w:w="2419" w:type="dxa"/>
          </w:tcPr>
          <w:p w14:paraId="1130F273" w14:textId="7D190610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gridSpan w:val="5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5" w:type="dxa"/>
            <w:gridSpan w:val="2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5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66B43" w:rsidRPr="007213E2" w14:paraId="0E7B7DF2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E2F1052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9203E3" w14:textId="1E5C1237" w:rsidR="00666B43" w:rsidRPr="007213E2" w:rsidRDefault="007C6A6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6A6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C6A6D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3" w:type="dxa"/>
            <w:gridSpan w:val="2"/>
          </w:tcPr>
          <w:p w14:paraId="42AC1419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E8BEE01" w14:textId="32CC7982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  <w:vAlign w:val="bottom"/>
          </w:tcPr>
          <w:p w14:paraId="39367DEC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7A898D3D" w14:textId="33F81AAC" w:rsidR="00666B43" w:rsidRPr="007213E2" w:rsidRDefault="007C6A6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6A6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C6A6D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9FC5A72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1266F80" w14:textId="26EB3336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2"/>
            <w:vAlign w:val="bottom"/>
          </w:tcPr>
          <w:p w14:paraId="2A906229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00127E83" w14:textId="01D4FCAA" w:rsidR="00666B43" w:rsidRPr="007213E2" w:rsidRDefault="007C6A6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6A6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C6A6D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2" w:type="dxa"/>
          </w:tcPr>
          <w:p w14:paraId="608C233B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B307EC0" w14:textId="5B823639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8C6175" w:rsidRPr="007213E2" w14:paraId="3962BA66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BBE9F58" w14:textId="440A827B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F3DECA" w14:textId="14ABD199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43" w:type="dxa"/>
            <w:gridSpan w:val="2"/>
          </w:tcPr>
          <w:p w14:paraId="28B6D3D6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47F77AA2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057C890A" w14:textId="36F87FA5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</w:tcPr>
          <w:p w14:paraId="15A1EEAC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04DEC25" w14:textId="6BD264B4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81" w:type="dxa"/>
            <w:gridSpan w:val="2"/>
            <w:vAlign w:val="bottom"/>
          </w:tcPr>
          <w:p w14:paraId="4868E8A2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7BB17A99" w14:textId="7F8C92FF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72" w:type="dxa"/>
          </w:tcPr>
          <w:p w14:paraId="62B92F73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55E2FF5" w14:textId="721F7360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</w:tr>
      <w:tr w:rsidR="008C6175" w:rsidRPr="007213E2" w14:paraId="10DD7BDB" w14:textId="77777777" w:rsidTr="00583DDF">
        <w:trPr>
          <w:trHeight w:val="297"/>
        </w:trPr>
        <w:tc>
          <w:tcPr>
            <w:tcW w:w="2419" w:type="dxa"/>
          </w:tcPr>
          <w:p w14:paraId="1B95A037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0" w:type="dxa"/>
            <w:gridSpan w:val="20"/>
          </w:tcPr>
          <w:p w14:paraId="56302A8E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8C6175" w:rsidRPr="007213E2" w14:paraId="6A548BE8" w14:textId="77777777" w:rsidTr="00583DDF">
        <w:trPr>
          <w:gridAfter w:val="1"/>
          <w:wAfter w:w="8" w:type="dxa"/>
        </w:trPr>
        <w:tc>
          <w:tcPr>
            <w:tcW w:w="7383" w:type="dxa"/>
            <w:gridSpan w:val="15"/>
          </w:tcPr>
          <w:p w14:paraId="18CA5A80" w14:textId="77777777" w:rsidR="008C6175" w:rsidRPr="007213E2" w:rsidRDefault="008C6175" w:rsidP="008C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</w:tcPr>
          <w:p w14:paraId="25FEA237" w14:textId="77777777" w:rsidR="008C6175" w:rsidRPr="007213E2" w:rsidRDefault="008C6175" w:rsidP="008C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34A1D6EC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3FBEE564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972F603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27E" w:rsidRPr="007213E2" w14:paraId="476E4EC7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488833AC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</w:tcPr>
          <w:p w14:paraId="2C333902" w14:textId="00009964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299,137</w:t>
            </w:r>
          </w:p>
        </w:tc>
        <w:tc>
          <w:tcPr>
            <w:tcW w:w="243" w:type="dxa"/>
            <w:gridSpan w:val="2"/>
          </w:tcPr>
          <w:p w14:paraId="441ECE4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6CDD523C" w14:textId="1F4A226E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441,288</w:t>
            </w:r>
          </w:p>
        </w:tc>
        <w:tc>
          <w:tcPr>
            <w:tcW w:w="238" w:type="dxa"/>
            <w:gridSpan w:val="2"/>
          </w:tcPr>
          <w:p w14:paraId="01A8C81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4310598B" w14:textId="47A879DB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1,182,638</w:t>
            </w:r>
          </w:p>
        </w:tc>
        <w:tc>
          <w:tcPr>
            <w:tcW w:w="241" w:type="dxa"/>
          </w:tcPr>
          <w:p w14:paraId="6547FEC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6057F45" w14:textId="69C6D9BD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1,250,343</w:t>
            </w:r>
          </w:p>
        </w:tc>
        <w:tc>
          <w:tcPr>
            <w:tcW w:w="270" w:type="dxa"/>
          </w:tcPr>
          <w:p w14:paraId="6BF03A4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79F8A92E" w14:textId="2D307899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1,481,775</w:t>
            </w:r>
          </w:p>
        </w:tc>
        <w:tc>
          <w:tcPr>
            <w:tcW w:w="272" w:type="dxa"/>
          </w:tcPr>
          <w:p w14:paraId="537F3F6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3B0F9DC" w14:textId="54319260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1,691,631</w:t>
            </w:r>
          </w:p>
        </w:tc>
      </w:tr>
      <w:tr w:rsidR="0047127E" w:rsidRPr="007213E2" w14:paraId="4838FF9E" w14:textId="77777777">
        <w:trPr>
          <w:gridAfter w:val="1"/>
          <w:wAfter w:w="8" w:type="dxa"/>
        </w:trPr>
        <w:tc>
          <w:tcPr>
            <w:tcW w:w="2426" w:type="dxa"/>
            <w:gridSpan w:val="2"/>
          </w:tcPr>
          <w:p w14:paraId="6DD10AAC" w14:textId="6D7AAD3C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</w:tcPr>
          <w:p w14:paraId="07935549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A3B7B1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16EE8D6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58B2A28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5811B1D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9DF6F2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BB8D96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A20C3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1479D7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5371137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4053E6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7127E" w:rsidRPr="007213E2" w14:paraId="6F7A8CEC" w14:textId="77777777">
        <w:trPr>
          <w:gridAfter w:val="1"/>
          <w:wAfter w:w="8" w:type="dxa"/>
        </w:trPr>
        <w:tc>
          <w:tcPr>
            <w:tcW w:w="2426" w:type="dxa"/>
            <w:gridSpan w:val="2"/>
          </w:tcPr>
          <w:p w14:paraId="4DB31B54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vAlign w:val="center"/>
          </w:tcPr>
          <w:p w14:paraId="6B2C3191" w14:textId="45DA5063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757,274</w:t>
            </w:r>
          </w:p>
        </w:tc>
        <w:tc>
          <w:tcPr>
            <w:tcW w:w="243" w:type="dxa"/>
            <w:gridSpan w:val="2"/>
            <w:vAlign w:val="center"/>
          </w:tcPr>
          <w:p w14:paraId="19766F8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6FA15E97" w14:textId="74C0F6B1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877,980</w:t>
            </w:r>
          </w:p>
        </w:tc>
        <w:tc>
          <w:tcPr>
            <w:tcW w:w="238" w:type="dxa"/>
            <w:gridSpan w:val="2"/>
            <w:vAlign w:val="center"/>
          </w:tcPr>
          <w:p w14:paraId="1CB6AAD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6C3AD07" w14:textId="22D27F6F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398,187</w:t>
            </w:r>
          </w:p>
        </w:tc>
        <w:tc>
          <w:tcPr>
            <w:tcW w:w="241" w:type="dxa"/>
            <w:vAlign w:val="center"/>
          </w:tcPr>
          <w:p w14:paraId="3BD1B99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vAlign w:val="center"/>
          </w:tcPr>
          <w:p w14:paraId="77CA8E3A" w14:textId="5C592A7A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391,319</w:t>
            </w:r>
          </w:p>
        </w:tc>
        <w:tc>
          <w:tcPr>
            <w:tcW w:w="270" w:type="dxa"/>
          </w:tcPr>
          <w:p w14:paraId="30BF513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369C68E7" w14:textId="04650AC0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1,155,461</w:t>
            </w:r>
          </w:p>
        </w:tc>
        <w:tc>
          <w:tcPr>
            <w:tcW w:w="272" w:type="dxa"/>
          </w:tcPr>
          <w:p w14:paraId="2971344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6EFFAEF" w14:textId="22CCD39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1,269,299</w:t>
            </w:r>
          </w:p>
        </w:tc>
      </w:tr>
      <w:tr w:rsidR="0047127E" w:rsidRPr="007213E2" w14:paraId="7C774CE2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4B7D1B5E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vAlign w:val="center"/>
          </w:tcPr>
          <w:p w14:paraId="198FB2B4" w14:textId="00DA7034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38C756C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52597473" w14:textId="004E4853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4CD53D4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B9D0DBC" w14:textId="53485AB8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324B49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vAlign w:val="center"/>
          </w:tcPr>
          <w:p w14:paraId="7230259E" w14:textId="3FC01296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2023C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380922B2" w14:textId="1197B6B7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181,109</w:t>
            </w:r>
          </w:p>
        </w:tc>
        <w:tc>
          <w:tcPr>
            <w:tcW w:w="272" w:type="dxa"/>
          </w:tcPr>
          <w:p w14:paraId="5184D03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F35C299" w14:textId="24D31BB4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181,127</w:t>
            </w:r>
          </w:p>
        </w:tc>
      </w:tr>
      <w:tr w:rsidR="0047127E" w:rsidRPr="007213E2" w14:paraId="5CFBE09D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07CD6A20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</w:tcPr>
          <w:p w14:paraId="6E6CF00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6440B19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20EA4D5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57A6E29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3850AE93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A461BD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3EA5CF4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ECDE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D3C2F" w14:textId="303FEBC9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1,336,570</w:t>
            </w:r>
          </w:p>
        </w:tc>
        <w:tc>
          <w:tcPr>
            <w:tcW w:w="272" w:type="dxa"/>
          </w:tcPr>
          <w:p w14:paraId="21FA8BE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5D292" w14:textId="46E878A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1,450,426</w:t>
            </w:r>
          </w:p>
        </w:tc>
      </w:tr>
      <w:tr w:rsidR="0047127E" w:rsidRPr="007213E2" w14:paraId="62646619" w14:textId="77777777" w:rsidTr="00583DDF">
        <w:trPr>
          <w:gridAfter w:val="1"/>
          <w:wAfter w:w="8" w:type="dxa"/>
          <w:trHeight w:val="77"/>
        </w:trPr>
        <w:tc>
          <w:tcPr>
            <w:tcW w:w="2426" w:type="dxa"/>
            <w:gridSpan w:val="2"/>
          </w:tcPr>
          <w:p w14:paraId="45E4BC01" w14:textId="729480A9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</w:tcPr>
          <w:p w14:paraId="730D4B73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601479D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C93A2C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6D9369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2610077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FFB141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6E3E37C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EEB87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5826974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5B872D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BD841E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7127E" w:rsidRPr="007213E2" w14:paraId="7CDCB6E6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40ADB59B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vAlign w:val="center"/>
          </w:tcPr>
          <w:p w14:paraId="631CE40E" w14:textId="5456BC24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789,954</w:t>
            </w:r>
          </w:p>
        </w:tc>
        <w:tc>
          <w:tcPr>
            <w:tcW w:w="243" w:type="dxa"/>
            <w:gridSpan w:val="2"/>
            <w:vAlign w:val="center"/>
          </w:tcPr>
          <w:p w14:paraId="6665EAB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6EEB45F3" w14:textId="6C8AAE84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1,040,491</w:t>
            </w:r>
          </w:p>
        </w:tc>
        <w:tc>
          <w:tcPr>
            <w:tcW w:w="238" w:type="dxa"/>
            <w:gridSpan w:val="2"/>
            <w:vAlign w:val="center"/>
          </w:tcPr>
          <w:p w14:paraId="52E76DB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1368073B" w14:textId="3D612800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228,577</w:t>
            </w:r>
          </w:p>
        </w:tc>
        <w:tc>
          <w:tcPr>
            <w:tcW w:w="241" w:type="dxa"/>
            <w:vAlign w:val="center"/>
          </w:tcPr>
          <w:p w14:paraId="18EA137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vAlign w:val="center"/>
          </w:tcPr>
          <w:p w14:paraId="66F88195" w14:textId="7C79CBD3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302,229</w:t>
            </w:r>
          </w:p>
        </w:tc>
        <w:tc>
          <w:tcPr>
            <w:tcW w:w="270" w:type="dxa"/>
            <w:vAlign w:val="center"/>
          </w:tcPr>
          <w:p w14:paraId="66901F6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42125A76" w14:textId="14CE5E9B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1,018,531</w:t>
            </w:r>
          </w:p>
        </w:tc>
        <w:tc>
          <w:tcPr>
            <w:tcW w:w="272" w:type="dxa"/>
          </w:tcPr>
          <w:p w14:paraId="55252DB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E58B9CD" w14:textId="51770608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1,342,720</w:t>
            </w:r>
          </w:p>
        </w:tc>
      </w:tr>
      <w:tr w:rsidR="0047127E" w:rsidRPr="007213E2" w14:paraId="3B20AE29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3A61960F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</w:tcPr>
          <w:p w14:paraId="4CC684B5" w14:textId="570F2CDE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6DDE3A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39726317" w14:textId="3F914709" w:rsidR="0047127E" w:rsidRPr="00950950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74504DD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47C6D479" w14:textId="19CD3311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1D1F59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5EC8185E" w14:textId="373396D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5BBEE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03B7FF03" w14:textId="1548B3CF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170,960</w:t>
            </w:r>
          </w:p>
        </w:tc>
        <w:tc>
          <w:tcPr>
            <w:tcW w:w="272" w:type="dxa"/>
            <w:tcBorders>
              <w:left w:val="nil"/>
            </w:tcBorders>
          </w:tcPr>
          <w:p w14:paraId="44BECE1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6F40996" w14:textId="575D46FE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185,969</w:t>
            </w:r>
          </w:p>
        </w:tc>
      </w:tr>
      <w:tr w:rsidR="0047127E" w:rsidRPr="007213E2" w14:paraId="2B3244CE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6FBC9D49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</w:tcPr>
          <w:p w14:paraId="31EAEAF6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C44B98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138D7769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52AC0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4416827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E97337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99D62B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02F0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24796D86" w14:textId="49C6742D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1,189,491</w:t>
            </w:r>
          </w:p>
        </w:tc>
        <w:tc>
          <w:tcPr>
            <w:tcW w:w="272" w:type="dxa"/>
            <w:tcBorders>
              <w:left w:val="nil"/>
            </w:tcBorders>
          </w:tcPr>
          <w:p w14:paraId="616B6DD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160D758" w14:textId="3E1B955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1,528,689</w:t>
            </w:r>
          </w:p>
        </w:tc>
      </w:tr>
      <w:tr w:rsidR="0047127E" w:rsidRPr="00D87B1A" w14:paraId="78B3494B" w14:textId="77777777">
        <w:trPr>
          <w:gridAfter w:val="1"/>
          <w:wAfter w:w="8" w:type="dxa"/>
        </w:trPr>
        <w:tc>
          <w:tcPr>
            <w:tcW w:w="2419" w:type="dxa"/>
          </w:tcPr>
          <w:p w14:paraId="722177A8" w14:textId="77777777" w:rsidR="0047127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BEB0B6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32287C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60C07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3BC5157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A62BB2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127E" w:rsidRPr="00D87B1A" w14:paraId="364E73D2" w14:textId="77777777">
        <w:trPr>
          <w:gridAfter w:val="1"/>
          <w:wAfter w:w="8" w:type="dxa"/>
        </w:trPr>
        <w:tc>
          <w:tcPr>
            <w:tcW w:w="2419" w:type="dxa"/>
          </w:tcPr>
          <w:p w14:paraId="110FB8F0" w14:textId="77777777" w:rsidR="0047127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  <w:vAlign w:val="center"/>
          </w:tcPr>
          <w:p w14:paraId="233677E0" w14:textId="79D52431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sz w:val="26"/>
                <w:szCs w:val="26"/>
              </w:rPr>
              <w:t>180,54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43" w:type="dxa"/>
            <w:gridSpan w:val="2"/>
            <w:vAlign w:val="center"/>
          </w:tcPr>
          <w:p w14:paraId="7BA198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2F7ADC02" w:rsidR="0047127E" w:rsidRPr="00FC5F88" w:rsidRDefault="0047127E" w:rsidP="0078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204,606</w:t>
            </w:r>
          </w:p>
        </w:tc>
        <w:tc>
          <w:tcPr>
            <w:tcW w:w="238" w:type="dxa"/>
            <w:gridSpan w:val="2"/>
            <w:vAlign w:val="center"/>
          </w:tcPr>
          <w:p w14:paraId="6B837BC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E311C3A" w14:textId="4A468D9F" w:rsidR="0047127E" w:rsidRPr="0072413E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1,200</w:t>
            </w:r>
          </w:p>
        </w:tc>
        <w:tc>
          <w:tcPr>
            <w:tcW w:w="241" w:type="dxa"/>
            <w:vAlign w:val="center"/>
          </w:tcPr>
          <w:p w14:paraId="2D14974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7E86946D" w:rsidR="0047127E" w:rsidRPr="0072413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1,353</w:t>
            </w:r>
          </w:p>
        </w:tc>
        <w:tc>
          <w:tcPr>
            <w:tcW w:w="270" w:type="dxa"/>
          </w:tcPr>
          <w:p w14:paraId="42E6A0F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4B9A096" w14:textId="393A00DF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sz w:val="26"/>
                <w:szCs w:val="26"/>
              </w:rPr>
              <w:t>181,740</w:t>
            </w:r>
          </w:p>
        </w:tc>
        <w:tc>
          <w:tcPr>
            <w:tcW w:w="272" w:type="dxa"/>
          </w:tcPr>
          <w:p w14:paraId="00525C3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2A81C31" w14:textId="485204A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205,959</w:t>
            </w:r>
          </w:p>
        </w:tc>
      </w:tr>
      <w:tr w:rsidR="0047127E" w:rsidRPr="00D87B1A" w14:paraId="116F3C16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7ABE166D" w14:textId="77777777" w:rsidR="0047127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7C392068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7F8797D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7786C11" w14:textId="702CCE11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D6C96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6AF2E6BD" w:rsidR="0047127E" w:rsidRPr="00FC5F88" w:rsidRDefault="0047127E" w:rsidP="00786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A0488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7A320A50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sz w:val="26"/>
                <w:szCs w:val="26"/>
              </w:rPr>
              <w:t>23,265</w:t>
            </w:r>
          </w:p>
        </w:tc>
        <w:tc>
          <w:tcPr>
            <w:tcW w:w="272" w:type="dxa"/>
          </w:tcPr>
          <w:p w14:paraId="4CBB93E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326C563" w14:textId="5D836F40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29,115</w:t>
            </w:r>
          </w:p>
        </w:tc>
      </w:tr>
      <w:tr w:rsidR="0047127E" w:rsidRPr="00D87B1A" w14:paraId="5BC283EF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7360D8A7" w14:textId="77777777" w:rsidR="0047127E" w:rsidRPr="00D47FE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3DB1309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7630E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7779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0E8A6E2C" w:rsidR="0047127E" w:rsidRPr="00FC5F88" w:rsidRDefault="00183A0D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sz w:val="26"/>
                <w:szCs w:val="26"/>
              </w:rPr>
              <w:t>205,005</w:t>
            </w:r>
          </w:p>
        </w:tc>
        <w:tc>
          <w:tcPr>
            <w:tcW w:w="272" w:type="dxa"/>
          </w:tcPr>
          <w:p w14:paraId="4BC0A3B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0CC95C0A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235,074</w:t>
            </w:r>
          </w:p>
        </w:tc>
      </w:tr>
      <w:tr w:rsidR="008C6175" w:rsidRPr="007213E2" w14:paraId="78E153EA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5A8CA62D" w14:textId="65F667EE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</w:tcPr>
          <w:p w14:paraId="7212BFDA" w14:textId="43778095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4570F8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2AFB4EF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06101D11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3337BA6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BF758E9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5B1ACBC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8186A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78B89" w14:textId="77777777" w:rsidR="008130AA" w:rsidRDefault="008130AA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A3E1D47" w14:textId="50BF1E6A" w:rsidR="00183A0D" w:rsidRPr="00FC5F88" w:rsidRDefault="00183A0D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Cs/>
                <w:sz w:val="26"/>
                <w:szCs w:val="26"/>
              </w:rPr>
              <w:t>4,216,752</w:t>
            </w:r>
          </w:p>
        </w:tc>
        <w:tc>
          <w:tcPr>
            <w:tcW w:w="272" w:type="dxa"/>
            <w:tcBorders>
              <w:left w:val="nil"/>
            </w:tcBorders>
          </w:tcPr>
          <w:p w14:paraId="7BF60368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AB3B7" w14:textId="77777777" w:rsidR="008C6175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5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3EF92D8" w14:textId="6DE89D0D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Cs/>
                <w:sz w:val="26"/>
                <w:szCs w:val="26"/>
              </w:rPr>
              <w:t>3,</w:t>
            </w:r>
            <w:r w:rsidR="0047127E">
              <w:rPr>
                <w:rFonts w:asciiTheme="majorBidi" w:hAnsiTheme="majorBidi" w:cstheme="majorBidi"/>
                <w:bCs/>
                <w:sz w:val="26"/>
                <w:szCs w:val="26"/>
              </w:rPr>
              <w:t>902,070</w:t>
            </w:r>
          </w:p>
        </w:tc>
      </w:tr>
      <w:tr w:rsidR="008C6175" w:rsidRPr="007213E2" w14:paraId="38AF5CE3" w14:textId="77777777" w:rsidTr="00583DDF">
        <w:trPr>
          <w:gridAfter w:val="1"/>
          <w:wAfter w:w="8" w:type="dxa"/>
          <w:trHeight w:val="379"/>
        </w:trPr>
        <w:tc>
          <w:tcPr>
            <w:tcW w:w="2426" w:type="dxa"/>
            <w:gridSpan w:val="2"/>
          </w:tcPr>
          <w:p w14:paraId="775D23FA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6CB73DD4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CCBD61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2E115BC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0B9DE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4701E5EA" w:rsidR="008C6175" w:rsidRPr="00FC5F88" w:rsidRDefault="00183A0D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3A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8,429,593</w:t>
            </w:r>
          </w:p>
        </w:tc>
        <w:tc>
          <w:tcPr>
            <w:tcW w:w="272" w:type="dxa"/>
            <w:vAlign w:val="center"/>
          </w:tcPr>
          <w:p w14:paraId="2FA7BDC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294E58" w14:textId="7278408C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</w:t>
            </w:r>
            <w:r w:rsidR="00471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07,890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8C6175" w:rsidRPr="006A40DC" w14:paraId="63CEC6B5" w14:textId="77777777" w:rsidTr="00224742">
        <w:tc>
          <w:tcPr>
            <w:tcW w:w="2250" w:type="dxa"/>
          </w:tcPr>
          <w:p w14:paraId="319A48C8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06E6EAEA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E0E24" w:rsidRPr="006A40DC" w14:paraId="5455C059" w14:textId="77777777" w:rsidTr="00224742">
        <w:tc>
          <w:tcPr>
            <w:tcW w:w="2250" w:type="dxa"/>
          </w:tcPr>
          <w:p w14:paraId="0EA9F456" w14:textId="54E61961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7C6A6D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เก้า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40" w:type="dxa"/>
            <w:gridSpan w:val="3"/>
          </w:tcPr>
          <w:p w14:paraId="290F2DE8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4660ECA1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0F62C40B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B078E85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4BF36AD1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0E0E24" w:rsidRPr="006A40DC" w14:paraId="16F92565" w14:textId="77777777" w:rsidTr="00224742">
        <w:tc>
          <w:tcPr>
            <w:tcW w:w="2250" w:type="dxa"/>
          </w:tcPr>
          <w:p w14:paraId="78C0E9CD" w14:textId="25AF0C8B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7C6A6D" w:rsidRPr="007C6A6D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31 </w:t>
            </w:r>
            <w:r w:rsidR="007C6A6D" w:rsidRPr="007C6A6D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1BD644A7" w14:textId="208FDE28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2568</w:t>
            </w:r>
          </w:p>
        </w:tc>
        <w:tc>
          <w:tcPr>
            <w:tcW w:w="252" w:type="dxa"/>
          </w:tcPr>
          <w:p w14:paraId="061472CB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848B18" w14:textId="3EED130A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47" w:type="dxa"/>
          </w:tcPr>
          <w:p w14:paraId="4CD8FE25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B9AB6E5" w14:textId="36D958DE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2568</w:t>
            </w:r>
          </w:p>
        </w:tc>
        <w:tc>
          <w:tcPr>
            <w:tcW w:w="237" w:type="dxa"/>
          </w:tcPr>
          <w:p w14:paraId="396746C9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A134D75" w14:textId="01C1AD49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18F636F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4E682AC" w14:textId="1D5164C2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2568</w:t>
            </w:r>
          </w:p>
        </w:tc>
        <w:tc>
          <w:tcPr>
            <w:tcW w:w="262" w:type="dxa"/>
          </w:tcPr>
          <w:p w14:paraId="2A2FE929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B109A39" w14:textId="67A1B16B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8C6175" w:rsidRPr="006A40DC" w14:paraId="067FC766" w14:textId="77777777" w:rsidTr="00224742">
        <w:tc>
          <w:tcPr>
            <w:tcW w:w="2250" w:type="dxa"/>
          </w:tcPr>
          <w:p w14:paraId="6F1C5F5E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E838486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8C6175" w:rsidRPr="006A40DC" w14:paraId="255A26E0" w14:textId="77777777" w:rsidTr="00224742">
        <w:tc>
          <w:tcPr>
            <w:tcW w:w="2250" w:type="dxa"/>
          </w:tcPr>
          <w:p w14:paraId="6F1148CD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0522DBE2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8C6175" w:rsidRPr="006A40DC" w14:paraId="131A217F" w14:textId="77777777" w:rsidTr="00224742">
        <w:tc>
          <w:tcPr>
            <w:tcW w:w="2250" w:type="dxa"/>
          </w:tcPr>
          <w:p w14:paraId="0E921494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52C23E5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969CF86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B4B1E85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1BDEC22A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4BCB83AC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874316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5258885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F334DF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40580E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B7EF378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04F0907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7C6A6D" w:rsidRPr="003E6192" w14:paraId="64753977" w14:textId="77777777" w:rsidTr="00224742">
        <w:tc>
          <w:tcPr>
            <w:tcW w:w="2250" w:type="dxa"/>
          </w:tcPr>
          <w:p w14:paraId="6C83B158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center"/>
          </w:tcPr>
          <w:p w14:paraId="13375D41" w14:textId="47676976" w:rsidR="007C6A6D" w:rsidRPr="00D349CC" w:rsidRDefault="00183A0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83A0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2,069,123</w:t>
            </w:r>
          </w:p>
        </w:tc>
        <w:tc>
          <w:tcPr>
            <w:tcW w:w="252" w:type="dxa"/>
            <w:vAlign w:val="bottom"/>
          </w:tcPr>
          <w:p w14:paraId="4E0149D3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2279FADF" w14:textId="39E1D749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2,789,030</w:t>
            </w:r>
          </w:p>
        </w:tc>
        <w:tc>
          <w:tcPr>
            <w:tcW w:w="247" w:type="dxa"/>
            <w:vAlign w:val="bottom"/>
          </w:tcPr>
          <w:p w14:paraId="3C9A00F9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7B2420A1" w14:textId="623F120A" w:rsidR="007C6A6D" w:rsidRPr="00D349CC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3,612,681</w:t>
            </w:r>
          </w:p>
        </w:tc>
        <w:tc>
          <w:tcPr>
            <w:tcW w:w="237" w:type="dxa"/>
            <w:vAlign w:val="bottom"/>
          </w:tcPr>
          <w:p w14:paraId="3404A7F7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31AC82BA" w14:textId="6020A159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4,036,674</w:t>
            </w:r>
          </w:p>
        </w:tc>
        <w:tc>
          <w:tcPr>
            <w:tcW w:w="270" w:type="dxa"/>
          </w:tcPr>
          <w:p w14:paraId="421FE4CC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C994E09" w14:textId="4D043FAC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5,681,804</w:t>
            </w:r>
          </w:p>
        </w:tc>
        <w:tc>
          <w:tcPr>
            <w:tcW w:w="262" w:type="dxa"/>
          </w:tcPr>
          <w:p w14:paraId="005386A4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F60ED1D" w14:textId="768142CF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2142">
              <w:rPr>
                <w:rFonts w:asciiTheme="majorBidi" w:hAnsiTheme="majorBidi" w:cstheme="majorBidi"/>
                <w:sz w:val="26"/>
                <w:szCs w:val="26"/>
              </w:rPr>
              <w:t>6,825,704</w:t>
            </w:r>
          </w:p>
        </w:tc>
      </w:tr>
      <w:tr w:rsidR="007C6A6D" w:rsidRPr="003E6192" w14:paraId="6706A6CB" w14:textId="77777777" w:rsidTr="00224742">
        <w:tc>
          <w:tcPr>
            <w:tcW w:w="2250" w:type="dxa"/>
          </w:tcPr>
          <w:p w14:paraId="002A80D9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center"/>
          </w:tcPr>
          <w:p w14:paraId="799DA68C" w14:textId="55C9A6EF" w:rsidR="007C6A6D" w:rsidRPr="00D349CC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70,344</w:t>
            </w:r>
          </w:p>
        </w:tc>
        <w:tc>
          <w:tcPr>
            <w:tcW w:w="252" w:type="dxa"/>
            <w:vAlign w:val="bottom"/>
          </w:tcPr>
          <w:p w14:paraId="300B3F06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3A7D9C47" w14:textId="280CD1E1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57,618</w:t>
            </w:r>
          </w:p>
        </w:tc>
        <w:tc>
          <w:tcPr>
            <w:tcW w:w="247" w:type="dxa"/>
            <w:vAlign w:val="bottom"/>
          </w:tcPr>
          <w:p w14:paraId="7FE11420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8CE02A3" w14:textId="59332BA3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2482087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4149183" w14:textId="5EDAB1BD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1F50D0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06C3013" w14:textId="3025533A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70,344</w:t>
            </w:r>
          </w:p>
        </w:tc>
        <w:tc>
          <w:tcPr>
            <w:tcW w:w="262" w:type="dxa"/>
          </w:tcPr>
          <w:p w14:paraId="617D340C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B42A6D3" w14:textId="57ECF702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57,618</w:t>
            </w:r>
          </w:p>
        </w:tc>
      </w:tr>
      <w:tr w:rsidR="007C6A6D" w:rsidRPr="003E6192" w14:paraId="27714A32" w14:textId="77777777" w:rsidTr="001E0845">
        <w:trPr>
          <w:trHeight w:hRule="exact" w:val="360"/>
        </w:trPr>
        <w:tc>
          <w:tcPr>
            <w:tcW w:w="2250" w:type="dxa"/>
          </w:tcPr>
          <w:p w14:paraId="0539B827" w14:textId="699FD175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66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center"/>
          </w:tcPr>
          <w:p w14:paraId="125A740E" w14:textId="082E9B51" w:rsidR="007C6A6D" w:rsidRPr="00D349CC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34,309</w:t>
            </w:r>
          </w:p>
        </w:tc>
        <w:tc>
          <w:tcPr>
            <w:tcW w:w="252" w:type="dxa"/>
            <w:vAlign w:val="bottom"/>
          </w:tcPr>
          <w:p w14:paraId="3323064B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61B5307A" w14:textId="5B9FF145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C6A6D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7C6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6A6D">
              <w:rPr>
                <w:rFonts w:asciiTheme="majorBidi" w:hAnsiTheme="majorBidi"/>
                <w:sz w:val="26"/>
                <w:szCs w:val="26"/>
                <w:cs/>
              </w:rPr>
              <w:t>096</w:t>
            </w:r>
          </w:p>
        </w:tc>
        <w:tc>
          <w:tcPr>
            <w:tcW w:w="247" w:type="dxa"/>
            <w:vAlign w:val="bottom"/>
          </w:tcPr>
          <w:p w14:paraId="7F11B23A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64EF4937" w14:textId="73B8EC1F" w:rsidR="007C6A6D" w:rsidRPr="00FC5F88" w:rsidRDefault="00380526" w:rsidP="00380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8,917</w:t>
            </w:r>
          </w:p>
        </w:tc>
        <w:tc>
          <w:tcPr>
            <w:tcW w:w="237" w:type="dxa"/>
            <w:vAlign w:val="bottom"/>
          </w:tcPr>
          <w:p w14:paraId="4AD89D6B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731BF4EC" w14:textId="06E19AC5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9006E3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A64DD66" w14:textId="0898C9DA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43,226</w:t>
            </w:r>
          </w:p>
        </w:tc>
        <w:tc>
          <w:tcPr>
            <w:tcW w:w="262" w:type="dxa"/>
          </w:tcPr>
          <w:p w14:paraId="4A8E6EF7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5543DC8F" w14:textId="3B3F2CE5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6A6D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7C6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6A6D">
              <w:rPr>
                <w:rFonts w:asciiTheme="majorBidi" w:hAnsiTheme="majorBidi"/>
                <w:sz w:val="26"/>
                <w:szCs w:val="26"/>
                <w:cs/>
              </w:rPr>
              <w:t>096</w:t>
            </w:r>
          </w:p>
        </w:tc>
      </w:tr>
      <w:tr w:rsidR="007C6A6D" w:rsidRPr="003E6192" w14:paraId="77CD2907" w14:textId="77777777" w:rsidTr="001E0845">
        <w:tc>
          <w:tcPr>
            <w:tcW w:w="2250" w:type="dxa"/>
          </w:tcPr>
          <w:p w14:paraId="40381763" w14:textId="689C9B39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66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center"/>
          </w:tcPr>
          <w:p w14:paraId="42E605C9" w14:textId="6921C36E" w:rsidR="007C6A6D" w:rsidRPr="00D349CC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17,390</w:t>
            </w:r>
          </w:p>
        </w:tc>
        <w:tc>
          <w:tcPr>
            <w:tcW w:w="252" w:type="dxa"/>
            <w:vAlign w:val="bottom"/>
          </w:tcPr>
          <w:p w14:paraId="0D78BB2D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6BB167F0" w14:textId="573B7D15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C6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7C6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6A6D">
              <w:rPr>
                <w:rFonts w:asciiTheme="majorBidi" w:hAnsiTheme="majorBidi"/>
                <w:sz w:val="26"/>
                <w:szCs w:val="26"/>
                <w:cs/>
              </w:rPr>
              <w:t>024</w:t>
            </w:r>
          </w:p>
        </w:tc>
        <w:tc>
          <w:tcPr>
            <w:tcW w:w="247" w:type="dxa"/>
            <w:vAlign w:val="bottom"/>
          </w:tcPr>
          <w:p w14:paraId="0FED640B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23A53B" w14:textId="737A9CAD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4,655</w:t>
            </w:r>
          </w:p>
        </w:tc>
        <w:tc>
          <w:tcPr>
            <w:tcW w:w="237" w:type="dxa"/>
            <w:vAlign w:val="bottom"/>
          </w:tcPr>
          <w:p w14:paraId="6F869ADA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9EF95E8" w14:textId="17FB3BC1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56B0BD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73C6F2C3" w14:textId="647FA5FA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22,045</w:t>
            </w:r>
          </w:p>
        </w:tc>
        <w:tc>
          <w:tcPr>
            <w:tcW w:w="262" w:type="dxa"/>
          </w:tcPr>
          <w:p w14:paraId="325C1435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180085A" w14:textId="0AB0B388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6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7C6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6A6D">
              <w:rPr>
                <w:rFonts w:asciiTheme="majorBidi" w:hAnsiTheme="majorBidi"/>
                <w:sz w:val="26"/>
                <w:szCs w:val="26"/>
                <w:cs/>
              </w:rPr>
              <w:t>024</w:t>
            </w:r>
          </w:p>
        </w:tc>
      </w:tr>
      <w:tr w:rsidR="007C6A6D" w:rsidRPr="006A40DC" w14:paraId="0741FC5C" w14:textId="77777777" w:rsidTr="00224742">
        <w:tc>
          <w:tcPr>
            <w:tcW w:w="2250" w:type="dxa"/>
          </w:tcPr>
          <w:p w14:paraId="14ABE490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center"/>
          </w:tcPr>
          <w:p w14:paraId="216C14E6" w14:textId="2C521900" w:rsidR="007C6A6D" w:rsidRPr="00D349CC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4,717</w:t>
            </w:r>
          </w:p>
        </w:tc>
        <w:tc>
          <w:tcPr>
            <w:tcW w:w="252" w:type="dxa"/>
            <w:vAlign w:val="bottom"/>
          </w:tcPr>
          <w:p w14:paraId="4A6A71F4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70A27288" w14:textId="63869BA8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349CC">
              <w:rPr>
                <w:rFonts w:asciiTheme="majorBidi" w:hAnsiTheme="majorBidi" w:cstheme="majorBidi"/>
                <w:sz w:val="26"/>
                <w:szCs w:val="26"/>
              </w:rPr>
              <w:t>4,138</w:t>
            </w:r>
          </w:p>
        </w:tc>
        <w:tc>
          <w:tcPr>
            <w:tcW w:w="247" w:type="dxa"/>
            <w:vAlign w:val="bottom"/>
          </w:tcPr>
          <w:p w14:paraId="2310C3E5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5537DEAA" w14:textId="1B1DE528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B65FB9E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272D0C2" w14:textId="1C3019D5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BFA60D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8521911" w14:textId="6935071D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4,717</w:t>
            </w:r>
          </w:p>
        </w:tc>
        <w:tc>
          <w:tcPr>
            <w:tcW w:w="262" w:type="dxa"/>
          </w:tcPr>
          <w:p w14:paraId="50985A92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7FD7721F" w14:textId="637BE60D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C6A6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</w:t>
            </w:r>
            <w:r w:rsidRPr="007C6A6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C6A6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138</w:t>
            </w:r>
          </w:p>
        </w:tc>
      </w:tr>
      <w:tr w:rsidR="007C6A6D" w:rsidRPr="006A40DC" w14:paraId="4CEF988A" w14:textId="77777777" w:rsidTr="00224742">
        <w:tc>
          <w:tcPr>
            <w:tcW w:w="2250" w:type="dxa"/>
          </w:tcPr>
          <w:p w14:paraId="097B1AE2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31230" w14:textId="293C4874" w:rsidR="007C6A6D" w:rsidRPr="00682C82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2,195,883</w:t>
            </w:r>
          </w:p>
        </w:tc>
        <w:tc>
          <w:tcPr>
            <w:tcW w:w="252" w:type="dxa"/>
            <w:vAlign w:val="bottom"/>
          </w:tcPr>
          <w:p w14:paraId="209D9D39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9A548C1" w14:textId="3E0E5E56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2,910,906</w:t>
            </w:r>
          </w:p>
        </w:tc>
        <w:tc>
          <w:tcPr>
            <w:tcW w:w="247" w:type="dxa"/>
            <w:vAlign w:val="bottom"/>
          </w:tcPr>
          <w:p w14:paraId="34E50508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0FED37B" w14:textId="0CB06947" w:rsidR="007C6A6D" w:rsidRPr="00682C82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3,626,253</w:t>
            </w:r>
          </w:p>
        </w:tc>
        <w:tc>
          <w:tcPr>
            <w:tcW w:w="237" w:type="dxa"/>
            <w:vAlign w:val="bottom"/>
          </w:tcPr>
          <w:p w14:paraId="5B03EBC6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078FFD1" w14:textId="7C5BB520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4,036,674</w:t>
            </w:r>
          </w:p>
        </w:tc>
        <w:tc>
          <w:tcPr>
            <w:tcW w:w="270" w:type="dxa"/>
          </w:tcPr>
          <w:p w14:paraId="7CFADC8C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EBEF14" w14:textId="143AA2F6" w:rsidR="007C6A6D" w:rsidRPr="00872142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052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5,822,136</w:t>
            </w:r>
          </w:p>
        </w:tc>
        <w:tc>
          <w:tcPr>
            <w:tcW w:w="262" w:type="dxa"/>
          </w:tcPr>
          <w:p w14:paraId="7C3FB4CB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7CA7B" w14:textId="7F71BC08" w:rsidR="007C6A6D" w:rsidRPr="007C6A6D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C6A6D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6</w:t>
            </w:r>
            <w:r w:rsidRPr="007C6A6D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C6A6D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947</w:t>
            </w:r>
            <w:r w:rsidRPr="007C6A6D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C6A6D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580</w:t>
            </w:r>
          </w:p>
        </w:tc>
      </w:tr>
      <w:tr w:rsidR="007C6A6D" w:rsidRPr="006A40DC" w14:paraId="31C6CF48" w14:textId="77777777" w:rsidTr="00224742">
        <w:tc>
          <w:tcPr>
            <w:tcW w:w="2250" w:type="dxa"/>
          </w:tcPr>
          <w:p w14:paraId="1EBBC764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DD1854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0FB0F8D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A908789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25AC8184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65F16A43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98666DA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3424A338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967614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3CDC32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0D8389D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4200BFB1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7C6A6D" w:rsidRPr="006A40DC" w14:paraId="5F977322" w14:textId="77777777" w:rsidTr="00224742">
        <w:tc>
          <w:tcPr>
            <w:tcW w:w="2250" w:type="dxa"/>
          </w:tcPr>
          <w:p w14:paraId="330AB8CD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3D605A6D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3479EC27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6564DE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00DB642E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B9EEFC8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1B61B8E8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FF54DB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70E5A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9E86C3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CA4A840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3D78F0B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7C6A6D" w:rsidRPr="006A40DC" w14:paraId="20FF883F" w14:textId="77777777" w:rsidTr="00522F49">
        <w:tc>
          <w:tcPr>
            <w:tcW w:w="2250" w:type="dxa"/>
          </w:tcPr>
          <w:p w14:paraId="5028CCE5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48495C76" w14:textId="60FC7FD1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2,007,05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52" w:type="dxa"/>
            <w:vAlign w:val="bottom"/>
          </w:tcPr>
          <w:p w14:paraId="416CEA97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A7086E3" w14:textId="36F43E7B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2,687,374</w:t>
            </w:r>
          </w:p>
        </w:tc>
        <w:tc>
          <w:tcPr>
            <w:tcW w:w="247" w:type="dxa"/>
          </w:tcPr>
          <w:p w14:paraId="19F378C0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C6C1FC3" w14:textId="1ED103EA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B0B56A7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D082434" w14:textId="2A444A16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61A913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99FEAA3" w14:textId="04D90B60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2,007,057</w:t>
            </w:r>
          </w:p>
        </w:tc>
        <w:tc>
          <w:tcPr>
            <w:tcW w:w="262" w:type="dxa"/>
          </w:tcPr>
          <w:p w14:paraId="26F9338D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13B74E0" w14:textId="52932AD4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2,687,374</w:t>
            </w:r>
          </w:p>
        </w:tc>
      </w:tr>
      <w:tr w:rsidR="007C6A6D" w:rsidRPr="006A40DC" w14:paraId="1449CCBE" w14:textId="77777777" w:rsidTr="00224742">
        <w:tc>
          <w:tcPr>
            <w:tcW w:w="2250" w:type="dxa"/>
          </w:tcPr>
          <w:p w14:paraId="061AAEAF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48AC223A" w14:textId="43A8BAD8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0EA9DCD2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5891E49" w14:textId="530DB39F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21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85BA0A0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E2DE641" w14:textId="7DB834DD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3,376,646</w:t>
            </w:r>
          </w:p>
        </w:tc>
        <w:tc>
          <w:tcPr>
            <w:tcW w:w="237" w:type="dxa"/>
          </w:tcPr>
          <w:p w14:paraId="11E71412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8F9C2D0" w14:textId="18DAE7C4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3,790,142</w:t>
            </w:r>
          </w:p>
        </w:tc>
        <w:tc>
          <w:tcPr>
            <w:tcW w:w="270" w:type="dxa"/>
          </w:tcPr>
          <w:p w14:paraId="50B3A251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66E7D4" w14:textId="01E0BCB8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3,376,646</w:t>
            </w:r>
          </w:p>
        </w:tc>
        <w:tc>
          <w:tcPr>
            <w:tcW w:w="262" w:type="dxa"/>
          </w:tcPr>
          <w:p w14:paraId="04D860CC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C062F19" w14:textId="72DEDFF4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3,790,142</w:t>
            </w:r>
          </w:p>
        </w:tc>
      </w:tr>
      <w:tr w:rsidR="007C6A6D" w:rsidRPr="006A40DC" w14:paraId="6A50C43D" w14:textId="77777777" w:rsidTr="00212772">
        <w:tc>
          <w:tcPr>
            <w:tcW w:w="2250" w:type="dxa"/>
          </w:tcPr>
          <w:p w14:paraId="6E4055D5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9D127" w14:textId="3E5450B3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188,826</w:t>
            </w:r>
          </w:p>
        </w:tc>
        <w:tc>
          <w:tcPr>
            <w:tcW w:w="252" w:type="dxa"/>
            <w:vAlign w:val="bottom"/>
          </w:tcPr>
          <w:p w14:paraId="204999EA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A26A31" w14:textId="4FB0CAC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223,532</w:t>
            </w:r>
          </w:p>
        </w:tc>
        <w:tc>
          <w:tcPr>
            <w:tcW w:w="247" w:type="dxa"/>
          </w:tcPr>
          <w:p w14:paraId="6BD0BEE0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23798DA" w14:textId="7EA9B2D0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249,607</w:t>
            </w:r>
          </w:p>
        </w:tc>
        <w:tc>
          <w:tcPr>
            <w:tcW w:w="237" w:type="dxa"/>
          </w:tcPr>
          <w:p w14:paraId="69EFB83D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C7BDC38" w14:textId="20F9FF68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246,532</w:t>
            </w:r>
          </w:p>
        </w:tc>
        <w:tc>
          <w:tcPr>
            <w:tcW w:w="270" w:type="dxa"/>
          </w:tcPr>
          <w:p w14:paraId="26BC24F1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E1E7CD" w14:textId="4D4386B3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438,433</w:t>
            </w:r>
          </w:p>
        </w:tc>
        <w:tc>
          <w:tcPr>
            <w:tcW w:w="262" w:type="dxa"/>
          </w:tcPr>
          <w:p w14:paraId="67866A6D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AADD853" w14:textId="6B4284C8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470,064</w:t>
            </w:r>
          </w:p>
        </w:tc>
      </w:tr>
      <w:tr w:rsidR="007C6A6D" w:rsidRPr="006A40DC" w14:paraId="48A009B1" w14:textId="77777777" w:rsidTr="00224742">
        <w:tc>
          <w:tcPr>
            <w:tcW w:w="2250" w:type="dxa"/>
          </w:tcPr>
          <w:p w14:paraId="37853B11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37CC07" w14:textId="46064A8B" w:rsidR="007C6A6D" w:rsidRPr="00682C82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2,195,883</w:t>
            </w:r>
          </w:p>
        </w:tc>
        <w:tc>
          <w:tcPr>
            <w:tcW w:w="252" w:type="dxa"/>
            <w:vAlign w:val="bottom"/>
          </w:tcPr>
          <w:p w14:paraId="309ADBA5" w14:textId="77777777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FE91E23" w14:textId="4C602356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2,910,906</w:t>
            </w:r>
          </w:p>
        </w:tc>
        <w:tc>
          <w:tcPr>
            <w:tcW w:w="247" w:type="dxa"/>
          </w:tcPr>
          <w:p w14:paraId="6D35EC58" w14:textId="77777777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8B8DEAF" w14:textId="24A11386" w:rsidR="007C6A6D" w:rsidRPr="00682C82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3,626,253</w:t>
            </w:r>
          </w:p>
        </w:tc>
        <w:tc>
          <w:tcPr>
            <w:tcW w:w="237" w:type="dxa"/>
          </w:tcPr>
          <w:p w14:paraId="7743BD02" w14:textId="77777777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CB6E2F8" w14:textId="31C7EAE9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4,036,674</w:t>
            </w:r>
          </w:p>
        </w:tc>
        <w:tc>
          <w:tcPr>
            <w:tcW w:w="270" w:type="dxa"/>
          </w:tcPr>
          <w:p w14:paraId="0F2E3E01" w14:textId="77777777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0D7437" w14:textId="3D0B26F6" w:rsidR="007C6A6D" w:rsidRPr="00682C82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052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5,822,136</w:t>
            </w:r>
          </w:p>
        </w:tc>
        <w:tc>
          <w:tcPr>
            <w:tcW w:w="262" w:type="dxa"/>
          </w:tcPr>
          <w:p w14:paraId="2B30699A" w14:textId="77777777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B500A17" w14:textId="71ECD148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6,947,580</w:t>
            </w:r>
          </w:p>
        </w:tc>
      </w:tr>
      <w:tr w:rsidR="007C6A6D" w:rsidRPr="006A40DC" w14:paraId="360F0159" w14:textId="77777777" w:rsidTr="00224742">
        <w:tc>
          <w:tcPr>
            <w:tcW w:w="2250" w:type="dxa"/>
          </w:tcPr>
          <w:p w14:paraId="3EA0B686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8709BF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758DC0C5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A294458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2FCAB1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07FE9A0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328CBE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C4E4B42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AA14F2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F24608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6756AA2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188BEDD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7C6A6D" w:rsidRPr="006A40DC" w14:paraId="23B99560" w14:textId="77777777" w:rsidTr="00224742">
        <w:trPr>
          <w:trHeight w:val="34"/>
        </w:trPr>
        <w:tc>
          <w:tcPr>
            <w:tcW w:w="2250" w:type="dxa"/>
          </w:tcPr>
          <w:p w14:paraId="78B37DBC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18EB7D4D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D32AAF2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BD4D3B1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6EC9F59B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54E02003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538F1BA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49E2FDB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EC2BF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A1D93A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817569F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262CF5B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7C6A6D" w:rsidRPr="006A40DC" w14:paraId="464E3F0B" w14:textId="77777777" w:rsidTr="00224742">
        <w:trPr>
          <w:trHeight w:val="34"/>
        </w:trPr>
        <w:tc>
          <w:tcPr>
            <w:tcW w:w="2250" w:type="dxa"/>
          </w:tcPr>
          <w:p w14:paraId="21A44A03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B8202B" w14:textId="55DE4552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2,195,883</w:t>
            </w:r>
          </w:p>
        </w:tc>
        <w:tc>
          <w:tcPr>
            <w:tcW w:w="252" w:type="dxa"/>
          </w:tcPr>
          <w:p w14:paraId="50B6EB9C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799F49" w14:textId="4837997B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2,910,906</w:t>
            </w:r>
          </w:p>
        </w:tc>
        <w:tc>
          <w:tcPr>
            <w:tcW w:w="247" w:type="dxa"/>
          </w:tcPr>
          <w:p w14:paraId="18E05E4E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728EA54F" w14:textId="0ACCBA41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3,626,253</w:t>
            </w:r>
          </w:p>
        </w:tc>
        <w:tc>
          <w:tcPr>
            <w:tcW w:w="237" w:type="dxa"/>
          </w:tcPr>
          <w:p w14:paraId="6568B2C5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C9F1F22" w14:textId="48B05EAC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4,036,674</w:t>
            </w:r>
          </w:p>
        </w:tc>
        <w:tc>
          <w:tcPr>
            <w:tcW w:w="270" w:type="dxa"/>
          </w:tcPr>
          <w:p w14:paraId="7F7A46F2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100ABD3" w14:textId="4AC914EA" w:rsidR="007C6A6D" w:rsidRPr="00FC5F88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805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5,822,136</w:t>
            </w:r>
          </w:p>
        </w:tc>
        <w:tc>
          <w:tcPr>
            <w:tcW w:w="262" w:type="dxa"/>
          </w:tcPr>
          <w:p w14:paraId="61CC8582" w14:textId="77777777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E2AAD7B" w14:textId="0EADAD3D" w:rsidR="007C6A6D" w:rsidRPr="00FC5F88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6,947,580</w:t>
            </w:r>
          </w:p>
        </w:tc>
      </w:tr>
      <w:tr w:rsidR="007C6A6D" w:rsidRPr="006A40DC" w14:paraId="3B812DEB" w14:textId="77777777" w:rsidTr="00224742">
        <w:tc>
          <w:tcPr>
            <w:tcW w:w="2250" w:type="dxa"/>
          </w:tcPr>
          <w:p w14:paraId="42D57079" w14:textId="77777777" w:rsidR="007C6A6D" w:rsidRPr="006A40DC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48A5E1" w14:textId="73381000" w:rsidR="007C6A6D" w:rsidRPr="00682C82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2,195,883</w:t>
            </w:r>
          </w:p>
        </w:tc>
        <w:tc>
          <w:tcPr>
            <w:tcW w:w="252" w:type="dxa"/>
          </w:tcPr>
          <w:p w14:paraId="2B106D00" w14:textId="77777777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325EAF" w14:textId="1807D5A8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2,910,906</w:t>
            </w:r>
          </w:p>
        </w:tc>
        <w:tc>
          <w:tcPr>
            <w:tcW w:w="247" w:type="dxa"/>
          </w:tcPr>
          <w:p w14:paraId="17673692" w14:textId="77777777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DA52E17" w14:textId="501A16AD" w:rsidR="007C6A6D" w:rsidRPr="00682C82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3,626,253</w:t>
            </w:r>
          </w:p>
        </w:tc>
        <w:tc>
          <w:tcPr>
            <w:tcW w:w="237" w:type="dxa"/>
          </w:tcPr>
          <w:p w14:paraId="74E62B41" w14:textId="77777777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D16430A" w14:textId="312CC62D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4,036,674</w:t>
            </w:r>
          </w:p>
        </w:tc>
        <w:tc>
          <w:tcPr>
            <w:tcW w:w="270" w:type="dxa"/>
          </w:tcPr>
          <w:p w14:paraId="1A16BC2A" w14:textId="77777777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D4F73" w14:textId="2B469C69" w:rsidR="007C6A6D" w:rsidRPr="00682C82" w:rsidRDefault="00380526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052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5,822,136</w:t>
            </w:r>
          </w:p>
        </w:tc>
        <w:tc>
          <w:tcPr>
            <w:tcW w:w="262" w:type="dxa"/>
          </w:tcPr>
          <w:p w14:paraId="4C1DF7D2" w14:textId="77777777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4B915AC" w14:textId="37DBC4DE" w:rsidR="007C6A6D" w:rsidRPr="00682C82" w:rsidRDefault="007C6A6D" w:rsidP="007C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82C8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6,947,580</w:t>
            </w:r>
          </w:p>
        </w:tc>
      </w:tr>
    </w:tbl>
    <w:p w14:paraId="32049740" w14:textId="4C581C55" w:rsidR="007F7947" w:rsidRDefault="005640C9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F345DAC" w14:textId="77777777" w:rsidR="007F7947" w:rsidRDefault="007F7947" w:rsidP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C52C41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4DD2C506" w14:textId="77777777" w:rsidR="007C34EA" w:rsidRDefault="007C34EA" w:rsidP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66"/>
        <w:jc w:val="both"/>
        <w:rPr>
          <w:rFonts w:ascii="Angsana New" w:hAnsi="Angsana New"/>
          <w:sz w:val="30"/>
          <w:szCs w:val="30"/>
        </w:rPr>
      </w:pPr>
    </w:p>
    <w:p w14:paraId="3DE825EE" w14:textId="57EA2D25" w:rsidR="007F7947" w:rsidRDefault="007F7947" w:rsidP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66"/>
        <w:jc w:val="both"/>
        <w:rPr>
          <w:rFonts w:ascii="Angsana New" w:hAnsi="Angsana New"/>
          <w:sz w:val="30"/>
          <w:szCs w:val="30"/>
        </w:rPr>
      </w:pPr>
      <w:r w:rsidRPr="00F70FA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CC17308" w14:textId="77777777" w:rsidR="007F7947" w:rsidRDefault="007F7947" w:rsidP="007F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66"/>
        <w:jc w:val="both"/>
        <w:rPr>
          <w:rFonts w:ascii="Angsana New" w:hAnsi="Angsana New"/>
          <w:sz w:val="30"/>
          <w:szCs w:val="30"/>
        </w:rPr>
      </w:pPr>
    </w:p>
    <w:tbl>
      <w:tblPr>
        <w:tblW w:w="9651" w:type="dxa"/>
        <w:tblInd w:w="450" w:type="dxa"/>
        <w:tblLook w:val="04A0" w:firstRow="1" w:lastRow="0" w:firstColumn="1" w:lastColumn="0" w:noHBand="0" w:noVBand="1"/>
      </w:tblPr>
      <w:tblGrid>
        <w:gridCol w:w="2520"/>
        <w:gridCol w:w="1620"/>
        <w:gridCol w:w="1350"/>
        <w:gridCol w:w="1350"/>
        <w:gridCol w:w="1350"/>
        <w:gridCol w:w="270"/>
        <w:gridCol w:w="1191"/>
      </w:tblGrid>
      <w:tr w:rsidR="007F7947" w14:paraId="0B429965" w14:textId="77777777" w:rsidTr="00FB069A">
        <w:trPr>
          <w:tblHeader/>
        </w:trPr>
        <w:tc>
          <w:tcPr>
            <w:tcW w:w="2520" w:type="dxa"/>
          </w:tcPr>
          <w:p w14:paraId="21E77913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1" w:type="dxa"/>
            <w:gridSpan w:val="6"/>
            <w:vAlign w:val="bottom"/>
          </w:tcPr>
          <w:p w14:paraId="481C9310" w14:textId="77777777" w:rsidR="007F7947" w:rsidRDefault="007F7947" w:rsidP="00CA7574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/งบการเงินเฉพาะกิจการ</w:t>
            </w:r>
          </w:p>
        </w:tc>
      </w:tr>
      <w:tr w:rsidR="007F7947" w14:paraId="4B145BF1" w14:textId="77777777" w:rsidTr="00FB069A">
        <w:trPr>
          <w:tblHeader/>
        </w:trPr>
        <w:tc>
          <w:tcPr>
            <w:tcW w:w="2520" w:type="dxa"/>
          </w:tcPr>
          <w:p w14:paraId="15035D3C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3D1C7A59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350" w:type="dxa"/>
            <w:vAlign w:val="bottom"/>
            <w:hideMark/>
          </w:tcPr>
          <w:p w14:paraId="088E80FA" w14:textId="77777777" w:rsidR="007F7947" w:rsidRDefault="007F7947" w:rsidP="00CA7574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DF6A5B9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50" w:type="dxa"/>
            <w:hideMark/>
          </w:tcPr>
          <w:p w14:paraId="5A409F2B" w14:textId="77777777" w:rsidR="007F7947" w:rsidRDefault="007F7947" w:rsidP="00CA7574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ตามอัตราภาษีเงินได้นิติบุคคล</w:t>
            </w:r>
          </w:p>
        </w:tc>
        <w:tc>
          <w:tcPr>
            <w:tcW w:w="1350" w:type="dxa"/>
            <w:vAlign w:val="bottom"/>
            <w:hideMark/>
          </w:tcPr>
          <w:p w14:paraId="7C272336" w14:textId="77777777" w:rsidR="007F7947" w:rsidRDefault="007F7947" w:rsidP="00CA7574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</w:t>
            </w:r>
          </w:p>
        </w:tc>
        <w:tc>
          <w:tcPr>
            <w:tcW w:w="270" w:type="dxa"/>
            <w:vAlign w:val="bottom"/>
          </w:tcPr>
          <w:p w14:paraId="047ED2B8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  <w:hideMark/>
          </w:tcPr>
          <w:p w14:paraId="10669950" w14:textId="77777777" w:rsidR="007F7947" w:rsidRDefault="007F7947" w:rsidP="00CA7574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7F7947" w14:paraId="17F155C4" w14:textId="77777777" w:rsidTr="00FB069A">
        <w:trPr>
          <w:tblHeader/>
        </w:trPr>
        <w:tc>
          <w:tcPr>
            <w:tcW w:w="2520" w:type="dxa"/>
          </w:tcPr>
          <w:p w14:paraId="67180A22" w14:textId="77777777" w:rsidR="007F7947" w:rsidRDefault="007F7947" w:rsidP="00CA7574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49B589" w14:textId="77777777" w:rsidR="007F7947" w:rsidRDefault="007F7947" w:rsidP="00CA7574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C613EC" w14:textId="77777777" w:rsidR="007F7947" w:rsidRDefault="007F7947" w:rsidP="00CA7574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7F725B1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50" w:type="dxa"/>
            <w:hideMark/>
          </w:tcPr>
          <w:p w14:paraId="1F6DD2CA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บาท/หุ้น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33C60E7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hideMark/>
          </w:tcPr>
          <w:p w14:paraId="4E5E6FBC" w14:textId="77777777" w:rsidR="007F7947" w:rsidRDefault="007F7947" w:rsidP="00CA7574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F7947" w14:paraId="2B5A65B7" w14:textId="77777777" w:rsidTr="00FB069A">
        <w:tc>
          <w:tcPr>
            <w:tcW w:w="5490" w:type="dxa"/>
            <w:gridSpan w:val="3"/>
            <w:vAlign w:val="bottom"/>
            <w:hideMark/>
          </w:tcPr>
          <w:p w14:paraId="20740B35" w14:textId="2E527E7D" w:rsidR="007F7947" w:rsidRDefault="007F7947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C6A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7C6A6D" w:rsidRPr="007C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="007C6A6D" w:rsidRPr="007C6A6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350" w:type="dxa"/>
          </w:tcPr>
          <w:p w14:paraId="1EDEC347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F63828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D54DAB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4116B9F" w14:textId="77777777" w:rsidR="007F7947" w:rsidRDefault="007F7947" w:rsidP="00CA7574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947" w14:paraId="3BD34034" w14:textId="77777777" w:rsidTr="00FB069A">
        <w:tc>
          <w:tcPr>
            <w:tcW w:w="2520" w:type="dxa"/>
            <w:vAlign w:val="bottom"/>
            <w:hideMark/>
          </w:tcPr>
          <w:p w14:paraId="45FCE4BD" w14:textId="462113C6" w:rsidR="007F7947" w:rsidRDefault="007F7947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 w:rsidR="009241E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ระหว่างกาล</w:t>
            </w:r>
            <w:r w:rsidR="003E62A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="007C6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620" w:type="dxa"/>
            <w:vAlign w:val="bottom"/>
            <w:hideMark/>
          </w:tcPr>
          <w:p w14:paraId="11DFF689" w14:textId="67A72FDD" w:rsidR="007F7947" w:rsidRDefault="00380526" w:rsidP="00CA7574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05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805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8052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3805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5801B15F" w14:textId="6616E019" w:rsidR="007F7947" w:rsidRDefault="00380526" w:rsidP="00CA7574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350" w:type="dxa"/>
            <w:hideMark/>
          </w:tcPr>
          <w:p w14:paraId="53FE6DEA" w14:textId="7020493A" w:rsidR="007F7947" w:rsidRDefault="00380526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50" w:type="dxa"/>
            <w:vAlign w:val="bottom"/>
          </w:tcPr>
          <w:p w14:paraId="62CB9321" w14:textId="5F0E8B77" w:rsidR="007F7947" w:rsidRDefault="00380526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1.50</w:t>
            </w:r>
          </w:p>
        </w:tc>
        <w:tc>
          <w:tcPr>
            <w:tcW w:w="270" w:type="dxa"/>
            <w:vAlign w:val="bottom"/>
          </w:tcPr>
          <w:p w14:paraId="36D8531F" w14:textId="77777777" w:rsidR="007F7947" w:rsidRDefault="007F7947" w:rsidP="00CA7574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3F9A8F3" w14:textId="3CFBD274" w:rsidR="007F7947" w:rsidRDefault="00380526" w:rsidP="00CA7574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86.76</w:t>
            </w:r>
          </w:p>
        </w:tc>
      </w:tr>
      <w:tr w:rsidR="00F13298" w14:paraId="029568E5" w14:textId="77777777" w:rsidTr="00FB069A">
        <w:tc>
          <w:tcPr>
            <w:tcW w:w="2520" w:type="dxa"/>
            <w:vAlign w:val="bottom"/>
          </w:tcPr>
          <w:p w14:paraId="00C59BE5" w14:textId="5F5E7FBC" w:rsidR="00F13298" w:rsidRDefault="00F13298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32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F132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1620" w:type="dxa"/>
            <w:vAlign w:val="bottom"/>
          </w:tcPr>
          <w:p w14:paraId="37FA4AC0" w14:textId="6966E206" w:rsidR="00F13298" w:rsidRPr="007C6A6D" w:rsidRDefault="00380526" w:rsidP="00CA7574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805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38052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กรกฎาคม </w:t>
            </w:r>
            <w:r w:rsidRPr="003805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50" w:type="dxa"/>
            <w:vAlign w:val="bottom"/>
          </w:tcPr>
          <w:p w14:paraId="18128830" w14:textId="3967763E" w:rsidR="00F13298" w:rsidRPr="007C6A6D" w:rsidRDefault="00380526" w:rsidP="00CA7574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350" w:type="dxa"/>
          </w:tcPr>
          <w:p w14:paraId="19FF4F9D" w14:textId="6FB98DE1" w:rsidR="00F13298" w:rsidRPr="007C6A6D" w:rsidRDefault="00380526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805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50" w:type="dxa"/>
            <w:vAlign w:val="bottom"/>
          </w:tcPr>
          <w:p w14:paraId="729DFA05" w14:textId="31E96F6E" w:rsidR="00F13298" w:rsidRPr="00380526" w:rsidRDefault="00380526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05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1.50</w:t>
            </w:r>
          </w:p>
        </w:tc>
        <w:tc>
          <w:tcPr>
            <w:tcW w:w="270" w:type="dxa"/>
            <w:vAlign w:val="bottom"/>
          </w:tcPr>
          <w:p w14:paraId="318D96AA" w14:textId="77777777" w:rsidR="00F13298" w:rsidRPr="00380526" w:rsidRDefault="00F13298" w:rsidP="00CA7574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1FD9D38C" w14:textId="076BB61C" w:rsidR="00F13298" w:rsidRPr="00380526" w:rsidRDefault="00380526" w:rsidP="00CA7574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05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86.76</w:t>
            </w:r>
          </w:p>
        </w:tc>
      </w:tr>
      <w:tr w:rsidR="007F7947" w14:paraId="35064718" w14:textId="77777777" w:rsidTr="00FB069A">
        <w:tc>
          <w:tcPr>
            <w:tcW w:w="4140" w:type="dxa"/>
            <w:gridSpan w:val="2"/>
            <w:hideMark/>
          </w:tcPr>
          <w:p w14:paraId="3252E122" w14:textId="77777777" w:rsidR="007F7947" w:rsidRDefault="007F7947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093B1D0" w14:textId="77777777" w:rsidR="007F7947" w:rsidRDefault="007F7947" w:rsidP="00CA7574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50" w:type="dxa"/>
          </w:tcPr>
          <w:p w14:paraId="2D1957F3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4FC185" w14:textId="005A3ED7" w:rsidR="007F7947" w:rsidRDefault="00380526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70" w:type="dxa"/>
            <w:vAlign w:val="bottom"/>
          </w:tcPr>
          <w:p w14:paraId="4EBFE6A7" w14:textId="77777777" w:rsidR="007F7947" w:rsidRDefault="007F7947" w:rsidP="00CA7574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007E9E" w14:textId="7A569F4F" w:rsidR="007F7947" w:rsidRDefault="00380526" w:rsidP="00CA7574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173.52</w:t>
            </w:r>
          </w:p>
        </w:tc>
      </w:tr>
      <w:tr w:rsidR="007F7947" w14:paraId="7DC4F2B6" w14:textId="77777777" w:rsidTr="00FB069A">
        <w:tc>
          <w:tcPr>
            <w:tcW w:w="4140" w:type="dxa"/>
            <w:gridSpan w:val="2"/>
          </w:tcPr>
          <w:p w14:paraId="4CE23970" w14:textId="77777777" w:rsidR="007F7947" w:rsidRDefault="007F7947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DC24FBD" w14:textId="77777777" w:rsidR="007F7947" w:rsidRDefault="007F7947" w:rsidP="00CA7574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50" w:type="dxa"/>
          </w:tcPr>
          <w:p w14:paraId="4279B52A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7EC3D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9ED426" w14:textId="77777777" w:rsidR="007F7947" w:rsidRDefault="007F7947" w:rsidP="00CA7574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D9689" w14:textId="77777777" w:rsidR="007F7947" w:rsidRDefault="007F7947" w:rsidP="00CA7574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7947" w14:paraId="0613EBA0" w14:textId="77777777" w:rsidTr="00FB069A">
        <w:tc>
          <w:tcPr>
            <w:tcW w:w="5490" w:type="dxa"/>
            <w:gridSpan w:val="3"/>
            <w:vAlign w:val="bottom"/>
            <w:hideMark/>
          </w:tcPr>
          <w:p w14:paraId="07A0345F" w14:textId="2C08A1AB" w:rsidR="007F7947" w:rsidRDefault="007F7947" w:rsidP="00CA7574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C6A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7C6A6D" w:rsidRPr="007C6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="007C6A6D" w:rsidRPr="007C6A6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50" w:type="dxa"/>
          </w:tcPr>
          <w:p w14:paraId="2805C48E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523D3A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03920A" w14:textId="77777777" w:rsidR="007F7947" w:rsidRDefault="007F7947" w:rsidP="00CA757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1A067DC7" w14:textId="77777777" w:rsidR="007F7947" w:rsidRDefault="007F7947" w:rsidP="00CA7574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A6D" w14:paraId="704972CF" w14:textId="77777777" w:rsidTr="00FB069A">
        <w:tc>
          <w:tcPr>
            <w:tcW w:w="2520" w:type="dxa"/>
            <w:vAlign w:val="bottom"/>
            <w:hideMark/>
          </w:tcPr>
          <w:p w14:paraId="454312AC" w14:textId="1C175C18" w:rsidR="007C6A6D" w:rsidRDefault="007C6A6D" w:rsidP="007C6A6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 w:rsidR="009241E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ระหว่างกาล</w:t>
            </w:r>
            <w:r w:rsidR="003E62A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620" w:type="dxa"/>
            <w:vAlign w:val="bottom"/>
            <w:hideMark/>
          </w:tcPr>
          <w:p w14:paraId="39301724" w14:textId="315B8F14" w:rsidR="007C6A6D" w:rsidRDefault="007C6A6D" w:rsidP="007C6A6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04F4A4EF" w14:textId="4FD60F26" w:rsidR="007C6A6D" w:rsidRDefault="007C6A6D" w:rsidP="007C6A6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350" w:type="dxa"/>
            <w:hideMark/>
          </w:tcPr>
          <w:p w14:paraId="38682B08" w14:textId="1DED4BFB" w:rsidR="007C6A6D" w:rsidRDefault="007C6A6D" w:rsidP="007C6A6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50" w:type="dxa"/>
            <w:vAlign w:val="bottom"/>
            <w:hideMark/>
          </w:tcPr>
          <w:p w14:paraId="0F47B351" w14:textId="1D2C47D5" w:rsidR="007C6A6D" w:rsidRDefault="007C6A6D" w:rsidP="007C6A6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1.30</w:t>
            </w:r>
          </w:p>
        </w:tc>
        <w:tc>
          <w:tcPr>
            <w:tcW w:w="270" w:type="dxa"/>
            <w:vAlign w:val="bottom"/>
          </w:tcPr>
          <w:p w14:paraId="4CB6E2FF" w14:textId="77777777" w:rsidR="007C6A6D" w:rsidRDefault="007C6A6D" w:rsidP="007C6A6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  <w:hideMark/>
          </w:tcPr>
          <w:p w14:paraId="1F2F2FCC" w14:textId="2A8FED89" w:rsidR="007C6A6D" w:rsidRDefault="007C6A6D" w:rsidP="007C6A6D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75.19</w:t>
            </w:r>
          </w:p>
        </w:tc>
      </w:tr>
      <w:tr w:rsidR="007C6A6D" w14:paraId="6536D859" w14:textId="77777777" w:rsidTr="00FB069A">
        <w:tc>
          <w:tcPr>
            <w:tcW w:w="2520" w:type="dxa"/>
            <w:vAlign w:val="bottom"/>
          </w:tcPr>
          <w:p w14:paraId="70FFDB6C" w14:textId="08885E48" w:rsidR="007C6A6D" w:rsidRDefault="007C6A6D" w:rsidP="007C6A6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620" w:type="dxa"/>
            <w:vAlign w:val="bottom"/>
          </w:tcPr>
          <w:p w14:paraId="2291B8BF" w14:textId="7295A3A1" w:rsidR="007C6A6D" w:rsidRDefault="007C6A6D" w:rsidP="007C6A6D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50" w:type="dxa"/>
            <w:vAlign w:val="bottom"/>
          </w:tcPr>
          <w:p w14:paraId="4B692A43" w14:textId="71B34F85" w:rsidR="007C6A6D" w:rsidRDefault="007C6A6D" w:rsidP="007C6A6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50" w:type="dxa"/>
          </w:tcPr>
          <w:p w14:paraId="1C8732FE" w14:textId="06FEA139" w:rsidR="007C6A6D" w:rsidRDefault="007C6A6D" w:rsidP="007C6A6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50" w:type="dxa"/>
            <w:vAlign w:val="bottom"/>
          </w:tcPr>
          <w:p w14:paraId="09BC0E46" w14:textId="717BBD94" w:rsidR="007C6A6D" w:rsidRDefault="007C6A6D" w:rsidP="007C6A6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59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1.25</w:t>
            </w:r>
          </w:p>
        </w:tc>
        <w:tc>
          <w:tcPr>
            <w:tcW w:w="270" w:type="dxa"/>
            <w:vAlign w:val="bottom"/>
          </w:tcPr>
          <w:p w14:paraId="0E7C384C" w14:textId="77777777" w:rsidR="007C6A6D" w:rsidRDefault="007C6A6D" w:rsidP="007C6A6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E887D2C" w14:textId="3324C79C" w:rsidR="007C6A6D" w:rsidRDefault="007C6A6D" w:rsidP="007C6A6D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59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72.30</w:t>
            </w:r>
          </w:p>
        </w:tc>
      </w:tr>
      <w:tr w:rsidR="007C6A6D" w14:paraId="2951C747" w14:textId="77777777" w:rsidTr="00FB069A">
        <w:tc>
          <w:tcPr>
            <w:tcW w:w="4140" w:type="dxa"/>
            <w:gridSpan w:val="2"/>
            <w:hideMark/>
          </w:tcPr>
          <w:p w14:paraId="4CC656E6" w14:textId="77777777" w:rsidR="007C6A6D" w:rsidRDefault="007C6A6D" w:rsidP="007C6A6D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70009E60" w14:textId="77777777" w:rsidR="007C6A6D" w:rsidRDefault="007C6A6D" w:rsidP="007C6A6D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50" w:type="dxa"/>
          </w:tcPr>
          <w:p w14:paraId="62C8CD7F" w14:textId="77777777" w:rsidR="007C6A6D" w:rsidRDefault="007C6A6D" w:rsidP="007C6A6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806E75" w14:textId="40B77AA5" w:rsidR="007C6A6D" w:rsidRDefault="007C6A6D" w:rsidP="007C6A6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2.55</w:t>
            </w:r>
          </w:p>
        </w:tc>
        <w:tc>
          <w:tcPr>
            <w:tcW w:w="270" w:type="dxa"/>
            <w:vAlign w:val="bottom"/>
          </w:tcPr>
          <w:p w14:paraId="761A58DD" w14:textId="77777777" w:rsidR="007C6A6D" w:rsidRDefault="007C6A6D" w:rsidP="007C6A6D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BD018BC" w14:textId="54823552" w:rsidR="007C6A6D" w:rsidRDefault="007C6A6D" w:rsidP="007C6A6D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147.49</w:t>
            </w:r>
          </w:p>
        </w:tc>
      </w:tr>
    </w:tbl>
    <w:p w14:paraId="16837D84" w14:textId="6F13BABF" w:rsidR="00681CCE" w:rsidRDefault="00681CC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F0211A" w14:textId="77777777" w:rsidR="00681CCE" w:rsidRDefault="00681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9D2F9C2" w14:textId="2B397338" w:rsidR="00E245AE" w:rsidRDefault="007F7947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E245AE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E245A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16BC1DE1" w14:textId="77777777" w:rsidR="00E245AE" w:rsidRPr="00681CCE" w:rsidRDefault="00E245AE" w:rsidP="00681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0E84324" w14:textId="44FAEA1C" w:rsidR="00B1338F" w:rsidRPr="009C40BF" w:rsidRDefault="00B1338F" w:rsidP="000304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firstLine="1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4000B06F" w:rsidR="00B1338F" w:rsidRDefault="00B1338F" w:rsidP="00030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BD2769">
        <w:rPr>
          <w:rFonts w:ascii="Angsana New" w:hAnsi="Angsana New"/>
          <w:sz w:val="30"/>
          <w:szCs w:val="30"/>
        </w:rPr>
        <w:br/>
      </w:r>
      <w:r w:rsidRPr="00B1338F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B6067DC" w14:textId="77777777" w:rsidR="007F7947" w:rsidRPr="00681CCE" w:rsidRDefault="007F7947" w:rsidP="00681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62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B1338F" w:rsidRPr="00F0616C" w14:paraId="74D2849E" w14:textId="77777777" w:rsidTr="00231946">
        <w:trPr>
          <w:cantSplit/>
          <w:trHeight w:val="326"/>
        </w:trPr>
        <w:tc>
          <w:tcPr>
            <w:tcW w:w="2340" w:type="dxa"/>
            <w:vAlign w:val="bottom"/>
          </w:tcPr>
          <w:p w14:paraId="42D4B624" w14:textId="080464D3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231946">
        <w:trPr>
          <w:cantSplit/>
          <w:trHeight w:val="200"/>
        </w:trPr>
        <w:tc>
          <w:tcPr>
            <w:tcW w:w="2340" w:type="dxa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A52F8" w:rsidRPr="00F0616C" w14:paraId="388E810A" w14:textId="77777777" w:rsidTr="00D91E39">
        <w:trPr>
          <w:cantSplit/>
        </w:trPr>
        <w:tc>
          <w:tcPr>
            <w:tcW w:w="2340" w:type="dxa"/>
            <w:vAlign w:val="bottom"/>
          </w:tcPr>
          <w:p w14:paraId="1F811511" w14:textId="3358CB48" w:rsidR="00CF7F0C" w:rsidRPr="00F0616C" w:rsidRDefault="00CF7F0C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994C12" w14:textId="7E1A710C" w:rsidR="00CF7F0C" w:rsidRPr="004478DD" w:rsidRDefault="00CF7F0C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C70A18" w14:textId="2C45C0E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 w:rsidR="002A52F8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D3AC9" w14:textId="77777777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B6E19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CF979EF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9C78703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69358FA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C9555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FDB1735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16462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231946">
        <w:trPr>
          <w:cantSplit/>
        </w:trPr>
        <w:tc>
          <w:tcPr>
            <w:tcW w:w="2340" w:type="dxa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280B5C" w:rsidRPr="00F0616C" w14:paraId="65C6FAF6" w14:textId="77777777" w:rsidTr="00231946">
        <w:trPr>
          <w:cantSplit/>
        </w:trPr>
        <w:tc>
          <w:tcPr>
            <w:tcW w:w="2340" w:type="dxa"/>
            <w:vAlign w:val="bottom"/>
          </w:tcPr>
          <w:p w14:paraId="64CD1C73" w14:textId="6CA076BE" w:rsidR="00280B5C" w:rsidRPr="001D3D16" w:rsidRDefault="00280B5C" w:rsidP="00280B5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74755" w:rsidRPr="0087475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874755" w:rsidRPr="0087475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280" w:type="dxa"/>
            <w:gridSpan w:val="13"/>
            <w:vAlign w:val="bottom"/>
          </w:tcPr>
          <w:p w14:paraId="2BC954CD" w14:textId="77777777" w:rsidR="00280B5C" w:rsidRPr="00F0616C" w:rsidRDefault="00280B5C" w:rsidP="00280B5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A52F8" w:rsidRPr="00F0616C" w14:paraId="14B9CC5A" w14:textId="77777777" w:rsidTr="00D91E39">
        <w:trPr>
          <w:cantSplit/>
        </w:trPr>
        <w:tc>
          <w:tcPr>
            <w:tcW w:w="2340" w:type="dxa"/>
            <w:vAlign w:val="bottom"/>
          </w:tcPr>
          <w:p w14:paraId="595BC196" w14:textId="77777777" w:rsidR="00CF7F0C" w:rsidRPr="00920567" w:rsidRDefault="00CF7F0C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01E7F32" w14:textId="03D2C485" w:rsidR="00CF7F0C" w:rsidRPr="00872142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FB4CF62" w14:textId="47C9C84E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0A2AFC78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84F7004" w14:textId="231635B3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41FAADA" w14:textId="2616D3F1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DEA2A0A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B5B87FD" w14:textId="1B37D7AD" w:rsidR="00CF7F0C" w:rsidRPr="00872142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5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17CE440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F4D684F" w14:textId="4470173A" w:rsidR="00CF7F0C" w:rsidRPr="00872142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7A7583F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9F12F8B" w14:textId="54CD9C11" w:rsidR="00CF7F0C" w:rsidRPr="00872142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A52F8" w:rsidRPr="00F0616C" w14:paraId="65A8D3CD" w14:textId="77777777" w:rsidTr="00D91E39">
        <w:trPr>
          <w:cantSplit/>
          <w:trHeight w:val="227"/>
        </w:trPr>
        <w:tc>
          <w:tcPr>
            <w:tcW w:w="3600" w:type="dxa"/>
            <w:gridSpan w:val="2"/>
            <w:vAlign w:val="bottom"/>
          </w:tcPr>
          <w:p w14:paraId="7F02A552" w14:textId="1B122E8C" w:rsidR="00CF7F0C" w:rsidRPr="00F0616C" w:rsidRDefault="00CF7F0C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E06B39" w14:textId="2C99346E" w:rsidR="00CF7F0C" w:rsidRPr="00F0616C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698AF1" w14:textId="772A4B5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3DA3C6" w14:textId="5897055F" w:rsidR="00CF7F0C" w:rsidRPr="00F0616C" w:rsidRDefault="00CF7F0C" w:rsidP="00592F9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C0D50B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2B9F969" w14:textId="34B5FB22" w:rsidR="00CF7F0C" w:rsidRPr="00F0616C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A21912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A89EE8" w14:textId="7E82B36D" w:rsidR="00CF7F0C" w:rsidRPr="00F0616C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E4FC2E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AB38A5" w14:textId="1706E4C2" w:rsidR="00CF7F0C" w:rsidRPr="00F0616C" w:rsidRDefault="00CF7F0C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D1737" w:rsidRPr="00F0616C" w14:paraId="6EC95545" w14:textId="77777777" w:rsidTr="00D91E39">
        <w:trPr>
          <w:cantSplit/>
        </w:trPr>
        <w:tc>
          <w:tcPr>
            <w:tcW w:w="2340" w:type="dxa"/>
            <w:vAlign w:val="bottom"/>
          </w:tcPr>
          <w:p w14:paraId="18D252B7" w14:textId="77777777" w:rsidR="00CD1737" w:rsidRPr="00B95942" w:rsidRDefault="00CD1737" w:rsidP="00CD1737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42104EA5" w14:textId="77777777" w:rsidR="00380526" w:rsidRDefault="00380526" w:rsidP="00E8531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1405EAE0" w:rsidR="0010512C" w:rsidRPr="00B81D5F" w:rsidRDefault="00380526" w:rsidP="00E8531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121D59F" w14:textId="77777777" w:rsidR="00CD1737" w:rsidRPr="00764939" w:rsidRDefault="00CD1737" w:rsidP="00CD1737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FF3110" w14:textId="77777777" w:rsidR="0010512C" w:rsidRDefault="0010512C" w:rsidP="00CD173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57477C7C" w:rsidR="00380526" w:rsidRPr="00B81D5F" w:rsidRDefault="00380526" w:rsidP="00CD173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74,329</w:t>
            </w:r>
          </w:p>
        </w:tc>
        <w:tc>
          <w:tcPr>
            <w:tcW w:w="180" w:type="dxa"/>
          </w:tcPr>
          <w:p w14:paraId="12017B1A" w14:textId="77777777" w:rsidR="00CD1737" w:rsidRPr="00764939" w:rsidRDefault="00CD1737" w:rsidP="00CD1737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351FAE" w14:textId="77777777" w:rsidR="00380526" w:rsidRDefault="00380526" w:rsidP="00CD173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4D9D64E9" w:rsidR="0010512C" w:rsidRPr="00B81D5F" w:rsidRDefault="00380526" w:rsidP="00CD173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88,439</w:t>
            </w:r>
          </w:p>
        </w:tc>
        <w:tc>
          <w:tcPr>
            <w:tcW w:w="180" w:type="dxa"/>
            <w:vAlign w:val="bottom"/>
          </w:tcPr>
          <w:p w14:paraId="4A709D33" w14:textId="77777777" w:rsidR="00CD1737" w:rsidRPr="00B81D5F" w:rsidRDefault="00CD1737" w:rsidP="00CD173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4B95E7" w14:textId="4A6BAC89" w:rsidR="00CD1737" w:rsidRPr="00B81D5F" w:rsidRDefault="00380526" w:rsidP="00E85312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88,439</w:t>
            </w:r>
          </w:p>
        </w:tc>
        <w:tc>
          <w:tcPr>
            <w:tcW w:w="180" w:type="dxa"/>
            <w:vAlign w:val="bottom"/>
          </w:tcPr>
          <w:p w14:paraId="37C299BB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907A78" w14:textId="05DB9AB1" w:rsidR="00CD1737" w:rsidRPr="00B81D5F" w:rsidRDefault="00380526" w:rsidP="00CD1737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B717C6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17DA07" w14:textId="54CA3A03" w:rsidR="00CD1737" w:rsidRPr="00B81D5F" w:rsidRDefault="00380526" w:rsidP="00CD1737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11402E0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BF3E64" w14:textId="7CE55ADC" w:rsidR="00CD1737" w:rsidRPr="00B81D5F" w:rsidRDefault="00380526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88,439</w:t>
            </w:r>
          </w:p>
        </w:tc>
      </w:tr>
      <w:tr w:rsidR="00E85312" w:rsidRPr="00F0616C" w14:paraId="1427B93D" w14:textId="77777777" w:rsidTr="00D91E39">
        <w:trPr>
          <w:cantSplit/>
          <w:trHeight w:val="452"/>
        </w:trPr>
        <w:tc>
          <w:tcPr>
            <w:tcW w:w="2340" w:type="dxa"/>
            <w:vAlign w:val="bottom"/>
          </w:tcPr>
          <w:p w14:paraId="3CD93B31" w14:textId="77777777" w:rsidR="00E85312" w:rsidRPr="00B95942" w:rsidRDefault="00E85312" w:rsidP="00E85312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680F09AC" w14:textId="77777777" w:rsidR="0010512C" w:rsidRDefault="0010512C" w:rsidP="00E8531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23F306E5" w:rsidR="00380526" w:rsidRPr="00B81D5F" w:rsidRDefault="00380526" w:rsidP="00E8531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9CB0FC" w14:textId="77777777" w:rsidR="0010512C" w:rsidRDefault="0010512C" w:rsidP="00E8531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0E9E33AC" w:rsidR="00380526" w:rsidRPr="00B81D5F" w:rsidRDefault="00380526" w:rsidP="00E8531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C1D525" w14:textId="77777777" w:rsidR="0010512C" w:rsidRDefault="0010512C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0A5ECFF5" w:rsidR="00380526" w:rsidRPr="00B81D5F" w:rsidRDefault="00380526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E85312" w:rsidRPr="00B81D5F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AE38D0" w14:textId="3121ECDE" w:rsidR="00E85312" w:rsidRPr="00B81D5F" w:rsidRDefault="00380526" w:rsidP="00E8531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4C6772E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D6DDAE" w14:textId="7D88D90F" w:rsidR="00E85312" w:rsidRPr="00B81D5F" w:rsidRDefault="00380526" w:rsidP="00E85312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A031800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BCB641" w14:textId="3968829B" w:rsidR="00E85312" w:rsidRPr="00B81D5F" w:rsidRDefault="00380526" w:rsidP="00E85312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9A8B800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A7B06B" w14:textId="2E7DF4B7" w:rsidR="00E85312" w:rsidRPr="00B81D5F" w:rsidRDefault="00380526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872142" w:rsidRPr="00F0616C" w14:paraId="0C643430" w14:textId="77777777" w:rsidTr="00872142">
        <w:trPr>
          <w:cantSplit/>
          <w:trHeight w:val="335"/>
        </w:trPr>
        <w:tc>
          <w:tcPr>
            <w:tcW w:w="2340" w:type="dxa"/>
            <w:vAlign w:val="bottom"/>
          </w:tcPr>
          <w:p w14:paraId="07893BF8" w14:textId="77777777" w:rsidR="00872142" w:rsidRDefault="00872142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CE5689" w14:textId="77777777" w:rsidR="00872142" w:rsidRPr="00DA3BD6" w:rsidRDefault="00872142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DA9D83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D978F6" w14:textId="77777777" w:rsidR="00872142" w:rsidRDefault="00872142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02756C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5F740B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F3B298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1760F0" w14:textId="77777777" w:rsidR="00872142" w:rsidRPr="00B81D5F" w:rsidRDefault="00872142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EEAA5C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0A56B9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ADE61B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6146B1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E1C692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8BB9CF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2142" w:rsidRPr="00F0616C" w14:paraId="0950CC4C" w14:textId="77777777" w:rsidTr="00D91E39">
        <w:trPr>
          <w:cantSplit/>
          <w:trHeight w:val="452"/>
        </w:trPr>
        <w:tc>
          <w:tcPr>
            <w:tcW w:w="2340" w:type="dxa"/>
            <w:vAlign w:val="bottom"/>
          </w:tcPr>
          <w:p w14:paraId="631D43B0" w14:textId="4FA9EBF5" w:rsidR="00872142" w:rsidRDefault="00872142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74BAA963" w14:textId="77777777" w:rsidR="00872142" w:rsidRDefault="00872142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013972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059545" w14:textId="77777777" w:rsidR="00872142" w:rsidRDefault="00872142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B3C3D26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02C6C6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909051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FD4CF7" w14:textId="77777777" w:rsidR="00872142" w:rsidRPr="00B81D5F" w:rsidRDefault="00872142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7E7BE5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63C3B5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579D1E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3361BE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396155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57D346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52F8" w:rsidRPr="00F0616C" w14:paraId="289B92C7" w14:textId="77777777" w:rsidTr="00D91E39">
        <w:trPr>
          <w:cantSplit/>
        </w:trPr>
        <w:tc>
          <w:tcPr>
            <w:tcW w:w="2340" w:type="dxa"/>
            <w:vAlign w:val="bottom"/>
          </w:tcPr>
          <w:p w14:paraId="61A80E10" w14:textId="2C9F5E29" w:rsidR="00CF7F0C" w:rsidRPr="00F0616C" w:rsidRDefault="00CF7F0C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07305967" w14:textId="1C94AE2D" w:rsidR="00CF7F0C" w:rsidRPr="00764939" w:rsidRDefault="00380526" w:rsidP="004E061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(5,384)</w:t>
            </w:r>
          </w:p>
        </w:tc>
        <w:tc>
          <w:tcPr>
            <w:tcW w:w="180" w:type="dxa"/>
            <w:vAlign w:val="bottom"/>
          </w:tcPr>
          <w:p w14:paraId="64E272D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DC687" w14:textId="2EBCF2FB" w:rsidR="00CF7F0C" w:rsidRPr="00764939" w:rsidRDefault="00380526" w:rsidP="003F4B07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F39D47" w14:textId="24C4D8C6" w:rsidR="00CF7F0C" w:rsidRPr="00764939" w:rsidRDefault="00380526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(5,384)</w:t>
            </w:r>
          </w:p>
        </w:tc>
        <w:tc>
          <w:tcPr>
            <w:tcW w:w="180" w:type="dxa"/>
            <w:vAlign w:val="bottom"/>
          </w:tcPr>
          <w:p w14:paraId="16E58343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E96C57" w14:textId="21C252DD" w:rsidR="00CF7F0C" w:rsidRPr="00764939" w:rsidRDefault="00380526" w:rsidP="00FD15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EE3EFC" w14:textId="77777777" w:rsidR="00CF7F0C" w:rsidRPr="00764939" w:rsidRDefault="00CF7F0C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F353A5" w14:textId="75BC7091" w:rsidR="00CF7F0C" w:rsidRPr="00764939" w:rsidRDefault="00380526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(5,384)</w:t>
            </w:r>
          </w:p>
        </w:tc>
        <w:tc>
          <w:tcPr>
            <w:tcW w:w="180" w:type="dxa"/>
            <w:vAlign w:val="bottom"/>
          </w:tcPr>
          <w:p w14:paraId="55DC8B6D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DDAE11" w14:textId="376A07E5" w:rsidR="00CF7F0C" w:rsidRPr="00764939" w:rsidRDefault="00380526" w:rsidP="0081672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B6B7102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DB215C" w14:textId="55B90E64" w:rsidR="00CF7F0C" w:rsidRPr="00764939" w:rsidRDefault="00380526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80526">
              <w:rPr>
                <w:rFonts w:asciiTheme="majorBidi" w:hAnsiTheme="majorBidi" w:cstheme="majorBidi"/>
                <w:sz w:val="26"/>
                <w:szCs w:val="26"/>
              </w:rPr>
              <w:t>(5,384)</w:t>
            </w:r>
          </w:p>
        </w:tc>
      </w:tr>
    </w:tbl>
    <w:p w14:paraId="5AD6AACF" w14:textId="24E81A10" w:rsidR="00C714C3" w:rsidRDefault="00C714C3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3CAC7A" w14:textId="77777777" w:rsidR="00C714C3" w:rsidRDefault="00C71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053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714C3" w:rsidRPr="00F0616C" w14:paraId="59E3E787" w14:textId="77777777" w:rsidTr="002D3A96">
        <w:trPr>
          <w:cantSplit/>
          <w:trHeight w:val="326"/>
        </w:trPr>
        <w:tc>
          <w:tcPr>
            <w:tcW w:w="2340" w:type="dxa"/>
            <w:vAlign w:val="bottom"/>
          </w:tcPr>
          <w:p w14:paraId="153AA0BB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0534E939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C714C3" w:rsidRPr="00F0616C" w14:paraId="3048F417" w14:textId="77777777" w:rsidTr="002D3A96">
        <w:trPr>
          <w:cantSplit/>
          <w:trHeight w:val="200"/>
        </w:trPr>
        <w:tc>
          <w:tcPr>
            <w:tcW w:w="2340" w:type="dxa"/>
            <w:vAlign w:val="bottom"/>
          </w:tcPr>
          <w:p w14:paraId="17360C3F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F809D70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4248F47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vAlign w:val="bottom"/>
          </w:tcPr>
          <w:p w14:paraId="19997C79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14C3" w:rsidRPr="00F0616C" w14:paraId="182B9AC9" w14:textId="77777777" w:rsidTr="002D3A96">
        <w:trPr>
          <w:cantSplit/>
        </w:trPr>
        <w:tc>
          <w:tcPr>
            <w:tcW w:w="2340" w:type="dxa"/>
            <w:vAlign w:val="bottom"/>
          </w:tcPr>
          <w:p w14:paraId="79C8F0CA" w14:textId="77777777" w:rsidR="00C714C3" w:rsidRPr="00F0616C" w:rsidRDefault="00C714C3" w:rsidP="00224742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ECE" w14:textId="77777777" w:rsidR="00C714C3" w:rsidRPr="004478DD" w:rsidRDefault="00C714C3" w:rsidP="00224742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F6F5D67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5F3DF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D81467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9382B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09A0E2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46DDD1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C8614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349908D" w14:textId="77777777" w:rsidR="00C714C3" w:rsidRPr="00F0616C" w:rsidRDefault="00C714C3" w:rsidP="0022474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3B594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7DD9DEA" w14:textId="77777777" w:rsidR="00C714C3" w:rsidRPr="00F0616C" w:rsidRDefault="00C714C3" w:rsidP="0022474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BFFE3A9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2CDB971" w14:textId="77777777" w:rsidR="00C714C3" w:rsidRPr="00F0616C" w:rsidRDefault="00C714C3" w:rsidP="0022474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4FDF05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14C3" w:rsidRPr="00F0616C" w14:paraId="0D6EB5D1" w14:textId="77777777" w:rsidTr="002D3A96">
        <w:trPr>
          <w:cantSplit/>
        </w:trPr>
        <w:tc>
          <w:tcPr>
            <w:tcW w:w="2340" w:type="dxa"/>
            <w:vAlign w:val="bottom"/>
          </w:tcPr>
          <w:p w14:paraId="5BDDCDEF" w14:textId="77777777" w:rsidR="00C714C3" w:rsidRPr="00F0616C" w:rsidRDefault="00C714C3" w:rsidP="00224742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67323D83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714C3" w:rsidRPr="00F0616C" w14:paraId="359F10DE" w14:textId="77777777" w:rsidTr="002D3A96">
        <w:trPr>
          <w:cantSplit/>
        </w:trPr>
        <w:tc>
          <w:tcPr>
            <w:tcW w:w="2340" w:type="dxa"/>
            <w:vAlign w:val="bottom"/>
          </w:tcPr>
          <w:p w14:paraId="6B41C3A0" w14:textId="557E8158" w:rsidR="00C714C3" w:rsidRPr="001D3D16" w:rsidRDefault="00C714C3" w:rsidP="0022474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0779E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2568</w:t>
            </w:r>
          </w:p>
        </w:tc>
        <w:tc>
          <w:tcPr>
            <w:tcW w:w="8190" w:type="dxa"/>
            <w:gridSpan w:val="13"/>
            <w:vAlign w:val="bottom"/>
          </w:tcPr>
          <w:p w14:paraId="54FAD3E0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714C3" w:rsidRPr="00F0616C" w14:paraId="7D9AFE8C" w14:textId="77777777" w:rsidTr="002D3A96">
        <w:trPr>
          <w:cantSplit/>
        </w:trPr>
        <w:tc>
          <w:tcPr>
            <w:tcW w:w="2340" w:type="dxa"/>
            <w:vAlign w:val="bottom"/>
          </w:tcPr>
          <w:p w14:paraId="3256DBFB" w14:textId="77777777" w:rsidR="00C714C3" w:rsidRPr="00920567" w:rsidRDefault="00C714C3" w:rsidP="00224742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9420306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7AEB07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A9729F4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431819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45FCD6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017C4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60A78A8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C3810C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93A9628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79F4C7C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545DD4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445E6E5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8B7C8B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C714C3" w:rsidRPr="00F0616C" w14:paraId="2EEBA6CC" w14:textId="77777777" w:rsidTr="002D3A96">
        <w:trPr>
          <w:cantSplit/>
          <w:trHeight w:val="227"/>
        </w:trPr>
        <w:tc>
          <w:tcPr>
            <w:tcW w:w="3600" w:type="dxa"/>
            <w:gridSpan w:val="2"/>
            <w:vAlign w:val="bottom"/>
          </w:tcPr>
          <w:p w14:paraId="3E242F4E" w14:textId="4999BC49" w:rsidR="00C714C3" w:rsidRPr="00F0616C" w:rsidRDefault="00C714C3" w:rsidP="0022474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0D37934A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A2A18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CD94A4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CC1AB6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9AEBA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210417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3A6BD20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EB23524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AD689E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33443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48D764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7BE42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30E2E" w:rsidRPr="00F0616C" w14:paraId="047BAA80" w14:textId="77777777" w:rsidTr="002D3A96">
        <w:trPr>
          <w:cantSplit/>
        </w:trPr>
        <w:tc>
          <w:tcPr>
            <w:tcW w:w="2340" w:type="dxa"/>
            <w:vAlign w:val="bottom"/>
          </w:tcPr>
          <w:p w14:paraId="216AADAA" w14:textId="77777777" w:rsidR="00430E2E" w:rsidRPr="00B95942" w:rsidRDefault="00430E2E" w:rsidP="00430E2E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6C504FC8" w14:textId="77777777" w:rsidR="00430E2E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1A1D99" w14:textId="6011A291" w:rsidR="00430E2E" w:rsidRPr="00B81D5F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8EE5417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A17E09" w14:textId="77777777" w:rsidR="00430E2E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5FB250" w14:textId="759A1AB1" w:rsidR="00430E2E" w:rsidRPr="00B81D5F" w:rsidRDefault="00430E2E" w:rsidP="00430E2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64,42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0C4887A6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E0EA5" w14:textId="77777777" w:rsidR="00430E2E" w:rsidRDefault="00430E2E" w:rsidP="00430E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068767" w14:textId="56E0E693" w:rsidR="00430E2E" w:rsidRPr="00EF1B25" w:rsidRDefault="00430E2E" w:rsidP="00430E2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78,53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3856A5C" w14:textId="77777777" w:rsidR="00430E2E" w:rsidRPr="00B81D5F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4E33A5" w14:textId="34787DE0" w:rsidR="00430E2E" w:rsidRPr="00B81D5F" w:rsidRDefault="00430E2E" w:rsidP="00430E2E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78,5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80" w:type="dxa"/>
            <w:vAlign w:val="bottom"/>
          </w:tcPr>
          <w:p w14:paraId="33203442" w14:textId="77777777" w:rsidR="00430E2E" w:rsidRPr="00764939" w:rsidRDefault="00430E2E" w:rsidP="00430E2E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81905B" w14:textId="742859E7" w:rsidR="00430E2E" w:rsidRPr="00B81D5F" w:rsidRDefault="00430E2E" w:rsidP="000366C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68BDEBC" w14:textId="77777777" w:rsidR="00430E2E" w:rsidRPr="00764939" w:rsidRDefault="00430E2E" w:rsidP="00430E2E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EC8686" w14:textId="6EF01821" w:rsidR="00430E2E" w:rsidRPr="00B81D5F" w:rsidRDefault="00430E2E" w:rsidP="00430E2E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2F18D50" w14:textId="77777777" w:rsidR="00430E2E" w:rsidRPr="00764939" w:rsidRDefault="00430E2E" w:rsidP="00430E2E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C6E63E" w14:textId="4977AAFD" w:rsidR="00430E2E" w:rsidRPr="00B81D5F" w:rsidRDefault="00430E2E" w:rsidP="00430E2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78,53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30E2E" w:rsidRPr="00F0616C" w14:paraId="463E6ECB" w14:textId="77777777" w:rsidTr="002D3A96">
        <w:trPr>
          <w:cantSplit/>
          <w:trHeight w:val="452"/>
        </w:trPr>
        <w:tc>
          <w:tcPr>
            <w:tcW w:w="2340" w:type="dxa"/>
            <w:vAlign w:val="bottom"/>
          </w:tcPr>
          <w:p w14:paraId="1748990A" w14:textId="77777777" w:rsidR="00430E2E" w:rsidRPr="00B95942" w:rsidRDefault="00430E2E" w:rsidP="00430E2E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1BD2D8F9" w14:textId="77777777" w:rsidR="00430E2E" w:rsidRDefault="00430E2E" w:rsidP="00430E2E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4A7A21" w14:textId="02DA99FC" w:rsidR="00430E2E" w:rsidRPr="00B81D5F" w:rsidRDefault="00430E2E" w:rsidP="00430E2E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3C01E2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7C2CAF" w14:textId="77777777" w:rsidR="00430E2E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A1331C" w14:textId="19CB1795" w:rsidR="00430E2E" w:rsidRPr="00B81D5F" w:rsidRDefault="00430E2E" w:rsidP="00430E2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2E32951D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B5FF30" w14:textId="77777777" w:rsidR="00430E2E" w:rsidRDefault="00430E2E" w:rsidP="00430E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B9262" w14:textId="0F0B7EC6" w:rsidR="00430E2E" w:rsidRPr="00B81D5F" w:rsidRDefault="00430E2E" w:rsidP="00430E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3EB819B" w14:textId="77777777" w:rsidR="00430E2E" w:rsidRPr="00B81D5F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D80681" w14:textId="15418EF1" w:rsidR="00430E2E" w:rsidRPr="00B81D5F" w:rsidRDefault="00430E2E" w:rsidP="00430E2E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67E4B9E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27D48C" w14:textId="4606C7B8" w:rsidR="00430E2E" w:rsidRPr="00B81D5F" w:rsidRDefault="00430E2E" w:rsidP="000366C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111EB23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763CE3" w14:textId="6F0FDB40" w:rsidR="00430E2E" w:rsidRPr="00B81D5F" w:rsidRDefault="00430E2E" w:rsidP="00430E2E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7E0A9985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B06C7A" w14:textId="190D2B68" w:rsidR="00430E2E" w:rsidRPr="00B81D5F" w:rsidRDefault="00430E2E" w:rsidP="00430E2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430E2E" w:rsidRPr="00F0616C" w14:paraId="639F1521" w14:textId="77777777" w:rsidTr="002D3A96">
        <w:trPr>
          <w:cantSplit/>
        </w:trPr>
        <w:tc>
          <w:tcPr>
            <w:tcW w:w="2340" w:type="dxa"/>
            <w:vAlign w:val="bottom"/>
          </w:tcPr>
          <w:p w14:paraId="2E987612" w14:textId="37B54657" w:rsidR="00430E2E" w:rsidRPr="00F0616C" w:rsidRDefault="00430E2E" w:rsidP="00430E2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29F66A9B" w14:textId="616EAA48" w:rsidR="00430E2E" w:rsidRPr="00764939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  <w:vAlign w:val="bottom"/>
          </w:tcPr>
          <w:p w14:paraId="6D647C85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9EDB5" w14:textId="0038241A" w:rsidR="00430E2E" w:rsidRPr="00764939" w:rsidRDefault="00430E2E" w:rsidP="00430E2E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F1081A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D0B4FF" w14:textId="63979293" w:rsidR="00430E2E" w:rsidRPr="00764939" w:rsidRDefault="00430E2E" w:rsidP="00430E2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  <w:vAlign w:val="bottom"/>
          </w:tcPr>
          <w:p w14:paraId="74BC75AC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FB3BEB" w14:textId="2F31805E" w:rsidR="00430E2E" w:rsidRPr="00764939" w:rsidRDefault="00430E2E" w:rsidP="00430E2E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36B110" w14:textId="77777777" w:rsidR="00430E2E" w:rsidRPr="00764939" w:rsidRDefault="00430E2E" w:rsidP="00430E2E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33950B" w14:textId="0CB92FC0" w:rsidR="00430E2E" w:rsidRPr="00764939" w:rsidRDefault="00430E2E" w:rsidP="00430E2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  <w:vAlign w:val="bottom"/>
          </w:tcPr>
          <w:p w14:paraId="43E9A5DB" w14:textId="77777777" w:rsidR="00430E2E" w:rsidRPr="00764939" w:rsidRDefault="00430E2E" w:rsidP="00430E2E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8C9ABF" w14:textId="66F341B7" w:rsidR="00430E2E" w:rsidRPr="00764939" w:rsidRDefault="00430E2E" w:rsidP="00430E2E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E198993" w14:textId="77777777" w:rsidR="00430E2E" w:rsidRPr="00764939" w:rsidRDefault="00430E2E" w:rsidP="00430E2E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BF8D5E" w14:textId="60BD1411" w:rsidR="00430E2E" w:rsidRPr="00764939" w:rsidRDefault="00430E2E" w:rsidP="00430E2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</w:tr>
    </w:tbl>
    <w:p w14:paraId="68FA85DA" w14:textId="77777777" w:rsidR="00C714C3" w:rsidRPr="00DF68CF" w:rsidRDefault="00C714C3" w:rsidP="00DF68C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/>
        </w:rPr>
      </w:pPr>
    </w:p>
    <w:p w14:paraId="384DA438" w14:textId="323D63B3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E061D">
        <w:rPr>
          <w:rFonts w:asciiTheme="majorBidi" w:hAnsiTheme="majorBidi" w:cstheme="majorBidi"/>
          <w:sz w:val="30"/>
          <w:szCs w:val="30"/>
          <w:cs/>
        </w:rPr>
        <w:br/>
      </w:r>
      <w:r w:rsidRPr="00822942">
        <w:rPr>
          <w:rFonts w:asciiTheme="majorBidi" w:hAnsiTheme="majorBidi" w:cstheme="majorBidi"/>
          <w:sz w:val="30"/>
          <w:szCs w:val="30"/>
          <w:cs/>
        </w:rPr>
        <w:t>ในงบฐานะการเงิน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C02579" w:rsidRDefault="00CE08B1" w:rsidP="00C02579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 w:rsidP="00C0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9BE1DDC" w14:textId="6F927422" w:rsidR="00686A2E" w:rsidRPr="003F4FEE" w:rsidRDefault="00BE088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C02579">
      <w:pPr>
        <w:spacing w:line="240" w:lineRule="auto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5640C9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5640C9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971C73" w:rsidRPr="005640C9" w14:paraId="67E6ED5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2CC9DF5A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8A3FAF" w14:textId="38145D15" w:rsidR="00971C73" w:rsidRPr="003E5BB7" w:rsidRDefault="00874755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47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747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6" w:type="dxa"/>
          </w:tcPr>
          <w:p w14:paraId="6DB9FB0E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12E14A2A" w14:textId="6175E2BB" w:rsidR="00971C73" w:rsidRPr="0010463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71C73" w:rsidRPr="005640C9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16D7B5BE" w:rsidR="00971C73" w:rsidRDefault="000779E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6" w:type="dxa"/>
          </w:tcPr>
          <w:p w14:paraId="01AE97C1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5307FD3D" w:rsidR="00971C73" w:rsidRDefault="000779E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71C73" w:rsidRPr="005640C9" w14:paraId="790FA9E6" w14:textId="77777777" w:rsidTr="0015313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971C73" w:rsidRPr="003E5BB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1C73" w:rsidRPr="005640C9" w14:paraId="5C68879C" w14:textId="31D680ED" w:rsidTr="00D03993">
        <w:tc>
          <w:tcPr>
            <w:tcW w:w="5850" w:type="dxa"/>
          </w:tcPr>
          <w:p w14:paraId="4A6E4F91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E2E" w:rsidRPr="005640C9" w14:paraId="3DBC5E5D" w14:textId="77777777" w:rsidTr="00224742">
        <w:tc>
          <w:tcPr>
            <w:tcW w:w="5850" w:type="dxa"/>
          </w:tcPr>
          <w:p w14:paraId="2128BF03" w14:textId="3FD651A8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333487B2" w14:textId="1A317192" w:rsidR="00430E2E" w:rsidRPr="00C52C41" w:rsidRDefault="00380526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80526">
              <w:rPr>
                <w:rFonts w:ascii="Angsana New" w:hAnsi="Angsana New"/>
                <w:sz w:val="30"/>
                <w:szCs w:val="30"/>
              </w:rPr>
              <w:t>5,617</w:t>
            </w:r>
          </w:p>
        </w:tc>
        <w:tc>
          <w:tcPr>
            <w:tcW w:w="270" w:type="dxa"/>
            <w:gridSpan w:val="2"/>
          </w:tcPr>
          <w:p w14:paraId="01467496" w14:textId="77777777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F34575" w14:textId="64885DDD" w:rsidR="00430E2E" w:rsidRPr="00C52C41" w:rsidRDefault="00430E2E" w:rsidP="00F1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6,357</w:t>
            </w:r>
          </w:p>
        </w:tc>
      </w:tr>
      <w:tr w:rsidR="00430E2E" w:rsidRPr="005640C9" w14:paraId="644BF12F" w14:textId="77777777" w:rsidTr="00224742">
        <w:tc>
          <w:tcPr>
            <w:tcW w:w="5850" w:type="dxa"/>
          </w:tcPr>
          <w:p w14:paraId="39B2E63E" w14:textId="1C076470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1F37A148" w14:textId="1A6455EB" w:rsidR="00430E2E" w:rsidRPr="00C52C41" w:rsidRDefault="00380526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80526">
              <w:rPr>
                <w:rFonts w:ascii="Angsana New" w:hAnsi="Angsana New"/>
                <w:sz w:val="30"/>
                <w:szCs w:val="30"/>
              </w:rPr>
              <w:t>11,581</w:t>
            </w:r>
          </w:p>
        </w:tc>
        <w:tc>
          <w:tcPr>
            <w:tcW w:w="270" w:type="dxa"/>
            <w:gridSpan w:val="2"/>
          </w:tcPr>
          <w:p w14:paraId="343308F2" w14:textId="77777777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EAF1D3" w14:textId="51989D62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16,894</w:t>
            </w:r>
          </w:p>
        </w:tc>
      </w:tr>
      <w:tr w:rsidR="00430E2E" w:rsidRPr="005640C9" w14:paraId="0ACBF5B1" w14:textId="77777777" w:rsidTr="002D589C">
        <w:trPr>
          <w:trHeight w:val="299"/>
        </w:trPr>
        <w:tc>
          <w:tcPr>
            <w:tcW w:w="5850" w:type="dxa"/>
          </w:tcPr>
          <w:p w14:paraId="60828481" w14:textId="075B4870" w:rsidR="00430E2E" w:rsidRPr="002D589C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5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2275A" w14:textId="7C62918F" w:rsidR="00430E2E" w:rsidRPr="00333C6C" w:rsidRDefault="00380526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0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17,198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556D" w14:textId="6C7290BA" w:rsidR="00430E2E" w:rsidRPr="00104637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23,251</w:t>
            </w:r>
          </w:p>
        </w:tc>
      </w:tr>
      <w:tr w:rsidR="002D589C" w:rsidRPr="005640C9" w14:paraId="1F696BF6" w14:textId="77777777" w:rsidTr="005640C9">
        <w:tblPrEx>
          <w:tblLook w:val="04A0" w:firstRow="1" w:lastRow="0" w:firstColumn="1" w:lastColumn="0" w:noHBand="0" w:noVBand="1"/>
        </w:tblPrEx>
        <w:trPr>
          <w:trHeight w:val="134"/>
          <w:tblHeader/>
        </w:trPr>
        <w:tc>
          <w:tcPr>
            <w:tcW w:w="5850" w:type="dxa"/>
          </w:tcPr>
          <w:p w14:paraId="32C28D8A" w14:textId="2F0CC5CA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589C" w:rsidRPr="005640C9" w14:paraId="5827D9F7" w14:textId="77777777" w:rsidTr="005A70FA">
        <w:tc>
          <w:tcPr>
            <w:tcW w:w="5850" w:type="dxa"/>
          </w:tcPr>
          <w:p w14:paraId="0083CA52" w14:textId="6E38A970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0E2E" w:rsidRPr="005640C9" w14:paraId="3FF2048C" w14:textId="77777777" w:rsidTr="005A70FA">
        <w:tc>
          <w:tcPr>
            <w:tcW w:w="5850" w:type="dxa"/>
          </w:tcPr>
          <w:p w14:paraId="3EF8BD3F" w14:textId="4F564121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7443265C" w:rsidR="00430E2E" w:rsidRPr="00333C6C" w:rsidRDefault="00380526" w:rsidP="00B9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693F0406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12,017</w:t>
            </w:r>
          </w:p>
        </w:tc>
      </w:tr>
      <w:tr w:rsidR="00430E2E" w:rsidRPr="005640C9" w14:paraId="3C714FC1" w14:textId="77777777" w:rsidTr="005A70FA">
        <w:tc>
          <w:tcPr>
            <w:tcW w:w="5850" w:type="dxa"/>
          </w:tcPr>
          <w:p w14:paraId="56F7CE4A" w14:textId="77777777" w:rsidR="00430E2E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6CBA230A" w14:textId="7BB1C12C" w:rsidR="00430E2E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3BDF3783" w14:textId="335AC5D6" w:rsidR="00430E2E" w:rsidRPr="00BA45D3" w:rsidRDefault="00380526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0526">
              <w:rPr>
                <w:rFonts w:asciiTheme="majorBidi" w:hAnsiTheme="majorBidi" w:cstheme="majorBidi"/>
                <w:sz w:val="30"/>
                <w:szCs w:val="30"/>
              </w:rPr>
              <w:t>36,476</w:t>
            </w:r>
          </w:p>
        </w:tc>
        <w:tc>
          <w:tcPr>
            <w:tcW w:w="270" w:type="dxa"/>
            <w:gridSpan w:val="2"/>
            <w:vAlign w:val="bottom"/>
          </w:tcPr>
          <w:p w14:paraId="7D61603F" w14:textId="77777777" w:rsidR="00430E2E" w:rsidRPr="00BA45D3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B651EA" w14:textId="1F5925B6" w:rsidR="00430E2E" w:rsidRPr="006917E8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46,327</w:t>
            </w:r>
          </w:p>
        </w:tc>
      </w:tr>
      <w:tr w:rsidR="00430E2E" w:rsidRPr="005640C9" w14:paraId="577A7CD0" w14:textId="77777777" w:rsidTr="005A70FA">
        <w:tc>
          <w:tcPr>
            <w:tcW w:w="5850" w:type="dxa"/>
          </w:tcPr>
          <w:p w14:paraId="121D01A1" w14:textId="45C81313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0F84489" w:rsidR="00430E2E" w:rsidRPr="00333C6C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430E2E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E2E" w:rsidRPr="005640C9" w14:paraId="0FC7FA91" w14:textId="77777777" w:rsidTr="00F23C8D">
        <w:tc>
          <w:tcPr>
            <w:tcW w:w="5850" w:type="dxa"/>
          </w:tcPr>
          <w:p w14:paraId="141D0873" w14:textId="3D727373" w:rsidR="00430E2E" w:rsidRPr="002C53E6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bottom"/>
          </w:tcPr>
          <w:p w14:paraId="38D9E62A" w14:textId="1D3B162B" w:rsidR="00430E2E" w:rsidRPr="00333C6C" w:rsidRDefault="00380526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0526">
              <w:rPr>
                <w:rFonts w:asciiTheme="majorBidi" w:hAnsiTheme="majorBidi" w:cstheme="majorBidi"/>
                <w:sz w:val="30"/>
                <w:szCs w:val="30"/>
              </w:rPr>
              <w:t>88,802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7501606F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88,802</w:t>
            </w:r>
          </w:p>
        </w:tc>
      </w:tr>
      <w:tr w:rsidR="00430E2E" w:rsidRPr="005640C9" w14:paraId="1A0DD032" w14:textId="77777777" w:rsidTr="00224742">
        <w:tc>
          <w:tcPr>
            <w:tcW w:w="5850" w:type="dxa"/>
          </w:tcPr>
          <w:p w14:paraId="3B0FBF5D" w14:textId="516C7E0C" w:rsidR="00430E2E" w:rsidRPr="00132529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584BC1A5" w:rsidR="00430E2E" w:rsidRPr="00333C6C" w:rsidRDefault="00380526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0526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9CB78D5" w14:textId="59A3AC4B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430E2E" w:rsidRPr="005640C9" w14:paraId="08B25715" w14:textId="4EA2CA86" w:rsidTr="00224742">
        <w:trPr>
          <w:trHeight w:val="289"/>
        </w:trPr>
        <w:tc>
          <w:tcPr>
            <w:tcW w:w="5850" w:type="dxa"/>
          </w:tcPr>
          <w:p w14:paraId="7E6DFF54" w14:textId="77777777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7631C736" w:rsidR="00430E2E" w:rsidRPr="00333C6C" w:rsidRDefault="00380526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0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129,919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FFA4E" w14:textId="1392CF54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151,787</w:t>
            </w:r>
          </w:p>
        </w:tc>
      </w:tr>
    </w:tbl>
    <w:p w14:paraId="0FCEF532" w14:textId="64D66027" w:rsidR="00E70462" w:rsidRDefault="00E70462" w:rsidP="00B94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E70462" w:rsidSect="00122298">
      <w:headerReference w:type="default" r:id="rId11"/>
      <w:footerReference w:type="default" r:id="rId12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DCBB5" w14:textId="77777777" w:rsidR="00C94313" w:rsidRDefault="00C94313">
      <w:r>
        <w:separator/>
      </w:r>
    </w:p>
  </w:endnote>
  <w:endnote w:type="continuationSeparator" w:id="0">
    <w:p w14:paraId="20F0CA2C" w14:textId="77777777" w:rsidR="00C94313" w:rsidRDefault="00C94313">
      <w:r>
        <w:continuationSeparator/>
      </w:r>
    </w:p>
  </w:endnote>
  <w:endnote w:type="continuationNotice" w:id="1">
    <w:p w14:paraId="261FFD4B" w14:textId="77777777" w:rsidR="00C94313" w:rsidRDefault="00C943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28CAC" w14:textId="77777777" w:rsidR="00C94313" w:rsidRDefault="00C94313">
      <w:r>
        <w:separator/>
      </w:r>
    </w:p>
  </w:footnote>
  <w:footnote w:type="continuationSeparator" w:id="0">
    <w:p w14:paraId="34CA33CB" w14:textId="77777777" w:rsidR="00C94313" w:rsidRDefault="00C94313">
      <w:r>
        <w:continuationSeparator/>
      </w:r>
    </w:p>
  </w:footnote>
  <w:footnote w:type="continuationNotice" w:id="1">
    <w:p w14:paraId="2BCD7BD3" w14:textId="77777777" w:rsidR="00C94313" w:rsidRDefault="00C943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003F" w14:textId="340C3B50" w:rsidR="003224CE" w:rsidRPr="00993F0D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93F0D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993F0D"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993F0D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433941FE" w:rsidR="003224CE" w:rsidRPr="00993F0D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93F0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8B233B" w:rsidRPr="00993F0D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B93071" w14:textId="4A07666E" w:rsidR="00F16F3D" w:rsidRPr="00993F0D" w:rsidRDefault="009E2D06" w:rsidP="00F16F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F00B19">
      <w:rPr>
        <w:rFonts w:ascii="Angsana New" w:hAnsi="Angsana New" w:hint="cs"/>
        <w:b/>
        <w:bCs/>
        <w:sz w:val="32"/>
        <w:szCs w:val="32"/>
        <w:cs/>
      </w:rPr>
      <w:t>และ</w:t>
    </w:r>
    <w:r w:rsidR="00462F50">
      <w:rPr>
        <w:rFonts w:ascii="Angsana New" w:hAnsi="Angsana New" w:hint="cs"/>
        <w:b/>
        <w:bCs/>
        <w:sz w:val="32"/>
        <w:szCs w:val="32"/>
        <w:cs/>
      </w:rPr>
      <w:t>เก้า</w:t>
    </w:r>
    <w:r w:rsidR="00F00B19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462F50" w:rsidRPr="00462F50">
      <w:rPr>
        <w:rFonts w:ascii="Angsana New" w:hAnsi="Angsana New"/>
        <w:b/>
        <w:bCs/>
        <w:sz w:val="30"/>
        <w:szCs w:val="30"/>
      </w:rPr>
      <w:t xml:space="preserve">31 </w:t>
    </w:r>
    <w:r w:rsidR="00462F50" w:rsidRPr="00462F50">
      <w:rPr>
        <w:rFonts w:ascii="Angsana New" w:hAnsi="Angsana New"/>
        <w:b/>
        <w:bCs/>
        <w:sz w:val="30"/>
        <w:szCs w:val="30"/>
        <w:cs/>
      </w:rPr>
      <w:t xml:space="preserve">ธันวาคม </w:t>
    </w:r>
    <w:r w:rsidR="002F7D67">
      <w:rPr>
        <w:rFonts w:ascii="Angsana New" w:hAnsi="Angsana New"/>
        <w:b/>
        <w:bCs/>
        <w:sz w:val="30"/>
        <w:szCs w:val="30"/>
      </w:rPr>
      <w:t>2568</w:t>
    </w:r>
    <w:r w:rsidR="00416266" w:rsidRPr="00416266">
      <w:rPr>
        <w:rFonts w:ascii="Angsana New" w:hAnsi="Angsana New" w:hint="cs"/>
        <w:b/>
        <w:bCs/>
        <w:sz w:val="30"/>
        <w:szCs w:val="30"/>
        <w:cs/>
        <w:lang w:val="th-TH"/>
      </w:rPr>
      <w:t xml:space="preserve"> </w:t>
    </w:r>
    <w:r w:rsidRPr="00416266">
      <w:rPr>
        <w:rFonts w:ascii="Angsana New" w:hAnsi="Angsana New" w:hint="cs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17A089CD" w14:textId="77777777" w:rsidR="003224CE" w:rsidRPr="00993F0D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8"/>
  </w:num>
  <w:num w:numId="12" w16cid:durableId="716589456">
    <w:abstractNumId w:val="14"/>
  </w:num>
  <w:num w:numId="13" w16cid:durableId="1903708830">
    <w:abstractNumId w:val="26"/>
  </w:num>
  <w:num w:numId="14" w16cid:durableId="980186593">
    <w:abstractNumId w:val="17"/>
  </w:num>
  <w:num w:numId="15" w16cid:durableId="191581196">
    <w:abstractNumId w:val="19"/>
  </w:num>
  <w:num w:numId="16" w16cid:durableId="1914391710">
    <w:abstractNumId w:val="21"/>
  </w:num>
  <w:num w:numId="17" w16cid:durableId="1571386358">
    <w:abstractNumId w:val="10"/>
  </w:num>
  <w:num w:numId="18" w16cid:durableId="393940931">
    <w:abstractNumId w:val="24"/>
  </w:num>
  <w:num w:numId="19" w16cid:durableId="1798797456">
    <w:abstractNumId w:val="11"/>
  </w:num>
  <w:num w:numId="20" w16cid:durableId="2132312018">
    <w:abstractNumId w:val="27"/>
  </w:num>
  <w:num w:numId="21" w16cid:durableId="2011444552">
    <w:abstractNumId w:val="13"/>
  </w:num>
  <w:num w:numId="22" w16cid:durableId="1288778509">
    <w:abstractNumId w:val="20"/>
  </w:num>
  <w:num w:numId="23" w16cid:durableId="1637370656">
    <w:abstractNumId w:val="23"/>
  </w:num>
  <w:num w:numId="24" w16cid:durableId="694041004">
    <w:abstractNumId w:val="15"/>
  </w:num>
  <w:num w:numId="25" w16cid:durableId="858272883">
    <w:abstractNumId w:val="28"/>
  </w:num>
  <w:num w:numId="26" w16cid:durableId="477496442">
    <w:abstractNumId w:val="22"/>
  </w:num>
  <w:num w:numId="27" w16cid:durableId="42288880">
    <w:abstractNumId w:val="12"/>
  </w:num>
  <w:num w:numId="28" w16cid:durableId="1432512602">
    <w:abstractNumId w:val="25"/>
  </w:num>
  <w:num w:numId="29" w16cid:durableId="3350498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AFB"/>
    <w:rsid w:val="00002EFE"/>
    <w:rsid w:val="00003021"/>
    <w:rsid w:val="0000346A"/>
    <w:rsid w:val="00003CA9"/>
    <w:rsid w:val="00003D5A"/>
    <w:rsid w:val="00003E91"/>
    <w:rsid w:val="00004C77"/>
    <w:rsid w:val="00004EEF"/>
    <w:rsid w:val="000050C8"/>
    <w:rsid w:val="00005B1B"/>
    <w:rsid w:val="00005B42"/>
    <w:rsid w:val="00005BC1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2F88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7AD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349"/>
    <w:rsid w:val="00030415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8F6"/>
    <w:rsid w:val="00033FC1"/>
    <w:rsid w:val="00033FF3"/>
    <w:rsid w:val="00034088"/>
    <w:rsid w:val="000341E5"/>
    <w:rsid w:val="00034C26"/>
    <w:rsid w:val="00035F41"/>
    <w:rsid w:val="000366CA"/>
    <w:rsid w:val="00037168"/>
    <w:rsid w:val="000372A0"/>
    <w:rsid w:val="0003766C"/>
    <w:rsid w:val="00037A63"/>
    <w:rsid w:val="00037F85"/>
    <w:rsid w:val="000406E6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881"/>
    <w:rsid w:val="00043B8A"/>
    <w:rsid w:val="00043D18"/>
    <w:rsid w:val="00043D66"/>
    <w:rsid w:val="00044BA8"/>
    <w:rsid w:val="00045073"/>
    <w:rsid w:val="0004557F"/>
    <w:rsid w:val="000456D4"/>
    <w:rsid w:val="000464A1"/>
    <w:rsid w:val="000468BA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83B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4B0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9C6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AD"/>
    <w:rsid w:val="000735C6"/>
    <w:rsid w:val="00073726"/>
    <w:rsid w:val="00073B1F"/>
    <w:rsid w:val="00074633"/>
    <w:rsid w:val="00074D3B"/>
    <w:rsid w:val="00074E0A"/>
    <w:rsid w:val="000758B9"/>
    <w:rsid w:val="00075C2C"/>
    <w:rsid w:val="00075E58"/>
    <w:rsid w:val="0007608B"/>
    <w:rsid w:val="000760D3"/>
    <w:rsid w:val="00076CA3"/>
    <w:rsid w:val="00076F49"/>
    <w:rsid w:val="00077002"/>
    <w:rsid w:val="000779E3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2FB"/>
    <w:rsid w:val="000836F3"/>
    <w:rsid w:val="00083A32"/>
    <w:rsid w:val="00083BC2"/>
    <w:rsid w:val="00083C35"/>
    <w:rsid w:val="00083DBF"/>
    <w:rsid w:val="000851FA"/>
    <w:rsid w:val="000853B7"/>
    <w:rsid w:val="0008546F"/>
    <w:rsid w:val="000862FF"/>
    <w:rsid w:val="00086306"/>
    <w:rsid w:val="00086413"/>
    <w:rsid w:val="00086961"/>
    <w:rsid w:val="00086FFB"/>
    <w:rsid w:val="00087623"/>
    <w:rsid w:val="00090079"/>
    <w:rsid w:val="00090279"/>
    <w:rsid w:val="00090289"/>
    <w:rsid w:val="000906E1"/>
    <w:rsid w:val="000907A2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3DF9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0D03"/>
    <w:rsid w:val="000A137E"/>
    <w:rsid w:val="000A17C3"/>
    <w:rsid w:val="000A1A14"/>
    <w:rsid w:val="000A1CAA"/>
    <w:rsid w:val="000A293A"/>
    <w:rsid w:val="000A2A95"/>
    <w:rsid w:val="000A2B42"/>
    <w:rsid w:val="000A316A"/>
    <w:rsid w:val="000A3587"/>
    <w:rsid w:val="000A4431"/>
    <w:rsid w:val="000A4992"/>
    <w:rsid w:val="000A4EDA"/>
    <w:rsid w:val="000A536B"/>
    <w:rsid w:val="000A557A"/>
    <w:rsid w:val="000A5644"/>
    <w:rsid w:val="000A5B44"/>
    <w:rsid w:val="000A5C03"/>
    <w:rsid w:val="000A6708"/>
    <w:rsid w:val="000A6820"/>
    <w:rsid w:val="000A69EC"/>
    <w:rsid w:val="000A78D1"/>
    <w:rsid w:val="000A7BC0"/>
    <w:rsid w:val="000B10B7"/>
    <w:rsid w:val="000B10F4"/>
    <w:rsid w:val="000B15F8"/>
    <w:rsid w:val="000B1897"/>
    <w:rsid w:val="000B1939"/>
    <w:rsid w:val="000B1B69"/>
    <w:rsid w:val="000B2667"/>
    <w:rsid w:val="000B28D1"/>
    <w:rsid w:val="000B2999"/>
    <w:rsid w:val="000B2F23"/>
    <w:rsid w:val="000B3A17"/>
    <w:rsid w:val="000B3C67"/>
    <w:rsid w:val="000B3E52"/>
    <w:rsid w:val="000B40C9"/>
    <w:rsid w:val="000B47E6"/>
    <w:rsid w:val="000B4CAB"/>
    <w:rsid w:val="000B4EEE"/>
    <w:rsid w:val="000B5190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170"/>
    <w:rsid w:val="000C39C2"/>
    <w:rsid w:val="000C3A0A"/>
    <w:rsid w:val="000C3F4E"/>
    <w:rsid w:val="000C4106"/>
    <w:rsid w:val="000C45FC"/>
    <w:rsid w:val="000C478D"/>
    <w:rsid w:val="000C483E"/>
    <w:rsid w:val="000C4B52"/>
    <w:rsid w:val="000C4F21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2B2"/>
    <w:rsid w:val="000D2670"/>
    <w:rsid w:val="000D3378"/>
    <w:rsid w:val="000D38A6"/>
    <w:rsid w:val="000D3A17"/>
    <w:rsid w:val="000D3CD6"/>
    <w:rsid w:val="000D3D70"/>
    <w:rsid w:val="000D4081"/>
    <w:rsid w:val="000D545D"/>
    <w:rsid w:val="000D5B7F"/>
    <w:rsid w:val="000D5CEE"/>
    <w:rsid w:val="000D5FB8"/>
    <w:rsid w:val="000D63B7"/>
    <w:rsid w:val="000D6A7B"/>
    <w:rsid w:val="000D6F6B"/>
    <w:rsid w:val="000D7D2A"/>
    <w:rsid w:val="000E00FA"/>
    <w:rsid w:val="000E06DB"/>
    <w:rsid w:val="000E0D95"/>
    <w:rsid w:val="000E0E24"/>
    <w:rsid w:val="000E0FF8"/>
    <w:rsid w:val="000E11FF"/>
    <w:rsid w:val="000E162A"/>
    <w:rsid w:val="000E20A7"/>
    <w:rsid w:val="000E23F7"/>
    <w:rsid w:val="000E2423"/>
    <w:rsid w:val="000E3410"/>
    <w:rsid w:val="000E39A2"/>
    <w:rsid w:val="000E4422"/>
    <w:rsid w:val="000E45F3"/>
    <w:rsid w:val="000E4863"/>
    <w:rsid w:val="000E4941"/>
    <w:rsid w:val="000E5015"/>
    <w:rsid w:val="000E528F"/>
    <w:rsid w:val="000E5664"/>
    <w:rsid w:val="000E5AA0"/>
    <w:rsid w:val="000E5B05"/>
    <w:rsid w:val="000E6287"/>
    <w:rsid w:val="000E7461"/>
    <w:rsid w:val="000E74F5"/>
    <w:rsid w:val="000E784B"/>
    <w:rsid w:val="000E7A1A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2D32"/>
    <w:rsid w:val="000F349E"/>
    <w:rsid w:val="000F3AE1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374"/>
    <w:rsid w:val="000F75F0"/>
    <w:rsid w:val="000F7A0E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0EB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056"/>
    <w:rsid w:val="00105127"/>
    <w:rsid w:val="0010512C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680B"/>
    <w:rsid w:val="0010706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907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B9F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0BE3"/>
    <w:rsid w:val="0012127A"/>
    <w:rsid w:val="0012137B"/>
    <w:rsid w:val="00121786"/>
    <w:rsid w:val="00121813"/>
    <w:rsid w:val="00121E8B"/>
    <w:rsid w:val="00122108"/>
    <w:rsid w:val="00122298"/>
    <w:rsid w:val="00122405"/>
    <w:rsid w:val="00122852"/>
    <w:rsid w:val="00122D2E"/>
    <w:rsid w:val="00122FDB"/>
    <w:rsid w:val="00123130"/>
    <w:rsid w:val="0012397C"/>
    <w:rsid w:val="00123A0E"/>
    <w:rsid w:val="00123F40"/>
    <w:rsid w:val="001244B8"/>
    <w:rsid w:val="00124565"/>
    <w:rsid w:val="00125080"/>
    <w:rsid w:val="0012518B"/>
    <w:rsid w:val="001255EC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44BC"/>
    <w:rsid w:val="001351B6"/>
    <w:rsid w:val="00135B5E"/>
    <w:rsid w:val="00135C57"/>
    <w:rsid w:val="00136566"/>
    <w:rsid w:val="001367E6"/>
    <w:rsid w:val="0013696E"/>
    <w:rsid w:val="001373ED"/>
    <w:rsid w:val="001403E4"/>
    <w:rsid w:val="00140A4B"/>
    <w:rsid w:val="00140D27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932"/>
    <w:rsid w:val="00143BE0"/>
    <w:rsid w:val="00143E81"/>
    <w:rsid w:val="00143E91"/>
    <w:rsid w:val="001442C1"/>
    <w:rsid w:val="0014467E"/>
    <w:rsid w:val="00144700"/>
    <w:rsid w:val="001455FA"/>
    <w:rsid w:val="001457F9"/>
    <w:rsid w:val="00145E3F"/>
    <w:rsid w:val="00145E97"/>
    <w:rsid w:val="001460D1"/>
    <w:rsid w:val="0014618F"/>
    <w:rsid w:val="001461B7"/>
    <w:rsid w:val="00146639"/>
    <w:rsid w:val="00146903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3C"/>
    <w:rsid w:val="0015314D"/>
    <w:rsid w:val="0015391F"/>
    <w:rsid w:val="00153D36"/>
    <w:rsid w:val="00154039"/>
    <w:rsid w:val="00154EA8"/>
    <w:rsid w:val="00155AF2"/>
    <w:rsid w:val="00155BB4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2C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1A0C"/>
    <w:rsid w:val="001725A7"/>
    <w:rsid w:val="00172795"/>
    <w:rsid w:val="00172ECE"/>
    <w:rsid w:val="0017319D"/>
    <w:rsid w:val="00173C29"/>
    <w:rsid w:val="00173C8B"/>
    <w:rsid w:val="00173D76"/>
    <w:rsid w:val="001740D8"/>
    <w:rsid w:val="00174999"/>
    <w:rsid w:val="00174CE4"/>
    <w:rsid w:val="00174DFA"/>
    <w:rsid w:val="00175700"/>
    <w:rsid w:val="00175773"/>
    <w:rsid w:val="001757EC"/>
    <w:rsid w:val="0017581E"/>
    <w:rsid w:val="00175A74"/>
    <w:rsid w:val="00177342"/>
    <w:rsid w:val="001779DD"/>
    <w:rsid w:val="0018058D"/>
    <w:rsid w:val="00180597"/>
    <w:rsid w:val="00180A47"/>
    <w:rsid w:val="00180DC1"/>
    <w:rsid w:val="00180E26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3A0D"/>
    <w:rsid w:val="0018406A"/>
    <w:rsid w:val="001841C5"/>
    <w:rsid w:val="00184276"/>
    <w:rsid w:val="001843E2"/>
    <w:rsid w:val="00184F74"/>
    <w:rsid w:val="00185F8D"/>
    <w:rsid w:val="001863B8"/>
    <w:rsid w:val="001864EE"/>
    <w:rsid w:val="00186817"/>
    <w:rsid w:val="001869D4"/>
    <w:rsid w:val="00186F1F"/>
    <w:rsid w:val="00187146"/>
    <w:rsid w:val="00187C8F"/>
    <w:rsid w:val="0019005B"/>
    <w:rsid w:val="00190C49"/>
    <w:rsid w:val="00190E18"/>
    <w:rsid w:val="001912D6"/>
    <w:rsid w:val="00191421"/>
    <w:rsid w:val="001933F6"/>
    <w:rsid w:val="001939C6"/>
    <w:rsid w:val="00193E06"/>
    <w:rsid w:val="00193F10"/>
    <w:rsid w:val="00194594"/>
    <w:rsid w:val="0019470C"/>
    <w:rsid w:val="00194D35"/>
    <w:rsid w:val="0019509D"/>
    <w:rsid w:val="00195279"/>
    <w:rsid w:val="00195474"/>
    <w:rsid w:val="001954E7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955"/>
    <w:rsid w:val="001A5CD1"/>
    <w:rsid w:val="001A5FA4"/>
    <w:rsid w:val="001A62C0"/>
    <w:rsid w:val="001A6C45"/>
    <w:rsid w:val="001A6E25"/>
    <w:rsid w:val="001A73B2"/>
    <w:rsid w:val="001A7F94"/>
    <w:rsid w:val="001A7FE3"/>
    <w:rsid w:val="001B056D"/>
    <w:rsid w:val="001B0626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832"/>
    <w:rsid w:val="001C0D06"/>
    <w:rsid w:val="001C1328"/>
    <w:rsid w:val="001C1491"/>
    <w:rsid w:val="001C173F"/>
    <w:rsid w:val="001C1C5F"/>
    <w:rsid w:val="001C2226"/>
    <w:rsid w:val="001C2477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61"/>
    <w:rsid w:val="001C7181"/>
    <w:rsid w:val="001C7511"/>
    <w:rsid w:val="001C7772"/>
    <w:rsid w:val="001C78C1"/>
    <w:rsid w:val="001C7C5B"/>
    <w:rsid w:val="001D08DF"/>
    <w:rsid w:val="001D0B09"/>
    <w:rsid w:val="001D0BC3"/>
    <w:rsid w:val="001D0EE6"/>
    <w:rsid w:val="001D11A2"/>
    <w:rsid w:val="001D12BD"/>
    <w:rsid w:val="001D1405"/>
    <w:rsid w:val="001D1437"/>
    <w:rsid w:val="001D1C2A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59DD"/>
    <w:rsid w:val="001D618C"/>
    <w:rsid w:val="001D6319"/>
    <w:rsid w:val="001D655A"/>
    <w:rsid w:val="001D7037"/>
    <w:rsid w:val="001D72EC"/>
    <w:rsid w:val="001D7395"/>
    <w:rsid w:val="001D74FF"/>
    <w:rsid w:val="001D7B5D"/>
    <w:rsid w:val="001D7C67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C8E"/>
    <w:rsid w:val="001E5D2D"/>
    <w:rsid w:val="001E5E67"/>
    <w:rsid w:val="001E6C8B"/>
    <w:rsid w:val="001E7487"/>
    <w:rsid w:val="001E7AE6"/>
    <w:rsid w:val="001E7CD5"/>
    <w:rsid w:val="001E7DC7"/>
    <w:rsid w:val="001F0629"/>
    <w:rsid w:val="001F0E78"/>
    <w:rsid w:val="001F0FEC"/>
    <w:rsid w:val="001F12C2"/>
    <w:rsid w:val="001F13EC"/>
    <w:rsid w:val="001F1723"/>
    <w:rsid w:val="001F1E84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4FE"/>
    <w:rsid w:val="001F6B8A"/>
    <w:rsid w:val="001F6BE7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0A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694"/>
    <w:rsid w:val="00213CF9"/>
    <w:rsid w:val="00213EB0"/>
    <w:rsid w:val="00214120"/>
    <w:rsid w:val="0021475B"/>
    <w:rsid w:val="002151E9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791"/>
    <w:rsid w:val="00217DD3"/>
    <w:rsid w:val="002204FF"/>
    <w:rsid w:val="00220777"/>
    <w:rsid w:val="00220829"/>
    <w:rsid w:val="0022094C"/>
    <w:rsid w:val="002209A6"/>
    <w:rsid w:val="00220E90"/>
    <w:rsid w:val="00220FEC"/>
    <w:rsid w:val="00221146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570"/>
    <w:rsid w:val="00224618"/>
    <w:rsid w:val="0022465B"/>
    <w:rsid w:val="00224742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46"/>
    <w:rsid w:val="002319A6"/>
    <w:rsid w:val="00231D16"/>
    <w:rsid w:val="0023228A"/>
    <w:rsid w:val="00232600"/>
    <w:rsid w:val="00232632"/>
    <w:rsid w:val="002334E3"/>
    <w:rsid w:val="002336D4"/>
    <w:rsid w:val="002337C6"/>
    <w:rsid w:val="00233ABF"/>
    <w:rsid w:val="00233F63"/>
    <w:rsid w:val="0023480E"/>
    <w:rsid w:val="002349F2"/>
    <w:rsid w:val="00234A27"/>
    <w:rsid w:val="00234EAD"/>
    <w:rsid w:val="0023529D"/>
    <w:rsid w:val="00235A07"/>
    <w:rsid w:val="00235A57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3D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0898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450"/>
    <w:rsid w:val="002669C5"/>
    <w:rsid w:val="002669D9"/>
    <w:rsid w:val="00266E48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2FC7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B5C"/>
    <w:rsid w:val="00280C3B"/>
    <w:rsid w:val="00281198"/>
    <w:rsid w:val="00281A7B"/>
    <w:rsid w:val="00281B8A"/>
    <w:rsid w:val="00281C5A"/>
    <w:rsid w:val="002821D7"/>
    <w:rsid w:val="0028238A"/>
    <w:rsid w:val="00282469"/>
    <w:rsid w:val="0028264D"/>
    <w:rsid w:val="00282906"/>
    <w:rsid w:val="00283613"/>
    <w:rsid w:val="00283D92"/>
    <w:rsid w:val="002840DE"/>
    <w:rsid w:val="00284536"/>
    <w:rsid w:val="00284595"/>
    <w:rsid w:val="00284749"/>
    <w:rsid w:val="00285874"/>
    <w:rsid w:val="00285B30"/>
    <w:rsid w:val="00286FC0"/>
    <w:rsid w:val="00287719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64A5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598"/>
    <w:rsid w:val="002A2A6D"/>
    <w:rsid w:val="002A2B6B"/>
    <w:rsid w:val="002A2C36"/>
    <w:rsid w:val="002A3153"/>
    <w:rsid w:val="002A3494"/>
    <w:rsid w:val="002A3A79"/>
    <w:rsid w:val="002A4255"/>
    <w:rsid w:val="002A4E7B"/>
    <w:rsid w:val="002A52F8"/>
    <w:rsid w:val="002A5317"/>
    <w:rsid w:val="002A565B"/>
    <w:rsid w:val="002A57D9"/>
    <w:rsid w:val="002A5DD2"/>
    <w:rsid w:val="002A6A9C"/>
    <w:rsid w:val="002A71AE"/>
    <w:rsid w:val="002A7295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2EB"/>
    <w:rsid w:val="002B363E"/>
    <w:rsid w:val="002B3A07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CCD"/>
    <w:rsid w:val="002B7DCF"/>
    <w:rsid w:val="002C05A0"/>
    <w:rsid w:val="002C08FB"/>
    <w:rsid w:val="002C0913"/>
    <w:rsid w:val="002C09A2"/>
    <w:rsid w:val="002C0E2B"/>
    <w:rsid w:val="002C1599"/>
    <w:rsid w:val="002C1849"/>
    <w:rsid w:val="002C2A0A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C70F5"/>
    <w:rsid w:val="002C77DB"/>
    <w:rsid w:val="002D0050"/>
    <w:rsid w:val="002D047C"/>
    <w:rsid w:val="002D057F"/>
    <w:rsid w:val="002D05F9"/>
    <w:rsid w:val="002D09F9"/>
    <w:rsid w:val="002D11A2"/>
    <w:rsid w:val="002D1A4C"/>
    <w:rsid w:val="002D1F8C"/>
    <w:rsid w:val="002D2070"/>
    <w:rsid w:val="002D268C"/>
    <w:rsid w:val="002D2D9F"/>
    <w:rsid w:val="002D2F5D"/>
    <w:rsid w:val="002D3277"/>
    <w:rsid w:val="002D34D5"/>
    <w:rsid w:val="002D3A96"/>
    <w:rsid w:val="002D3DE1"/>
    <w:rsid w:val="002D4A3F"/>
    <w:rsid w:val="002D4F2E"/>
    <w:rsid w:val="002D54A3"/>
    <w:rsid w:val="002D586A"/>
    <w:rsid w:val="002D589C"/>
    <w:rsid w:val="002D59F3"/>
    <w:rsid w:val="002D5CB6"/>
    <w:rsid w:val="002D5F2E"/>
    <w:rsid w:val="002D6BD9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EE4"/>
    <w:rsid w:val="002E2F9F"/>
    <w:rsid w:val="002E3671"/>
    <w:rsid w:val="002E3767"/>
    <w:rsid w:val="002E37A8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8E5"/>
    <w:rsid w:val="002F2AB1"/>
    <w:rsid w:val="002F31EB"/>
    <w:rsid w:val="002F3434"/>
    <w:rsid w:val="002F3845"/>
    <w:rsid w:val="002F3937"/>
    <w:rsid w:val="002F3EFD"/>
    <w:rsid w:val="002F45AA"/>
    <w:rsid w:val="002F5564"/>
    <w:rsid w:val="002F6BF6"/>
    <w:rsid w:val="002F72C1"/>
    <w:rsid w:val="002F7D67"/>
    <w:rsid w:val="003002FE"/>
    <w:rsid w:val="0030112B"/>
    <w:rsid w:val="00301C3E"/>
    <w:rsid w:val="00301ECA"/>
    <w:rsid w:val="00302990"/>
    <w:rsid w:val="00302FB6"/>
    <w:rsid w:val="00303D0C"/>
    <w:rsid w:val="00303D39"/>
    <w:rsid w:val="0030421E"/>
    <w:rsid w:val="00304295"/>
    <w:rsid w:val="003042CE"/>
    <w:rsid w:val="00304791"/>
    <w:rsid w:val="00304AFC"/>
    <w:rsid w:val="00304D24"/>
    <w:rsid w:val="00305375"/>
    <w:rsid w:val="00305F09"/>
    <w:rsid w:val="00306019"/>
    <w:rsid w:val="003062B0"/>
    <w:rsid w:val="00306645"/>
    <w:rsid w:val="003067C3"/>
    <w:rsid w:val="00306A52"/>
    <w:rsid w:val="00307369"/>
    <w:rsid w:val="003077DE"/>
    <w:rsid w:val="00307B73"/>
    <w:rsid w:val="00307EA0"/>
    <w:rsid w:val="0031063E"/>
    <w:rsid w:val="00310659"/>
    <w:rsid w:val="00311436"/>
    <w:rsid w:val="00311AE5"/>
    <w:rsid w:val="00311CF0"/>
    <w:rsid w:val="003123E6"/>
    <w:rsid w:val="00312BCE"/>
    <w:rsid w:val="00312BDC"/>
    <w:rsid w:val="00312D2C"/>
    <w:rsid w:val="00312E0E"/>
    <w:rsid w:val="0031356A"/>
    <w:rsid w:val="003136C4"/>
    <w:rsid w:val="00313E43"/>
    <w:rsid w:val="00313FF4"/>
    <w:rsid w:val="003142D2"/>
    <w:rsid w:val="00314422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17A5A"/>
    <w:rsid w:val="003200CA"/>
    <w:rsid w:val="003201A2"/>
    <w:rsid w:val="003208B8"/>
    <w:rsid w:val="003214AB"/>
    <w:rsid w:val="003214CA"/>
    <w:rsid w:val="00321582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0D32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C6C"/>
    <w:rsid w:val="00333DEB"/>
    <w:rsid w:val="00333EA4"/>
    <w:rsid w:val="00333FD7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4DF"/>
    <w:rsid w:val="0033782A"/>
    <w:rsid w:val="00337D25"/>
    <w:rsid w:val="00337EA5"/>
    <w:rsid w:val="00337F48"/>
    <w:rsid w:val="00340053"/>
    <w:rsid w:val="00340587"/>
    <w:rsid w:val="00340E96"/>
    <w:rsid w:val="0034110D"/>
    <w:rsid w:val="0034127D"/>
    <w:rsid w:val="003416C2"/>
    <w:rsid w:val="00341C73"/>
    <w:rsid w:val="00342290"/>
    <w:rsid w:val="0034232D"/>
    <w:rsid w:val="00343097"/>
    <w:rsid w:val="00343FE6"/>
    <w:rsid w:val="003446E1"/>
    <w:rsid w:val="003447E3"/>
    <w:rsid w:val="0034493A"/>
    <w:rsid w:val="00344AC0"/>
    <w:rsid w:val="00344D51"/>
    <w:rsid w:val="00344FC0"/>
    <w:rsid w:val="00345137"/>
    <w:rsid w:val="003452A7"/>
    <w:rsid w:val="0034541D"/>
    <w:rsid w:val="003454C3"/>
    <w:rsid w:val="003454FC"/>
    <w:rsid w:val="00345822"/>
    <w:rsid w:val="003462B7"/>
    <w:rsid w:val="003464C8"/>
    <w:rsid w:val="00347516"/>
    <w:rsid w:val="00347579"/>
    <w:rsid w:val="003478E0"/>
    <w:rsid w:val="00347A00"/>
    <w:rsid w:val="00347E4F"/>
    <w:rsid w:val="0035067C"/>
    <w:rsid w:val="0035099E"/>
    <w:rsid w:val="00350CB9"/>
    <w:rsid w:val="00350DE7"/>
    <w:rsid w:val="00350F3D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205"/>
    <w:rsid w:val="00361349"/>
    <w:rsid w:val="003614CC"/>
    <w:rsid w:val="003616B1"/>
    <w:rsid w:val="00361AF6"/>
    <w:rsid w:val="00361C9E"/>
    <w:rsid w:val="00361F02"/>
    <w:rsid w:val="00362208"/>
    <w:rsid w:val="0036236E"/>
    <w:rsid w:val="00363245"/>
    <w:rsid w:val="003633FB"/>
    <w:rsid w:val="00363795"/>
    <w:rsid w:val="00363FB4"/>
    <w:rsid w:val="0036401C"/>
    <w:rsid w:val="00364637"/>
    <w:rsid w:val="003646AC"/>
    <w:rsid w:val="003649DA"/>
    <w:rsid w:val="00364A81"/>
    <w:rsid w:val="00364C47"/>
    <w:rsid w:val="00364D42"/>
    <w:rsid w:val="0036551D"/>
    <w:rsid w:val="003658D4"/>
    <w:rsid w:val="00365B7B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67DC8"/>
    <w:rsid w:val="00370023"/>
    <w:rsid w:val="00370E4A"/>
    <w:rsid w:val="00370F21"/>
    <w:rsid w:val="003712B4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526"/>
    <w:rsid w:val="0038077D"/>
    <w:rsid w:val="003807D4"/>
    <w:rsid w:val="00380A51"/>
    <w:rsid w:val="00380A9D"/>
    <w:rsid w:val="00380B45"/>
    <w:rsid w:val="0038130C"/>
    <w:rsid w:val="0038144B"/>
    <w:rsid w:val="00382096"/>
    <w:rsid w:val="0038211F"/>
    <w:rsid w:val="003821BA"/>
    <w:rsid w:val="0038235D"/>
    <w:rsid w:val="0038253E"/>
    <w:rsid w:val="003828BA"/>
    <w:rsid w:val="00382F87"/>
    <w:rsid w:val="00383298"/>
    <w:rsid w:val="003835B9"/>
    <w:rsid w:val="003837D5"/>
    <w:rsid w:val="00384448"/>
    <w:rsid w:val="003844C6"/>
    <w:rsid w:val="00385B14"/>
    <w:rsid w:val="00385E91"/>
    <w:rsid w:val="003860B0"/>
    <w:rsid w:val="0038618F"/>
    <w:rsid w:val="00386917"/>
    <w:rsid w:val="003869BC"/>
    <w:rsid w:val="0038710D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3C44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4AB"/>
    <w:rsid w:val="00397579"/>
    <w:rsid w:val="003A01FC"/>
    <w:rsid w:val="003A0726"/>
    <w:rsid w:val="003A0785"/>
    <w:rsid w:val="003A0E67"/>
    <w:rsid w:val="003A1292"/>
    <w:rsid w:val="003A12A2"/>
    <w:rsid w:val="003A1A8B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57DD"/>
    <w:rsid w:val="003A70C5"/>
    <w:rsid w:val="003A759F"/>
    <w:rsid w:val="003A7B8F"/>
    <w:rsid w:val="003A7F16"/>
    <w:rsid w:val="003B0738"/>
    <w:rsid w:val="003B12D0"/>
    <w:rsid w:val="003B17D2"/>
    <w:rsid w:val="003B1801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6D60"/>
    <w:rsid w:val="003B79E1"/>
    <w:rsid w:val="003B7B34"/>
    <w:rsid w:val="003B7F84"/>
    <w:rsid w:val="003C0130"/>
    <w:rsid w:val="003C0D13"/>
    <w:rsid w:val="003C12E9"/>
    <w:rsid w:val="003C142C"/>
    <w:rsid w:val="003C263F"/>
    <w:rsid w:val="003C3672"/>
    <w:rsid w:val="003C4853"/>
    <w:rsid w:val="003C4E5B"/>
    <w:rsid w:val="003C5880"/>
    <w:rsid w:val="003C5B7D"/>
    <w:rsid w:val="003C5BB8"/>
    <w:rsid w:val="003C68AF"/>
    <w:rsid w:val="003C69B8"/>
    <w:rsid w:val="003C7537"/>
    <w:rsid w:val="003C78C1"/>
    <w:rsid w:val="003C7B1B"/>
    <w:rsid w:val="003C7F0D"/>
    <w:rsid w:val="003D047D"/>
    <w:rsid w:val="003D070E"/>
    <w:rsid w:val="003D0D11"/>
    <w:rsid w:val="003D179B"/>
    <w:rsid w:val="003D2092"/>
    <w:rsid w:val="003D22DC"/>
    <w:rsid w:val="003D236A"/>
    <w:rsid w:val="003D2EDD"/>
    <w:rsid w:val="003D2F59"/>
    <w:rsid w:val="003D379E"/>
    <w:rsid w:val="003D3C7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0FF2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192"/>
    <w:rsid w:val="003E62A4"/>
    <w:rsid w:val="003E6956"/>
    <w:rsid w:val="003E6CDC"/>
    <w:rsid w:val="003E6E37"/>
    <w:rsid w:val="003E7542"/>
    <w:rsid w:val="003E75D1"/>
    <w:rsid w:val="003E7E18"/>
    <w:rsid w:val="003E7E70"/>
    <w:rsid w:val="003F043D"/>
    <w:rsid w:val="003F0B7F"/>
    <w:rsid w:val="003F0BE1"/>
    <w:rsid w:val="003F0DE1"/>
    <w:rsid w:val="003F0FE4"/>
    <w:rsid w:val="003F0FED"/>
    <w:rsid w:val="003F1420"/>
    <w:rsid w:val="003F185F"/>
    <w:rsid w:val="003F18F0"/>
    <w:rsid w:val="003F1AF5"/>
    <w:rsid w:val="003F219C"/>
    <w:rsid w:val="003F2B45"/>
    <w:rsid w:val="003F2BD9"/>
    <w:rsid w:val="003F2C41"/>
    <w:rsid w:val="003F2D11"/>
    <w:rsid w:val="003F2EE3"/>
    <w:rsid w:val="003F320B"/>
    <w:rsid w:val="003F3C80"/>
    <w:rsid w:val="003F422C"/>
    <w:rsid w:val="003F46ED"/>
    <w:rsid w:val="003F4720"/>
    <w:rsid w:val="003F477D"/>
    <w:rsid w:val="003F4B07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9C5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3F"/>
    <w:rsid w:val="00403B9E"/>
    <w:rsid w:val="00403BA1"/>
    <w:rsid w:val="00403EFD"/>
    <w:rsid w:val="00403F0E"/>
    <w:rsid w:val="00404303"/>
    <w:rsid w:val="00404486"/>
    <w:rsid w:val="00404AC9"/>
    <w:rsid w:val="0040531C"/>
    <w:rsid w:val="00405417"/>
    <w:rsid w:val="004055CA"/>
    <w:rsid w:val="0040560A"/>
    <w:rsid w:val="00405833"/>
    <w:rsid w:val="004058BE"/>
    <w:rsid w:val="00406288"/>
    <w:rsid w:val="00406AC2"/>
    <w:rsid w:val="004076EA"/>
    <w:rsid w:val="00407ACA"/>
    <w:rsid w:val="00407CA0"/>
    <w:rsid w:val="00410478"/>
    <w:rsid w:val="00410620"/>
    <w:rsid w:val="00410AC0"/>
    <w:rsid w:val="00410D20"/>
    <w:rsid w:val="004119FE"/>
    <w:rsid w:val="00411AF1"/>
    <w:rsid w:val="0041257F"/>
    <w:rsid w:val="00412EEA"/>
    <w:rsid w:val="00412F3E"/>
    <w:rsid w:val="00413260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08"/>
    <w:rsid w:val="00415BC9"/>
    <w:rsid w:val="00416266"/>
    <w:rsid w:val="0041654E"/>
    <w:rsid w:val="00416769"/>
    <w:rsid w:val="0041690C"/>
    <w:rsid w:val="00416E85"/>
    <w:rsid w:val="00416F4A"/>
    <w:rsid w:val="00417044"/>
    <w:rsid w:val="00417829"/>
    <w:rsid w:val="00420722"/>
    <w:rsid w:val="00420BEA"/>
    <w:rsid w:val="00420E3C"/>
    <w:rsid w:val="00420FC8"/>
    <w:rsid w:val="0042108B"/>
    <w:rsid w:val="00421282"/>
    <w:rsid w:val="0042160E"/>
    <w:rsid w:val="00421742"/>
    <w:rsid w:val="00421ADA"/>
    <w:rsid w:val="00421F7F"/>
    <w:rsid w:val="004222E1"/>
    <w:rsid w:val="00422596"/>
    <w:rsid w:val="0042267B"/>
    <w:rsid w:val="004227A0"/>
    <w:rsid w:val="00422A55"/>
    <w:rsid w:val="00422AA2"/>
    <w:rsid w:val="00423081"/>
    <w:rsid w:val="00423269"/>
    <w:rsid w:val="00423275"/>
    <w:rsid w:val="004247CB"/>
    <w:rsid w:val="00424A4C"/>
    <w:rsid w:val="00424F32"/>
    <w:rsid w:val="00425185"/>
    <w:rsid w:val="00426144"/>
    <w:rsid w:val="00426521"/>
    <w:rsid w:val="00427588"/>
    <w:rsid w:val="00427FE8"/>
    <w:rsid w:val="00430140"/>
    <w:rsid w:val="00430A0E"/>
    <w:rsid w:val="00430E2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49BD"/>
    <w:rsid w:val="00445625"/>
    <w:rsid w:val="00445AC6"/>
    <w:rsid w:val="00445B5E"/>
    <w:rsid w:val="00445F09"/>
    <w:rsid w:val="00445FA2"/>
    <w:rsid w:val="0044620C"/>
    <w:rsid w:val="00446367"/>
    <w:rsid w:val="00446472"/>
    <w:rsid w:val="0044677B"/>
    <w:rsid w:val="0044694E"/>
    <w:rsid w:val="00447034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27D0"/>
    <w:rsid w:val="00452F52"/>
    <w:rsid w:val="00453787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2F50"/>
    <w:rsid w:val="0046303D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5F69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27E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8DC"/>
    <w:rsid w:val="00477EC5"/>
    <w:rsid w:val="0048004F"/>
    <w:rsid w:val="00480803"/>
    <w:rsid w:val="00480B52"/>
    <w:rsid w:val="0048344F"/>
    <w:rsid w:val="00483749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36B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97B5D"/>
    <w:rsid w:val="004A07C5"/>
    <w:rsid w:val="004A0C6D"/>
    <w:rsid w:val="004A0CEC"/>
    <w:rsid w:val="004A0D3D"/>
    <w:rsid w:val="004A176B"/>
    <w:rsid w:val="004A1DCF"/>
    <w:rsid w:val="004A2B4C"/>
    <w:rsid w:val="004A345A"/>
    <w:rsid w:val="004A380F"/>
    <w:rsid w:val="004A394A"/>
    <w:rsid w:val="004A395B"/>
    <w:rsid w:val="004A3974"/>
    <w:rsid w:val="004A3B87"/>
    <w:rsid w:val="004A3C1B"/>
    <w:rsid w:val="004A49B3"/>
    <w:rsid w:val="004A4A8A"/>
    <w:rsid w:val="004A4B89"/>
    <w:rsid w:val="004A4C81"/>
    <w:rsid w:val="004A4EA7"/>
    <w:rsid w:val="004A560E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58A"/>
    <w:rsid w:val="004A79D6"/>
    <w:rsid w:val="004A7A2E"/>
    <w:rsid w:val="004B0200"/>
    <w:rsid w:val="004B046B"/>
    <w:rsid w:val="004B0717"/>
    <w:rsid w:val="004B1933"/>
    <w:rsid w:val="004B1D8D"/>
    <w:rsid w:val="004B1F25"/>
    <w:rsid w:val="004B1F47"/>
    <w:rsid w:val="004B24B1"/>
    <w:rsid w:val="004B25C2"/>
    <w:rsid w:val="004B2686"/>
    <w:rsid w:val="004B2FB1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437"/>
    <w:rsid w:val="004B5505"/>
    <w:rsid w:val="004B55E2"/>
    <w:rsid w:val="004B565C"/>
    <w:rsid w:val="004B5775"/>
    <w:rsid w:val="004B5BFB"/>
    <w:rsid w:val="004B6469"/>
    <w:rsid w:val="004B674E"/>
    <w:rsid w:val="004B6FE1"/>
    <w:rsid w:val="004B7569"/>
    <w:rsid w:val="004B7CE6"/>
    <w:rsid w:val="004C0605"/>
    <w:rsid w:val="004C0A8F"/>
    <w:rsid w:val="004C1402"/>
    <w:rsid w:val="004C1677"/>
    <w:rsid w:val="004C1BB9"/>
    <w:rsid w:val="004C1F3A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E2F"/>
    <w:rsid w:val="004C6411"/>
    <w:rsid w:val="004C648F"/>
    <w:rsid w:val="004C65F6"/>
    <w:rsid w:val="004C702C"/>
    <w:rsid w:val="004C709C"/>
    <w:rsid w:val="004C70E2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25E5"/>
    <w:rsid w:val="004D2640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7D4"/>
    <w:rsid w:val="004D595C"/>
    <w:rsid w:val="004D59F5"/>
    <w:rsid w:val="004D5ED8"/>
    <w:rsid w:val="004D60B6"/>
    <w:rsid w:val="004D62C1"/>
    <w:rsid w:val="004D7D31"/>
    <w:rsid w:val="004E00E1"/>
    <w:rsid w:val="004E04B6"/>
    <w:rsid w:val="004E061D"/>
    <w:rsid w:val="004E1042"/>
    <w:rsid w:val="004E1650"/>
    <w:rsid w:val="004E1932"/>
    <w:rsid w:val="004E1A17"/>
    <w:rsid w:val="004E1C10"/>
    <w:rsid w:val="004E1CCE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E7D0C"/>
    <w:rsid w:val="004F0403"/>
    <w:rsid w:val="004F110C"/>
    <w:rsid w:val="004F1DC9"/>
    <w:rsid w:val="004F2375"/>
    <w:rsid w:val="004F2BA0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ADA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4A1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6BB2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4E07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673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2F49"/>
    <w:rsid w:val="005232F4"/>
    <w:rsid w:val="005239B0"/>
    <w:rsid w:val="00523B8C"/>
    <w:rsid w:val="00523FC3"/>
    <w:rsid w:val="00524133"/>
    <w:rsid w:val="005245E8"/>
    <w:rsid w:val="00524BB1"/>
    <w:rsid w:val="005250CB"/>
    <w:rsid w:val="00525674"/>
    <w:rsid w:val="00525A1B"/>
    <w:rsid w:val="00526203"/>
    <w:rsid w:val="005262BC"/>
    <w:rsid w:val="005265F7"/>
    <w:rsid w:val="0052669F"/>
    <w:rsid w:val="0052680A"/>
    <w:rsid w:val="0052690F"/>
    <w:rsid w:val="00527740"/>
    <w:rsid w:val="00527C23"/>
    <w:rsid w:val="00527F0D"/>
    <w:rsid w:val="0053017A"/>
    <w:rsid w:val="0053032F"/>
    <w:rsid w:val="00530C0D"/>
    <w:rsid w:val="0053122C"/>
    <w:rsid w:val="00532EE8"/>
    <w:rsid w:val="0053396D"/>
    <w:rsid w:val="0053487C"/>
    <w:rsid w:val="0053492D"/>
    <w:rsid w:val="00534DA2"/>
    <w:rsid w:val="00534FBC"/>
    <w:rsid w:val="005350A7"/>
    <w:rsid w:val="005352D0"/>
    <w:rsid w:val="0053573B"/>
    <w:rsid w:val="00535772"/>
    <w:rsid w:val="00535981"/>
    <w:rsid w:val="00535C29"/>
    <w:rsid w:val="00536401"/>
    <w:rsid w:val="0053753C"/>
    <w:rsid w:val="00537763"/>
    <w:rsid w:val="005400C3"/>
    <w:rsid w:val="00540A47"/>
    <w:rsid w:val="0054188E"/>
    <w:rsid w:val="005418F7"/>
    <w:rsid w:val="00541C28"/>
    <w:rsid w:val="00542BAA"/>
    <w:rsid w:val="005430B9"/>
    <w:rsid w:val="00543366"/>
    <w:rsid w:val="00543BE3"/>
    <w:rsid w:val="005440E3"/>
    <w:rsid w:val="0054488A"/>
    <w:rsid w:val="005448DD"/>
    <w:rsid w:val="00544D34"/>
    <w:rsid w:val="00544D6F"/>
    <w:rsid w:val="00544E42"/>
    <w:rsid w:val="00545ACD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45C"/>
    <w:rsid w:val="00550A00"/>
    <w:rsid w:val="00550C28"/>
    <w:rsid w:val="0055146B"/>
    <w:rsid w:val="005515AF"/>
    <w:rsid w:val="00551A8A"/>
    <w:rsid w:val="00552216"/>
    <w:rsid w:val="005528AD"/>
    <w:rsid w:val="00552D5A"/>
    <w:rsid w:val="0055349D"/>
    <w:rsid w:val="005538DC"/>
    <w:rsid w:val="00554042"/>
    <w:rsid w:val="005543EE"/>
    <w:rsid w:val="0055442F"/>
    <w:rsid w:val="00554769"/>
    <w:rsid w:val="00554A60"/>
    <w:rsid w:val="0055512A"/>
    <w:rsid w:val="005552B1"/>
    <w:rsid w:val="00555E8B"/>
    <w:rsid w:val="005563C0"/>
    <w:rsid w:val="005565F2"/>
    <w:rsid w:val="00556F0F"/>
    <w:rsid w:val="005570D1"/>
    <w:rsid w:val="005577AF"/>
    <w:rsid w:val="00557A7D"/>
    <w:rsid w:val="00557F68"/>
    <w:rsid w:val="00560270"/>
    <w:rsid w:val="0056034F"/>
    <w:rsid w:val="005603FE"/>
    <w:rsid w:val="0056087B"/>
    <w:rsid w:val="00560C59"/>
    <w:rsid w:val="005610FC"/>
    <w:rsid w:val="00561345"/>
    <w:rsid w:val="005613CA"/>
    <w:rsid w:val="00561911"/>
    <w:rsid w:val="00561B3A"/>
    <w:rsid w:val="00561C56"/>
    <w:rsid w:val="00562215"/>
    <w:rsid w:val="00562516"/>
    <w:rsid w:val="005627C8"/>
    <w:rsid w:val="00562AE2"/>
    <w:rsid w:val="005633CA"/>
    <w:rsid w:val="005635B1"/>
    <w:rsid w:val="0056396D"/>
    <w:rsid w:val="00563D41"/>
    <w:rsid w:val="005640C9"/>
    <w:rsid w:val="0056422F"/>
    <w:rsid w:val="005644E4"/>
    <w:rsid w:val="0056456D"/>
    <w:rsid w:val="00564757"/>
    <w:rsid w:val="00564B3A"/>
    <w:rsid w:val="00564B6C"/>
    <w:rsid w:val="00564D72"/>
    <w:rsid w:val="00564FBE"/>
    <w:rsid w:val="0056506B"/>
    <w:rsid w:val="005650A4"/>
    <w:rsid w:val="00565537"/>
    <w:rsid w:val="00565538"/>
    <w:rsid w:val="005657C2"/>
    <w:rsid w:val="00565D3F"/>
    <w:rsid w:val="00565E0E"/>
    <w:rsid w:val="00566124"/>
    <w:rsid w:val="005667DB"/>
    <w:rsid w:val="00566A60"/>
    <w:rsid w:val="00566A9D"/>
    <w:rsid w:val="00566AE9"/>
    <w:rsid w:val="00566C07"/>
    <w:rsid w:val="0056763E"/>
    <w:rsid w:val="0056769D"/>
    <w:rsid w:val="00567BD0"/>
    <w:rsid w:val="00567CF1"/>
    <w:rsid w:val="00570128"/>
    <w:rsid w:val="005706C8"/>
    <w:rsid w:val="00570BAB"/>
    <w:rsid w:val="00570D52"/>
    <w:rsid w:val="00570D67"/>
    <w:rsid w:val="005717AD"/>
    <w:rsid w:val="0057192C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BD7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A49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6BA"/>
    <w:rsid w:val="00581896"/>
    <w:rsid w:val="005830FD"/>
    <w:rsid w:val="0058318D"/>
    <w:rsid w:val="00583721"/>
    <w:rsid w:val="0058387D"/>
    <w:rsid w:val="00583DDF"/>
    <w:rsid w:val="00584320"/>
    <w:rsid w:val="005843D6"/>
    <w:rsid w:val="00584A9F"/>
    <w:rsid w:val="00584AD5"/>
    <w:rsid w:val="00585225"/>
    <w:rsid w:val="00585279"/>
    <w:rsid w:val="00585320"/>
    <w:rsid w:val="0058545B"/>
    <w:rsid w:val="0058545E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2F93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01C"/>
    <w:rsid w:val="005A24CD"/>
    <w:rsid w:val="005A2741"/>
    <w:rsid w:val="005A2D6A"/>
    <w:rsid w:val="005A31B9"/>
    <w:rsid w:val="005A329E"/>
    <w:rsid w:val="005A35E1"/>
    <w:rsid w:val="005A371C"/>
    <w:rsid w:val="005A3B09"/>
    <w:rsid w:val="005A3BB3"/>
    <w:rsid w:val="005A3D21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05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450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4A7"/>
    <w:rsid w:val="005D3210"/>
    <w:rsid w:val="005D3664"/>
    <w:rsid w:val="005D3D50"/>
    <w:rsid w:val="005D44E3"/>
    <w:rsid w:val="005D48A6"/>
    <w:rsid w:val="005D4D44"/>
    <w:rsid w:val="005D52BC"/>
    <w:rsid w:val="005D56B4"/>
    <w:rsid w:val="005D5D22"/>
    <w:rsid w:val="005D5D44"/>
    <w:rsid w:val="005D5E0E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987"/>
    <w:rsid w:val="005F0A93"/>
    <w:rsid w:val="005F1DB3"/>
    <w:rsid w:val="005F2999"/>
    <w:rsid w:val="005F2BA5"/>
    <w:rsid w:val="005F2D4C"/>
    <w:rsid w:val="005F2E9D"/>
    <w:rsid w:val="005F3939"/>
    <w:rsid w:val="005F3967"/>
    <w:rsid w:val="005F39AA"/>
    <w:rsid w:val="005F3C12"/>
    <w:rsid w:val="005F3D74"/>
    <w:rsid w:val="005F41ED"/>
    <w:rsid w:val="005F4403"/>
    <w:rsid w:val="005F4739"/>
    <w:rsid w:val="005F49C8"/>
    <w:rsid w:val="005F4A02"/>
    <w:rsid w:val="005F4B9E"/>
    <w:rsid w:val="005F4BBC"/>
    <w:rsid w:val="005F54DC"/>
    <w:rsid w:val="005F55EF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DA1"/>
    <w:rsid w:val="00601E31"/>
    <w:rsid w:val="006026E8"/>
    <w:rsid w:val="006028D7"/>
    <w:rsid w:val="00602B65"/>
    <w:rsid w:val="00602F3A"/>
    <w:rsid w:val="00603098"/>
    <w:rsid w:val="00603BE8"/>
    <w:rsid w:val="0060439B"/>
    <w:rsid w:val="0060479C"/>
    <w:rsid w:val="00604A0F"/>
    <w:rsid w:val="00604C6E"/>
    <w:rsid w:val="00604CC2"/>
    <w:rsid w:val="00604E56"/>
    <w:rsid w:val="00605A6F"/>
    <w:rsid w:val="00605ACF"/>
    <w:rsid w:val="00605B85"/>
    <w:rsid w:val="00605ED2"/>
    <w:rsid w:val="00606B23"/>
    <w:rsid w:val="00606E98"/>
    <w:rsid w:val="0060760A"/>
    <w:rsid w:val="00607A3F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1E05"/>
    <w:rsid w:val="006123C2"/>
    <w:rsid w:val="00612455"/>
    <w:rsid w:val="006128DD"/>
    <w:rsid w:val="00612D6A"/>
    <w:rsid w:val="00612DDE"/>
    <w:rsid w:val="00613010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47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598"/>
    <w:rsid w:val="006216E8"/>
    <w:rsid w:val="00621ECB"/>
    <w:rsid w:val="0062203F"/>
    <w:rsid w:val="006228A2"/>
    <w:rsid w:val="0062363C"/>
    <w:rsid w:val="006238C2"/>
    <w:rsid w:val="00623B6E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4F6A"/>
    <w:rsid w:val="00625410"/>
    <w:rsid w:val="00625979"/>
    <w:rsid w:val="006261A3"/>
    <w:rsid w:val="00626484"/>
    <w:rsid w:val="00626767"/>
    <w:rsid w:val="00626918"/>
    <w:rsid w:val="00626A7A"/>
    <w:rsid w:val="00626B49"/>
    <w:rsid w:val="00626BDF"/>
    <w:rsid w:val="0062784C"/>
    <w:rsid w:val="006309A9"/>
    <w:rsid w:val="00630B14"/>
    <w:rsid w:val="00630D32"/>
    <w:rsid w:val="0063159D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1D12"/>
    <w:rsid w:val="00642390"/>
    <w:rsid w:val="00642597"/>
    <w:rsid w:val="006427F5"/>
    <w:rsid w:val="0064314B"/>
    <w:rsid w:val="00643194"/>
    <w:rsid w:val="00643B45"/>
    <w:rsid w:val="00643B70"/>
    <w:rsid w:val="00643EB8"/>
    <w:rsid w:val="00643FCC"/>
    <w:rsid w:val="006446BD"/>
    <w:rsid w:val="00644704"/>
    <w:rsid w:val="006448BE"/>
    <w:rsid w:val="00644BB6"/>
    <w:rsid w:val="00644EAE"/>
    <w:rsid w:val="0064525B"/>
    <w:rsid w:val="00646467"/>
    <w:rsid w:val="006465A7"/>
    <w:rsid w:val="00646744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2A44"/>
    <w:rsid w:val="006537D1"/>
    <w:rsid w:val="006537D7"/>
    <w:rsid w:val="00653B12"/>
    <w:rsid w:val="006542F6"/>
    <w:rsid w:val="00654AFC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2FBD"/>
    <w:rsid w:val="00662FDF"/>
    <w:rsid w:val="00663160"/>
    <w:rsid w:val="00663E42"/>
    <w:rsid w:val="006641BB"/>
    <w:rsid w:val="0066432F"/>
    <w:rsid w:val="00664947"/>
    <w:rsid w:val="00664AD8"/>
    <w:rsid w:val="00664E94"/>
    <w:rsid w:val="00665B20"/>
    <w:rsid w:val="00665E16"/>
    <w:rsid w:val="00665E5E"/>
    <w:rsid w:val="00665F95"/>
    <w:rsid w:val="00666049"/>
    <w:rsid w:val="00666B43"/>
    <w:rsid w:val="00667A43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1B45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4F88"/>
    <w:rsid w:val="006750AF"/>
    <w:rsid w:val="00675228"/>
    <w:rsid w:val="00675B19"/>
    <w:rsid w:val="00675B4A"/>
    <w:rsid w:val="00675D94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1C54"/>
    <w:rsid w:val="00681CCE"/>
    <w:rsid w:val="0068205C"/>
    <w:rsid w:val="00682060"/>
    <w:rsid w:val="006828F8"/>
    <w:rsid w:val="00682C82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7C3"/>
    <w:rsid w:val="00687E05"/>
    <w:rsid w:val="00687FEE"/>
    <w:rsid w:val="006902DE"/>
    <w:rsid w:val="00690439"/>
    <w:rsid w:val="006908BF"/>
    <w:rsid w:val="006908D4"/>
    <w:rsid w:val="006909DC"/>
    <w:rsid w:val="00690A9D"/>
    <w:rsid w:val="00690B37"/>
    <w:rsid w:val="00690D3C"/>
    <w:rsid w:val="00690DBD"/>
    <w:rsid w:val="00691493"/>
    <w:rsid w:val="00691734"/>
    <w:rsid w:val="006917AE"/>
    <w:rsid w:val="006917E8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C50"/>
    <w:rsid w:val="00696DC5"/>
    <w:rsid w:val="00697313"/>
    <w:rsid w:val="006975F1"/>
    <w:rsid w:val="00697608"/>
    <w:rsid w:val="006A0188"/>
    <w:rsid w:val="006A0493"/>
    <w:rsid w:val="006A04C7"/>
    <w:rsid w:val="006A0B79"/>
    <w:rsid w:val="006A0D38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3C55"/>
    <w:rsid w:val="006A436C"/>
    <w:rsid w:val="006A444F"/>
    <w:rsid w:val="006A4ED0"/>
    <w:rsid w:val="006A5B22"/>
    <w:rsid w:val="006A5C88"/>
    <w:rsid w:val="006A5CF3"/>
    <w:rsid w:val="006A5F6F"/>
    <w:rsid w:val="006A6054"/>
    <w:rsid w:val="006A679B"/>
    <w:rsid w:val="006A682D"/>
    <w:rsid w:val="006A718A"/>
    <w:rsid w:val="006A743E"/>
    <w:rsid w:val="006A74DC"/>
    <w:rsid w:val="006A756C"/>
    <w:rsid w:val="006A77B4"/>
    <w:rsid w:val="006A79A3"/>
    <w:rsid w:val="006A7BC3"/>
    <w:rsid w:val="006B0A2C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486"/>
    <w:rsid w:val="006B3ED5"/>
    <w:rsid w:val="006B4DD5"/>
    <w:rsid w:val="006B4E87"/>
    <w:rsid w:val="006B53F7"/>
    <w:rsid w:val="006B572F"/>
    <w:rsid w:val="006B597E"/>
    <w:rsid w:val="006B5BF8"/>
    <w:rsid w:val="006B5F22"/>
    <w:rsid w:val="006B5F48"/>
    <w:rsid w:val="006B6043"/>
    <w:rsid w:val="006B6357"/>
    <w:rsid w:val="006B66D0"/>
    <w:rsid w:val="006B7922"/>
    <w:rsid w:val="006B7984"/>
    <w:rsid w:val="006B79B5"/>
    <w:rsid w:val="006B7F48"/>
    <w:rsid w:val="006C00B3"/>
    <w:rsid w:val="006C07A5"/>
    <w:rsid w:val="006C0B39"/>
    <w:rsid w:val="006C0C84"/>
    <w:rsid w:val="006C109C"/>
    <w:rsid w:val="006C113C"/>
    <w:rsid w:val="006C1C73"/>
    <w:rsid w:val="006C2129"/>
    <w:rsid w:val="006C285E"/>
    <w:rsid w:val="006C3310"/>
    <w:rsid w:val="006C398D"/>
    <w:rsid w:val="006C3DD3"/>
    <w:rsid w:val="006C4095"/>
    <w:rsid w:val="006C472B"/>
    <w:rsid w:val="006C57C9"/>
    <w:rsid w:val="006C5831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F70"/>
    <w:rsid w:val="006D6FF0"/>
    <w:rsid w:val="006D7287"/>
    <w:rsid w:val="006D7298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19B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2E7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72B"/>
    <w:rsid w:val="006F3887"/>
    <w:rsid w:val="006F3B1B"/>
    <w:rsid w:val="006F42EC"/>
    <w:rsid w:val="006F45AC"/>
    <w:rsid w:val="006F4C9D"/>
    <w:rsid w:val="006F4DDA"/>
    <w:rsid w:val="006F6F01"/>
    <w:rsid w:val="006F6F65"/>
    <w:rsid w:val="006F7171"/>
    <w:rsid w:val="006F719B"/>
    <w:rsid w:val="006F71A4"/>
    <w:rsid w:val="006F76B1"/>
    <w:rsid w:val="006F7C13"/>
    <w:rsid w:val="006F7DAA"/>
    <w:rsid w:val="006F7E89"/>
    <w:rsid w:val="0070058E"/>
    <w:rsid w:val="007005FB"/>
    <w:rsid w:val="0070069C"/>
    <w:rsid w:val="007008D9"/>
    <w:rsid w:val="007009A9"/>
    <w:rsid w:val="00701026"/>
    <w:rsid w:val="007011C0"/>
    <w:rsid w:val="0070147D"/>
    <w:rsid w:val="0070152C"/>
    <w:rsid w:val="00701F7B"/>
    <w:rsid w:val="0070202E"/>
    <w:rsid w:val="00702C19"/>
    <w:rsid w:val="00702D42"/>
    <w:rsid w:val="00703C8D"/>
    <w:rsid w:val="00703DEC"/>
    <w:rsid w:val="007044D3"/>
    <w:rsid w:val="00704876"/>
    <w:rsid w:val="00704D56"/>
    <w:rsid w:val="007050CC"/>
    <w:rsid w:val="00705633"/>
    <w:rsid w:val="007059BD"/>
    <w:rsid w:val="00706101"/>
    <w:rsid w:val="0070613D"/>
    <w:rsid w:val="0070670B"/>
    <w:rsid w:val="00706A74"/>
    <w:rsid w:val="00706ACD"/>
    <w:rsid w:val="00706EEA"/>
    <w:rsid w:val="007072FF"/>
    <w:rsid w:val="0070733B"/>
    <w:rsid w:val="0070755E"/>
    <w:rsid w:val="00707BC4"/>
    <w:rsid w:val="00710DC4"/>
    <w:rsid w:val="0071144D"/>
    <w:rsid w:val="007116C7"/>
    <w:rsid w:val="00711E88"/>
    <w:rsid w:val="007121CE"/>
    <w:rsid w:val="007122F1"/>
    <w:rsid w:val="007124B0"/>
    <w:rsid w:val="00713213"/>
    <w:rsid w:val="00713688"/>
    <w:rsid w:val="0071380A"/>
    <w:rsid w:val="00713B51"/>
    <w:rsid w:val="00713F0E"/>
    <w:rsid w:val="00714BD8"/>
    <w:rsid w:val="007155F7"/>
    <w:rsid w:val="0071567C"/>
    <w:rsid w:val="00715D4C"/>
    <w:rsid w:val="007164B3"/>
    <w:rsid w:val="007164EB"/>
    <w:rsid w:val="00716F36"/>
    <w:rsid w:val="0071779D"/>
    <w:rsid w:val="0072006F"/>
    <w:rsid w:val="00720B91"/>
    <w:rsid w:val="00720F65"/>
    <w:rsid w:val="007210C0"/>
    <w:rsid w:val="0072123A"/>
    <w:rsid w:val="007213E2"/>
    <w:rsid w:val="00721831"/>
    <w:rsid w:val="00721ABB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413E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63"/>
    <w:rsid w:val="007307EF"/>
    <w:rsid w:val="00730B34"/>
    <w:rsid w:val="00730CEE"/>
    <w:rsid w:val="00730D32"/>
    <w:rsid w:val="00730F90"/>
    <w:rsid w:val="00731350"/>
    <w:rsid w:val="0073218C"/>
    <w:rsid w:val="00733160"/>
    <w:rsid w:val="00733A70"/>
    <w:rsid w:val="007350CA"/>
    <w:rsid w:val="00735376"/>
    <w:rsid w:val="00735465"/>
    <w:rsid w:val="0073547C"/>
    <w:rsid w:val="007355D5"/>
    <w:rsid w:val="00735D4E"/>
    <w:rsid w:val="00736CAE"/>
    <w:rsid w:val="00736F63"/>
    <w:rsid w:val="007375CD"/>
    <w:rsid w:val="0073793C"/>
    <w:rsid w:val="007411A9"/>
    <w:rsid w:val="0074130C"/>
    <w:rsid w:val="0074197F"/>
    <w:rsid w:val="00741A48"/>
    <w:rsid w:val="00741B3F"/>
    <w:rsid w:val="00741F81"/>
    <w:rsid w:val="00741FD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147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78A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6CD"/>
    <w:rsid w:val="00762858"/>
    <w:rsid w:val="00762A77"/>
    <w:rsid w:val="00762D20"/>
    <w:rsid w:val="00763B59"/>
    <w:rsid w:val="00763C2A"/>
    <w:rsid w:val="007640F3"/>
    <w:rsid w:val="00764531"/>
    <w:rsid w:val="007647E0"/>
    <w:rsid w:val="007648E3"/>
    <w:rsid w:val="00764939"/>
    <w:rsid w:val="007651B7"/>
    <w:rsid w:val="007656E2"/>
    <w:rsid w:val="0076575A"/>
    <w:rsid w:val="00765AEC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4E0A"/>
    <w:rsid w:val="00775376"/>
    <w:rsid w:val="007754C8"/>
    <w:rsid w:val="007755C4"/>
    <w:rsid w:val="007766DD"/>
    <w:rsid w:val="00776DC9"/>
    <w:rsid w:val="00777067"/>
    <w:rsid w:val="00777104"/>
    <w:rsid w:val="00777163"/>
    <w:rsid w:val="007771AB"/>
    <w:rsid w:val="00777299"/>
    <w:rsid w:val="0077751C"/>
    <w:rsid w:val="007819DC"/>
    <w:rsid w:val="00781C9C"/>
    <w:rsid w:val="00781F8B"/>
    <w:rsid w:val="00782789"/>
    <w:rsid w:val="00782CC3"/>
    <w:rsid w:val="00782EB9"/>
    <w:rsid w:val="00783143"/>
    <w:rsid w:val="007831AF"/>
    <w:rsid w:val="0078322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4FD5"/>
    <w:rsid w:val="0078530F"/>
    <w:rsid w:val="00785925"/>
    <w:rsid w:val="00785935"/>
    <w:rsid w:val="00785E36"/>
    <w:rsid w:val="00785F08"/>
    <w:rsid w:val="007860EE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1D77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3A"/>
    <w:rsid w:val="0079719E"/>
    <w:rsid w:val="00797296"/>
    <w:rsid w:val="00797B14"/>
    <w:rsid w:val="00797DC8"/>
    <w:rsid w:val="007A0333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2B8"/>
    <w:rsid w:val="007A342B"/>
    <w:rsid w:val="007A3856"/>
    <w:rsid w:val="007A3DEB"/>
    <w:rsid w:val="007A41C9"/>
    <w:rsid w:val="007A4830"/>
    <w:rsid w:val="007A48F4"/>
    <w:rsid w:val="007A48F5"/>
    <w:rsid w:val="007A4A4D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3AB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4EA"/>
    <w:rsid w:val="007C35A5"/>
    <w:rsid w:val="007C3729"/>
    <w:rsid w:val="007C3C6C"/>
    <w:rsid w:val="007C5497"/>
    <w:rsid w:val="007C570B"/>
    <w:rsid w:val="007C5CC0"/>
    <w:rsid w:val="007C6607"/>
    <w:rsid w:val="007C6645"/>
    <w:rsid w:val="007C6A6D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2EA2"/>
    <w:rsid w:val="007D321B"/>
    <w:rsid w:val="007D4397"/>
    <w:rsid w:val="007D48B7"/>
    <w:rsid w:val="007D5604"/>
    <w:rsid w:val="007D5DA1"/>
    <w:rsid w:val="007D637B"/>
    <w:rsid w:val="007D63C2"/>
    <w:rsid w:val="007D6957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299"/>
    <w:rsid w:val="007E3876"/>
    <w:rsid w:val="007E3922"/>
    <w:rsid w:val="007E43B2"/>
    <w:rsid w:val="007E47B4"/>
    <w:rsid w:val="007E514C"/>
    <w:rsid w:val="007E5980"/>
    <w:rsid w:val="007E59AD"/>
    <w:rsid w:val="007E5A80"/>
    <w:rsid w:val="007E642F"/>
    <w:rsid w:val="007E67DE"/>
    <w:rsid w:val="007E68C3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D29"/>
    <w:rsid w:val="007F3E54"/>
    <w:rsid w:val="007F44FA"/>
    <w:rsid w:val="007F4946"/>
    <w:rsid w:val="007F4E51"/>
    <w:rsid w:val="007F555A"/>
    <w:rsid w:val="007F5576"/>
    <w:rsid w:val="007F57CB"/>
    <w:rsid w:val="007F5AAE"/>
    <w:rsid w:val="007F5AC8"/>
    <w:rsid w:val="007F5B0A"/>
    <w:rsid w:val="007F5C05"/>
    <w:rsid w:val="007F664E"/>
    <w:rsid w:val="007F68B6"/>
    <w:rsid w:val="007F7947"/>
    <w:rsid w:val="007F7C0A"/>
    <w:rsid w:val="007F7F33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17D1"/>
    <w:rsid w:val="00812011"/>
    <w:rsid w:val="008122B7"/>
    <w:rsid w:val="008122D0"/>
    <w:rsid w:val="0081255C"/>
    <w:rsid w:val="008130AA"/>
    <w:rsid w:val="00813513"/>
    <w:rsid w:val="00813557"/>
    <w:rsid w:val="0081358B"/>
    <w:rsid w:val="00813AF1"/>
    <w:rsid w:val="00813BE4"/>
    <w:rsid w:val="00814713"/>
    <w:rsid w:val="00814AB7"/>
    <w:rsid w:val="0081508E"/>
    <w:rsid w:val="008152F3"/>
    <w:rsid w:val="008154FB"/>
    <w:rsid w:val="00815EEF"/>
    <w:rsid w:val="008166D3"/>
    <w:rsid w:val="0081672C"/>
    <w:rsid w:val="00816741"/>
    <w:rsid w:val="00816CB6"/>
    <w:rsid w:val="00816E66"/>
    <w:rsid w:val="00816FF5"/>
    <w:rsid w:val="008172AC"/>
    <w:rsid w:val="00817521"/>
    <w:rsid w:val="00817D98"/>
    <w:rsid w:val="00817F9F"/>
    <w:rsid w:val="00820677"/>
    <w:rsid w:val="00820D4C"/>
    <w:rsid w:val="00820D83"/>
    <w:rsid w:val="00820EF8"/>
    <w:rsid w:val="00821145"/>
    <w:rsid w:val="008214B3"/>
    <w:rsid w:val="00821EF0"/>
    <w:rsid w:val="0082217E"/>
    <w:rsid w:val="00822571"/>
    <w:rsid w:val="008226DE"/>
    <w:rsid w:val="008227EA"/>
    <w:rsid w:val="00822942"/>
    <w:rsid w:val="00822A90"/>
    <w:rsid w:val="00822C77"/>
    <w:rsid w:val="00822D84"/>
    <w:rsid w:val="00822DE0"/>
    <w:rsid w:val="00823156"/>
    <w:rsid w:val="008231B9"/>
    <w:rsid w:val="008231D9"/>
    <w:rsid w:val="008235F1"/>
    <w:rsid w:val="008235F7"/>
    <w:rsid w:val="008237E7"/>
    <w:rsid w:val="008239AF"/>
    <w:rsid w:val="00823E65"/>
    <w:rsid w:val="00823F77"/>
    <w:rsid w:val="0082419C"/>
    <w:rsid w:val="0082426D"/>
    <w:rsid w:val="008242ED"/>
    <w:rsid w:val="00824AC1"/>
    <w:rsid w:val="00824C7F"/>
    <w:rsid w:val="008259D4"/>
    <w:rsid w:val="00826282"/>
    <w:rsid w:val="008268A2"/>
    <w:rsid w:val="00826A5C"/>
    <w:rsid w:val="00826AC1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351B"/>
    <w:rsid w:val="00833562"/>
    <w:rsid w:val="0083373A"/>
    <w:rsid w:val="00833A3C"/>
    <w:rsid w:val="00834204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3BAF"/>
    <w:rsid w:val="00864A50"/>
    <w:rsid w:val="00864A51"/>
    <w:rsid w:val="00864D53"/>
    <w:rsid w:val="00865135"/>
    <w:rsid w:val="00865142"/>
    <w:rsid w:val="008653CB"/>
    <w:rsid w:val="0086579B"/>
    <w:rsid w:val="0086584E"/>
    <w:rsid w:val="00865917"/>
    <w:rsid w:val="008660E6"/>
    <w:rsid w:val="00866161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142"/>
    <w:rsid w:val="00872222"/>
    <w:rsid w:val="008725A8"/>
    <w:rsid w:val="008725CE"/>
    <w:rsid w:val="00872C41"/>
    <w:rsid w:val="00872E7B"/>
    <w:rsid w:val="00873201"/>
    <w:rsid w:val="0087374C"/>
    <w:rsid w:val="00873D54"/>
    <w:rsid w:val="00874755"/>
    <w:rsid w:val="00874760"/>
    <w:rsid w:val="00874875"/>
    <w:rsid w:val="00874A12"/>
    <w:rsid w:val="00874F75"/>
    <w:rsid w:val="0087503A"/>
    <w:rsid w:val="00875146"/>
    <w:rsid w:val="0087580C"/>
    <w:rsid w:val="00875CD0"/>
    <w:rsid w:val="0087653E"/>
    <w:rsid w:val="008768E7"/>
    <w:rsid w:val="00876C66"/>
    <w:rsid w:val="00876E27"/>
    <w:rsid w:val="00877604"/>
    <w:rsid w:val="008779C6"/>
    <w:rsid w:val="00880866"/>
    <w:rsid w:val="008811AB"/>
    <w:rsid w:val="0088140D"/>
    <w:rsid w:val="008814A3"/>
    <w:rsid w:val="0088160B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06BE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76A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427"/>
    <w:rsid w:val="008A1FF2"/>
    <w:rsid w:val="008A21F4"/>
    <w:rsid w:val="008A2493"/>
    <w:rsid w:val="008A263A"/>
    <w:rsid w:val="008A3177"/>
    <w:rsid w:val="008A3824"/>
    <w:rsid w:val="008A392A"/>
    <w:rsid w:val="008A3E00"/>
    <w:rsid w:val="008A3F48"/>
    <w:rsid w:val="008A4C33"/>
    <w:rsid w:val="008A4FBB"/>
    <w:rsid w:val="008A54B0"/>
    <w:rsid w:val="008A56BD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33B"/>
    <w:rsid w:val="008B256B"/>
    <w:rsid w:val="008B40F4"/>
    <w:rsid w:val="008B4D80"/>
    <w:rsid w:val="008B55C3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616"/>
    <w:rsid w:val="008C597D"/>
    <w:rsid w:val="008C6135"/>
    <w:rsid w:val="008C617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27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701"/>
    <w:rsid w:val="008E0A75"/>
    <w:rsid w:val="008E0E7B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75D"/>
    <w:rsid w:val="008E4922"/>
    <w:rsid w:val="008E495D"/>
    <w:rsid w:val="008E4A3B"/>
    <w:rsid w:val="008E4BB1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D2"/>
    <w:rsid w:val="008F0FF8"/>
    <w:rsid w:val="008F1332"/>
    <w:rsid w:val="008F1957"/>
    <w:rsid w:val="008F1AD2"/>
    <w:rsid w:val="008F2971"/>
    <w:rsid w:val="008F2D97"/>
    <w:rsid w:val="008F2ED3"/>
    <w:rsid w:val="008F3127"/>
    <w:rsid w:val="008F3306"/>
    <w:rsid w:val="008F3D7A"/>
    <w:rsid w:val="008F3DAE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58"/>
    <w:rsid w:val="008F7F7B"/>
    <w:rsid w:val="00900266"/>
    <w:rsid w:val="009005F0"/>
    <w:rsid w:val="00900710"/>
    <w:rsid w:val="0090078B"/>
    <w:rsid w:val="009009F7"/>
    <w:rsid w:val="00900B52"/>
    <w:rsid w:val="00900BA1"/>
    <w:rsid w:val="00900C7D"/>
    <w:rsid w:val="00900CFD"/>
    <w:rsid w:val="00901023"/>
    <w:rsid w:val="009015EB"/>
    <w:rsid w:val="00901D6E"/>
    <w:rsid w:val="009020A8"/>
    <w:rsid w:val="00902192"/>
    <w:rsid w:val="00902336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B3C"/>
    <w:rsid w:val="00907C8B"/>
    <w:rsid w:val="00910402"/>
    <w:rsid w:val="00910739"/>
    <w:rsid w:val="00910B60"/>
    <w:rsid w:val="00910D82"/>
    <w:rsid w:val="00911138"/>
    <w:rsid w:val="009113B5"/>
    <w:rsid w:val="00911408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4E0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854"/>
    <w:rsid w:val="009219D0"/>
    <w:rsid w:val="00921FDF"/>
    <w:rsid w:val="0092221C"/>
    <w:rsid w:val="00923030"/>
    <w:rsid w:val="00923422"/>
    <w:rsid w:val="009239D1"/>
    <w:rsid w:val="00923A92"/>
    <w:rsid w:val="009241E6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0F30"/>
    <w:rsid w:val="00931260"/>
    <w:rsid w:val="00931634"/>
    <w:rsid w:val="00931821"/>
    <w:rsid w:val="00931972"/>
    <w:rsid w:val="009319B0"/>
    <w:rsid w:val="00931A5B"/>
    <w:rsid w:val="0093229A"/>
    <w:rsid w:val="009323C4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0F0A"/>
    <w:rsid w:val="0094127C"/>
    <w:rsid w:val="009414F3"/>
    <w:rsid w:val="00941619"/>
    <w:rsid w:val="0094240D"/>
    <w:rsid w:val="00942623"/>
    <w:rsid w:val="009428C5"/>
    <w:rsid w:val="00942907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50377"/>
    <w:rsid w:val="009505AD"/>
    <w:rsid w:val="00950950"/>
    <w:rsid w:val="009509DC"/>
    <w:rsid w:val="0095223B"/>
    <w:rsid w:val="009525D6"/>
    <w:rsid w:val="00952676"/>
    <w:rsid w:val="009528DA"/>
    <w:rsid w:val="0095295D"/>
    <w:rsid w:val="0095302F"/>
    <w:rsid w:val="0095348F"/>
    <w:rsid w:val="00954EAF"/>
    <w:rsid w:val="0095591D"/>
    <w:rsid w:val="0095623D"/>
    <w:rsid w:val="009564F9"/>
    <w:rsid w:val="0095657A"/>
    <w:rsid w:val="00956825"/>
    <w:rsid w:val="00956878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F44"/>
    <w:rsid w:val="009644E6"/>
    <w:rsid w:val="00964E4B"/>
    <w:rsid w:val="0096561F"/>
    <w:rsid w:val="0096621F"/>
    <w:rsid w:val="0096651D"/>
    <w:rsid w:val="00966939"/>
    <w:rsid w:val="00966E4E"/>
    <w:rsid w:val="00966F22"/>
    <w:rsid w:val="00967027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1793"/>
    <w:rsid w:val="00971C73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58B6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2E"/>
    <w:rsid w:val="00981BAA"/>
    <w:rsid w:val="00981E31"/>
    <w:rsid w:val="00981FEF"/>
    <w:rsid w:val="009825A3"/>
    <w:rsid w:val="009825A5"/>
    <w:rsid w:val="009828EE"/>
    <w:rsid w:val="009832F1"/>
    <w:rsid w:val="00983366"/>
    <w:rsid w:val="009838CC"/>
    <w:rsid w:val="00983A6A"/>
    <w:rsid w:val="009841FE"/>
    <w:rsid w:val="00984CC5"/>
    <w:rsid w:val="00985738"/>
    <w:rsid w:val="00985A84"/>
    <w:rsid w:val="00985AD7"/>
    <w:rsid w:val="00985E86"/>
    <w:rsid w:val="0098657C"/>
    <w:rsid w:val="009867D4"/>
    <w:rsid w:val="009869AD"/>
    <w:rsid w:val="00986AF8"/>
    <w:rsid w:val="00986FAE"/>
    <w:rsid w:val="00987C5C"/>
    <w:rsid w:val="00987C99"/>
    <w:rsid w:val="00987D60"/>
    <w:rsid w:val="009904F8"/>
    <w:rsid w:val="00990FD8"/>
    <w:rsid w:val="00991134"/>
    <w:rsid w:val="009911BD"/>
    <w:rsid w:val="009916FB"/>
    <w:rsid w:val="00991B1E"/>
    <w:rsid w:val="00991EFE"/>
    <w:rsid w:val="00991FD7"/>
    <w:rsid w:val="009922BF"/>
    <w:rsid w:val="009923FF"/>
    <w:rsid w:val="00993970"/>
    <w:rsid w:val="00993F0D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40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3AF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798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EB3"/>
    <w:rsid w:val="009B4FC4"/>
    <w:rsid w:val="009B5696"/>
    <w:rsid w:val="009B5AC0"/>
    <w:rsid w:val="009B5B04"/>
    <w:rsid w:val="009B5E70"/>
    <w:rsid w:val="009B60E5"/>
    <w:rsid w:val="009B62EB"/>
    <w:rsid w:val="009B6CAA"/>
    <w:rsid w:val="009B7790"/>
    <w:rsid w:val="009B7899"/>
    <w:rsid w:val="009B7A98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1AB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71E"/>
    <w:rsid w:val="009C6842"/>
    <w:rsid w:val="009C6BFF"/>
    <w:rsid w:val="009C6C2E"/>
    <w:rsid w:val="009C7000"/>
    <w:rsid w:val="009C74B2"/>
    <w:rsid w:val="009C75B8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026"/>
    <w:rsid w:val="009E21E6"/>
    <w:rsid w:val="009E2575"/>
    <w:rsid w:val="009E2D06"/>
    <w:rsid w:val="009E310A"/>
    <w:rsid w:val="009E3391"/>
    <w:rsid w:val="009E3952"/>
    <w:rsid w:val="009E3F04"/>
    <w:rsid w:val="009E400D"/>
    <w:rsid w:val="009E418F"/>
    <w:rsid w:val="009E4281"/>
    <w:rsid w:val="009E42E5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368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049C"/>
    <w:rsid w:val="00A017B3"/>
    <w:rsid w:val="00A01854"/>
    <w:rsid w:val="00A027BB"/>
    <w:rsid w:val="00A02887"/>
    <w:rsid w:val="00A028F1"/>
    <w:rsid w:val="00A02A93"/>
    <w:rsid w:val="00A02DAD"/>
    <w:rsid w:val="00A02EB0"/>
    <w:rsid w:val="00A03079"/>
    <w:rsid w:val="00A032A1"/>
    <w:rsid w:val="00A032E2"/>
    <w:rsid w:val="00A037D3"/>
    <w:rsid w:val="00A038BD"/>
    <w:rsid w:val="00A039A2"/>
    <w:rsid w:val="00A04B53"/>
    <w:rsid w:val="00A05330"/>
    <w:rsid w:val="00A0557A"/>
    <w:rsid w:val="00A055C1"/>
    <w:rsid w:val="00A05870"/>
    <w:rsid w:val="00A05D95"/>
    <w:rsid w:val="00A0641B"/>
    <w:rsid w:val="00A065AC"/>
    <w:rsid w:val="00A07607"/>
    <w:rsid w:val="00A07C39"/>
    <w:rsid w:val="00A10E82"/>
    <w:rsid w:val="00A10F8F"/>
    <w:rsid w:val="00A11178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AD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2D1"/>
    <w:rsid w:val="00A1767E"/>
    <w:rsid w:val="00A176A2"/>
    <w:rsid w:val="00A17CFD"/>
    <w:rsid w:val="00A20885"/>
    <w:rsid w:val="00A21066"/>
    <w:rsid w:val="00A211DC"/>
    <w:rsid w:val="00A21367"/>
    <w:rsid w:val="00A21AA4"/>
    <w:rsid w:val="00A222FA"/>
    <w:rsid w:val="00A22944"/>
    <w:rsid w:val="00A22DEA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47"/>
    <w:rsid w:val="00A311CA"/>
    <w:rsid w:val="00A31221"/>
    <w:rsid w:val="00A3191A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6EE3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918"/>
    <w:rsid w:val="00A42B63"/>
    <w:rsid w:val="00A42D3A"/>
    <w:rsid w:val="00A42DAC"/>
    <w:rsid w:val="00A430C6"/>
    <w:rsid w:val="00A431C0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68A7"/>
    <w:rsid w:val="00A47232"/>
    <w:rsid w:val="00A473B6"/>
    <w:rsid w:val="00A473DD"/>
    <w:rsid w:val="00A47DE0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591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898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5FD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49D9"/>
    <w:rsid w:val="00A856F1"/>
    <w:rsid w:val="00A868F6"/>
    <w:rsid w:val="00A8741C"/>
    <w:rsid w:val="00A875BB"/>
    <w:rsid w:val="00A87BB6"/>
    <w:rsid w:val="00A87D3A"/>
    <w:rsid w:val="00A9016B"/>
    <w:rsid w:val="00A9061E"/>
    <w:rsid w:val="00A90622"/>
    <w:rsid w:val="00A90D3A"/>
    <w:rsid w:val="00A91617"/>
    <w:rsid w:val="00A917B2"/>
    <w:rsid w:val="00A92121"/>
    <w:rsid w:val="00A92275"/>
    <w:rsid w:val="00A935AF"/>
    <w:rsid w:val="00A93716"/>
    <w:rsid w:val="00A93C8E"/>
    <w:rsid w:val="00A942AC"/>
    <w:rsid w:val="00A942D1"/>
    <w:rsid w:val="00A958FF"/>
    <w:rsid w:val="00A95932"/>
    <w:rsid w:val="00A95F0C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15"/>
    <w:rsid w:val="00A9783A"/>
    <w:rsid w:val="00A97CFD"/>
    <w:rsid w:val="00AA0764"/>
    <w:rsid w:val="00AA09BA"/>
    <w:rsid w:val="00AA0AB0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1CA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60F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6D3"/>
    <w:rsid w:val="00AD1ADB"/>
    <w:rsid w:val="00AD2333"/>
    <w:rsid w:val="00AD2356"/>
    <w:rsid w:val="00AD2484"/>
    <w:rsid w:val="00AD24ED"/>
    <w:rsid w:val="00AD26DC"/>
    <w:rsid w:val="00AD28EC"/>
    <w:rsid w:val="00AD291C"/>
    <w:rsid w:val="00AD2F3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79E"/>
    <w:rsid w:val="00AD78C0"/>
    <w:rsid w:val="00AE02B2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418"/>
    <w:rsid w:val="00AF1555"/>
    <w:rsid w:val="00AF1841"/>
    <w:rsid w:val="00AF191D"/>
    <w:rsid w:val="00AF2208"/>
    <w:rsid w:val="00AF22F1"/>
    <w:rsid w:val="00AF2742"/>
    <w:rsid w:val="00AF2943"/>
    <w:rsid w:val="00AF2BCA"/>
    <w:rsid w:val="00AF31E9"/>
    <w:rsid w:val="00AF3212"/>
    <w:rsid w:val="00AF376B"/>
    <w:rsid w:val="00AF39B4"/>
    <w:rsid w:val="00AF3D02"/>
    <w:rsid w:val="00AF3DB6"/>
    <w:rsid w:val="00AF453B"/>
    <w:rsid w:val="00AF470D"/>
    <w:rsid w:val="00AF4740"/>
    <w:rsid w:val="00AF4828"/>
    <w:rsid w:val="00AF50A6"/>
    <w:rsid w:val="00AF55E9"/>
    <w:rsid w:val="00AF5984"/>
    <w:rsid w:val="00AF59FB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2EA9"/>
    <w:rsid w:val="00B03119"/>
    <w:rsid w:val="00B03251"/>
    <w:rsid w:val="00B03777"/>
    <w:rsid w:val="00B03CBA"/>
    <w:rsid w:val="00B04076"/>
    <w:rsid w:val="00B044E5"/>
    <w:rsid w:val="00B047A6"/>
    <w:rsid w:val="00B049DB"/>
    <w:rsid w:val="00B04B04"/>
    <w:rsid w:val="00B04D6C"/>
    <w:rsid w:val="00B055DA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A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7AD"/>
    <w:rsid w:val="00B229CC"/>
    <w:rsid w:val="00B235E3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228E"/>
    <w:rsid w:val="00B32422"/>
    <w:rsid w:val="00B32592"/>
    <w:rsid w:val="00B330B5"/>
    <w:rsid w:val="00B3374B"/>
    <w:rsid w:val="00B33977"/>
    <w:rsid w:val="00B341D6"/>
    <w:rsid w:val="00B341DB"/>
    <w:rsid w:val="00B3486F"/>
    <w:rsid w:val="00B34A5D"/>
    <w:rsid w:val="00B34AB2"/>
    <w:rsid w:val="00B34E02"/>
    <w:rsid w:val="00B34E83"/>
    <w:rsid w:val="00B354FC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4C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75E"/>
    <w:rsid w:val="00B52828"/>
    <w:rsid w:val="00B528AC"/>
    <w:rsid w:val="00B529F2"/>
    <w:rsid w:val="00B529FC"/>
    <w:rsid w:val="00B52ED1"/>
    <w:rsid w:val="00B54A72"/>
    <w:rsid w:val="00B557A8"/>
    <w:rsid w:val="00B55AC6"/>
    <w:rsid w:val="00B56295"/>
    <w:rsid w:val="00B57372"/>
    <w:rsid w:val="00B57734"/>
    <w:rsid w:val="00B60090"/>
    <w:rsid w:val="00B60ADB"/>
    <w:rsid w:val="00B60B2F"/>
    <w:rsid w:val="00B60FA6"/>
    <w:rsid w:val="00B611F9"/>
    <w:rsid w:val="00B6122D"/>
    <w:rsid w:val="00B61251"/>
    <w:rsid w:val="00B612C9"/>
    <w:rsid w:val="00B618FE"/>
    <w:rsid w:val="00B62079"/>
    <w:rsid w:val="00B6289D"/>
    <w:rsid w:val="00B628A2"/>
    <w:rsid w:val="00B63327"/>
    <w:rsid w:val="00B63692"/>
    <w:rsid w:val="00B63B53"/>
    <w:rsid w:val="00B63B8C"/>
    <w:rsid w:val="00B63E48"/>
    <w:rsid w:val="00B64157"/>
    <w:rsid w:val="00B649CB"/>
    <w:rsid w:val="00B64A7D"/>
    <w:rsid w:val="00B650EB"/>
    <w:rsid w:val="00B6565D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12E7"/>
    <w:rsid w:val="00B716B3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3CB"/>
    <w:rsid w:val="00B76462"/>
    <w:rsid w:val="00B7686B"/>
    <w:rsid w:val="00B7732D"/>
    <w:rsid w:val="00B77FC4"/>
    <w:rsid w:val="00B80029"/>
    <w:rsid w:val="00B801FF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6294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296"/>
    <w:rsid w:val="00B92467"/>
    <w:rsid w:val="00B926D3"/>
    <w:rsid w:val="00B92989"/>
    <w:rsid w:val="00B936A2"/>
    <w:rsid w:val="00B937FD"/>
    <w:rsid w:val="00B93989"/>
    <w:rsid w:val="00B93C69"/>
    <w:rsid w:val="00B942DE"/>
    <w:rsid w:val="00B94452"/>
    <w:rsid w:val="00B9468A"/>
    <w:rsid w:val="00B948A4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56D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0"/>
    <w:rsid w:val="00BA37AB"/>
    <w:rsid w:val="00BA38E0"/>
    <w:rsid w:val="00BA3D98"/>
    <w:rsid w:val="00BA407D"/>
    <w:rsid w:val="00BA45D3"/>
    <w:rsid w:val="00BA4820"/>
    <w:rsid w:val="00BA4847"/>
    <w:rsid w:val="00BA4AB0"/>
    <w:rsid w:val="00BA4D66"/>
    <w:rsid w:val="00BA4D87"/>
    <w:rsid w:val="00BA4E9F"/>
    <w:rsid w:val="00BA54B6"/>
    <w:rsid w:val="00BA5761"/>
    <w:rsid w:val="00BA5F75"/>
    <w:rsid w:val="00BA6151"/>
    <w:rsid w:val="00BA649B"/>
    <w:rsid w:val="00BA6FB2"/>
    <w:rsid w:val="00BA71A7"/>
    <w:rsid w:val="00BA740B"/>
    <w:rsid w:val="00BB05A4"/>
    <w:rsid w:val="00BB0903"/>
    <w:rsid w:val="00BB09A9"/>
    <w:rsid w:val="00BB0F3C"/>
    <w:rsid w:val="00BB0FFF"/>
    <w:rsid w:val="00BB130D"/>
    <w:rsid w:val="00BB142D"/>
    <w:rsid w:val="00BB1707"/>
    <w:rsid w:val="00BB177E"/>
    <w:rsid w:val="00BB1AB5"/>
    <w:rsid w:val="00BB1D06"/>
    <w:rsid w:val="00BB20BE"/>
    <w:rsid w:val="00BB25B8"/>
    <w:rsid w:val="00BB286A"/>
    <w:rsid w:val="00BB2B6C"/>
    <w:rsid w:val="00BB2C17"/>
    <w:rsid w:val="00BB40D0"/>
    <w:rsid w:val="00BB417E"/>
    <w:rsid w:val="00BB4908"/>
    <w:rsid w:val="00BB4C99"/>
    <w:rsid w:val="00BB507E"/>
    <w:rsid w:val="00BB52C6"/>
    <w:rsid w:val="00BB5310"/>
    <w:rsid w:val="00BB5AB4"/>
    <w:rsid w:val="00BB5BDF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2E8C"/>
    <w:rsid w:val="00BC30B9"/>
    <w:rsid w:val="00BC379D"/>
    <w:rsid w:val="00BC37D5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5F5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2769"/>
    <w:rsid w:val="00BD27A0"/>
    <w:rsid w:val="00BD306E"/>
    <w:rsid w:val="00BD37DD"/>
    <w:rsid w:val="00BD3832"/>
    <w:rsid w:val="00BD3ABC"/>
    <w:rsid w:val="00BD527D"/>
    <w:rsid w:val="00BD57BE"/>
    <w:rsid w:val="00BD60D8"/>
    <w:rsid w:val="00BD620D"/>
    <w:rsid w:val="00BD62ED"/>
    <w:rsid w:val="00BD6E86"/>
    <w:rsid w:val="00BD7E7C"/>
    <w:rsid w:val="00BE00F2"/>
    <w:rsid w:val="00BE02D3"/>
    <w:rsid w:val="00BE051C"/>
    <w:rsid w:val="00BE0887"/>
    <w:rsid w:val="00BE0889"/>
    <w:rsid w:val="00BE08C4"/>
    <w:rsid w:val="00BE0D4A"/>
    <w:rsid w:val="00BE0E22"/>
    <w:rsid w:val="00BE16A6"/>
    <w:rsid w:val="00BE18BB"/>
    <w:rsid w:val="00BE196E"/>
    <w:rsid w:val="00BE1CCE"/>
    <w:rsid w:val="00BE230C"/>
    <w:rsid w:val="00BE249B"/>
    <w:rsid w:val="00BE2FAF"/>
    <w:rsid w:val="00BE3143"/>
    <w:rsid w:val="00BE31D9"/>
    <w:rsid w:val="00BE3296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AA7"/>
    <w:rsid w:val="00BE5CC3"/>
    <w:rsid w:val="00BE63B5"/>
    <w:rsid w:val="00BE7BF1"/>
    <w:rsid w:val="00BE7C1A"/>
    <w:rsid w:val="00BE7CFA"/>
    <w:rsid w:val="00BF0415"/>
    <w:rsid w:val="00BF09B1"/>
    <w:rsid w:val="00BF0AB3"/>
    <w:rsid w:val="00BF0B4D"/>
    <w:rsid w:val="00BF0E32"/>
    <w:rsid w:val="00BF1295"/>
    <w:rsid w:val="00BF1937"/>
    <w:rsid w:val="00BF2060"/>
    <w:rsid w:val="00BF24AD"/>
    <w:rsid w:val="00BF26B8"/>
    <w:rsid w:val="00BF2707"/>
    <w:rsid w:val="00BF29EE"/>
    <w:rsid w:val="00BF30C0"/>
    <w:rsid w:val="00BF32E9"/>
    <w:rsid w:val="00BF3588"/>
    <w:rsid w:val="00BF3692"/>
    <w:rsid w:val="00BF3BC2"/>
    <w:rsid w:val="00BF3F6C"/>
    <w:rsid w:val="00BF4206"/>
    <w:rsid w:val="00BF4B44"/>
    <w:rsid w:val="00BF4EA9"/>
    <w:rsid w:val="00BF5072"/>
    <w:rsid w:val="00BF54AC"/>
    <w:rsid w:val="00BF577B"/>
    <w:rsid w:val="00BF6320"/>
    <w:rsid w:val="00BF6398"/>
    <w:rsid w:val="00BF63B5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579"/>
    <w:rsid w:val="00C02779"/>
    <w:rsid w:val="00C02C0C"/>
    <w:rsid w:val="00C037C0"/>
    <w:rsid w:val="00C03ABF"/>
    <w:rsid w:val="00C03C29"/>
    <w:rsid w:val="00C03E7E"/>
    <w:rsid w:val="00C03FBE"/>
    <w:rsid w:val="00C04202"/>
    <w:rsid w:val="00C04A6E"/>
    <w:rsid w:val="00C04E14"/>
    <w:rsid w:val="00C055C6"/>
    <w:rsid w:val="00C05621"/>
    <w:rsid w:val="00C056C7"/>
    <w:rsid w:val="00C0579D"/>
    <w:rsid w:val="00C05CD0"/>
    <w:rsid w:val="00C06074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88C"/>
    <w:rsid w:val="00C13E2A"/>
    <w:rsid w:val="00C14176"/>
    <w:rsid w:val="00C145A3"/>
    <w:rsid w:val="00C1512B"/>
    <w:rsid w:val="00C151F8"/>
    <w:rsid w:val="00C1540E"/>
    <w:rsid w:val="00C158FE"/>
    <w:rsid w:val="00C15F01"/>
    <w:rsid w:val="00C162CF"/>
    <w:rsid w:val="00C1686A"/>
    <w:rsid w:val="00C16962"/>
    <w:rsid w:val="00C20383"/>
    <w:rsid w:val="00C2049E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82E"/>
    <w:rsid w:val="00C25CE8"/>
    <w:rsid w:val="00C25D60"/>
    <w:rsid w:val="00C261E7"/>
    <w:rsid w:val="00C2642A"/>
    <w:rsid w:val="00C26A41"/>
    <w:rsid w:val="00C2797A"/>
    <w:rsid w:val="00C279AD"/>
    <w:rsid w:val="00C279B1"/>
    <w:rsid w:val="00C302A8"/>
    <w:rsid w:val="00C30325"/>
    <w:rsid w:val="00C304F0"/>
    <w:rsid w:val="00C31608"/>
    <w:rsid w:val="00C31C16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019"/>
    <w:rsid w:val="00C45595"/>
    <w:rsid w:val="00C45E25"/>
    <w:rsid w:val="00C46278"/>
    <w:rsid w:val="00C4656C"/>
    <w:rsid w:val="00C465EE"/>
    <w:rsid w:val="00C468D5"/>
    <w:rsid w:val="00C4700D"/>
    <w:rsid w:val="00C4725B"/>
    <w:rsid w:val="00C479F9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B36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916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0FD4"/>
    <w:rsid w:val="00C714C3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C4"/>
    <w:rsid w:val="00C805DC"/>
    <w:rsid w:val="00C80F84"/>
    <w:rsid w:val="00C814FC"/>
    <w:rsid w:val="00C81546"/>
    <w:rsid w:val="00C8178A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567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395"/>
    <w:rsid w:val="00C90C39"/>
    <w:rsid w:val="00C90D7D"/>
    <w:rsid w:val="00C90D96"/>
    <w:rsid w:val="00C90F9C"/>
    <w:rsid w:val="00C91475"/>
    <w:rsid w:val="00C91CBC"/>
    <w:rsid w:val="00C9209D"/>
    <w:rsid w:val="00C93BBF"/>
    <w:rsid w:val="00C93BDB"/>
    <w:rsid w:val="00C93D55"/>
    <w:rsid w:val="00C93DC0"/>
    <w:rsid w:val="00C941DB"/>
    <w:rsid w:val="00C94313"/>
    <w:rsid w:val="00C9461F"/>
    <w:rsid w:val="00C949A6"/>
    <w:rsid w:val="00C94D5E"/>
    <w:rsid w:val="00C95005"/>
    <w:rsid w:val="00C95052"/>
    <w:rsid w:val="00C95482"/>
    <w:rsid w:val="00C9568F"/>
    <w:rsid w:val="00C95AE2"/>
    <w:rsid w:val="00C95E0C"/>
    <w:rsid w:val="00C95F97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14"/>
    <w:rsid w:val="00CA1560"/>
    <w:rsid w:val="00CA1647"/>
    <w:rsid w:val="00CA1745"/>
    <w:rsid w:val="00CA1C57"/>
    <w:rsid w:val="00CA1D4C"/>
    <w:rsid w:val="00CA2084"/>
    <w:rsid w:val="00CA31E8"/>
    <w:rsid w:val="00CA334D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6A7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D0A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737"/>
    <w:rsid w:val="00CD1799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440"/>
    <w:rsid w:val="00CD492E"/>
    <w:rsid w:val="00CD4D91"/>
    <w:rsid w:val="00CD5094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27B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378"/>
    <w:rsid w:val="00CE650A"/>
    <w:rsid w:val="00CE6621"/>
    <w:rsid w:val="00CE7303"/>
    <w:rsid w:val="00CE7899"/>
    <w:rsid w:val="00CF0607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2E96"/>
    <w:rsid w:val="00CF338C"/>
    <w:rsid w:val="00CF37B5"/>
    <w:rsid w:val="00CF3C5D"/>
    <w:rsid w:val="00CF4B99"/>
    <w:rsid w:val="00CF4BDC"/>
    <w:rsid w:val="00CF5548"/>
    <w:rsid w:val="00CF5B81"/>
    <w:rsid w:val="00CF5E0B"/>
    <w:rsid w:val="00CF61EA"/>
    <w:rsid w:val="00CF6263"/>
    <w:rsid w:val="00CF6351"/>
    <w:rsid w:val="00CF6D47"/>
    <w:rsid w:val="00CF71B9"/>
    <w:rsid w:val="00CF7C61"/>
    <w:rsid w:val="00CF7CC3"/>
    <w:rsid w:val="00CF7F0C"/>
    <w:rsid w:val="00D00788"/>
    <w:rsid w:val="00D00B5E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BB4"/>
    <w:rsid w:val="00D03FD8"/>
    <w:rsid w:val="00D04118"/>
    <w:rsid w:val="00D042E7"/>
    <w:rsid w:val="00D0450F"/>
    <w:rsid w:val="00D0458C"/>
    <w:rsid w:val="00D04592"/>
    <w:rsid w:val="00D045AA"/>
    <w:rsid w:val="00D047B2"/>
    <w:rsid w:val="00D047B3"/>
    <w:rsid w:val="00D04962"/>
    <w:rsid w:val="00D04AD6"/>
    <w:rsid w:val="00D05F37"/>
    <w:rsid w:val="00D06540"/>
    <w:rsid w:val="00D065FE"/>
    <w:rsid w:val="00D0709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1C0"/>
    <w:rsid w:val="00D206E1"/>
    <w:rsid w:val="00D20AF1"/>
    <w:rsid w:val="00D2187A"/>
    <w:rsid w:val="00D21C39"/>
    <w:rsid w:val="00D21E0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77B"/>
    <w:rsid w:val="00D27BBF"/>
    <w:rsid w:val="00D27DE7"/>
    <w:rsid w:val="00D27E71"/>
    <w:rsid w:val="00D3002C"/>
    <w:rsid w:val="00D3018F"/>
    <w:rsid w:val="00D30900"/>
    <w:rsid w:val="00D309DB"/>
    <w:rsid w:val="00D30C1D"/>
    <w:rsid w:val="00D311AF"/>
    <w:rsid w:val="00D31288"/>
    <w:rsid w:val="00D3180B"/>
    <w:rsid w:val="00D31958"/>
    <w:rsid w:val="00D32288"/>
    <w:rsid w:val="00D325AF"/>
    <w:rsid w:val="00D326F2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9CC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10CC"/>
    <w:rsid w:val="00D41373"/>
    <w:rsid w:val="00D42388"/>
    <w:rsid w:val="00D423D0"/>
    <w:rsid w:val="00D4275B"/>
    <w:rsid w:val="00D42F3B"/>
    <w:rsid w:val="00D436B8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0B1"/>
    <w:rsid w:val="00D527B4"/>
    <w:rsid w:val="00D529B7"/>
    <w:rsid w:val="00D52E81"/>
    <w:rsid w:val="00D532C3"/>
    <w:rsid w:val="00D5432A"/>
    <w:rsid w:val="00D55703"/>
    <w:rsid w:val="00D567C1"/>
    <w:rsid w:val="00D56830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7B0"/>
    <w:rsid w:val="00D61A2E"/>
    <w:rsid w:val="00D61AB2"/>
    <w:rsid w:val="00D61ED8"/>
    <w:rsid w:val="00D6233E"/>
    <w:rsid w:val="00D6235F"/>
    <w:rsid w:val="00D62548"/>
    <w:rsid w:val="00D62E1F"/>
    <w:rsid w:val="00D6331B"/>
    <w:rsid w:val="00D63342"/>
    <w:rsid w:val="00D63ADA"/>
    <w:rsid w:val="00D63ECB"/>
    <w:rsid w:val="00D63F3D"/>
    <w:rsid w:val="00D63F73"/>
    <w:rsid w:val="00D64043"/>
    <w:rsid w:val="00D640B0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884"/>
    <w:rsid w:val="00D70BA6"/>
    <w:rsid w:val="00D70D36"/>
    <w:rsid w:val="00D70EA4"/>
    <w:rsid w:val="00D7120A"/>
    <w:rsid w:val="00D71395"/>
    <w:rsid w:val="00D716CC"/>
    <w:rsid w:val="00D717F2"/>
    <w:rsid w:val="00D717FC"/>
    <w:rsid w:val="00D7185A"/>
    <w:rsid w:val="00D7192C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903"/>
    <w:rsid w:val="00D74CE1"/>
    <w:rsid w:val="00D74FCC"/>
    <w:rsid w:val="00D751BD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1B4F"/>
    <w:rsid w:val="00D827EB"/>
    <w:rsid w:val="00D82930"/>
    <w:rsid w:val="00D82A0C"/>
    <w:rsid w:val="00D82B19"/>
    <w:rsid w:val="00D82BA3"/>
    <w:rsid w:val="00D837D3"/>
    <w:rsid w:val="00D83912"/>
    <w:rsid w:val="00D8395E"/>
    <w:rsid w:val="00D83DF9"/>
    <w:rsid w:val="00D83E55"/>
    <w:rsid w:val="00D84220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E39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0C9"/>
    <w:rsid w:val="00DA02DA"/>
    <w:rsid w:val="00DA04E4"/>
    <w:rsid w:val="00DA0984"/>
    <w:rsid w:val="00DA0F8B"/>
    <w:rsid w:val="00DA0FE7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3B2A"/>
    <w:rsid w:val="00DA3BD6"/>
    <w:rsid w:val="00DA4091"/>
    <w:rsid w:val="00DA4093"/>
    <w:rsid w:val="00DA41F1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B01A6"/>
    <w:rsid w:val="00DB0943"/>
    <w:rsid w:val="00DB09E4"/>
    <w:rsid w:val="00DB0ACC"/>
    <w:rsid w:val="00DB0E8F"/>
    <w:rsid w:val="00DB12FA"/>
    <w:rsid w:val="00DB1764"/>
    <w:rsid w:val="00DB1FED"/>
    <w:rsid w:val="00DB2072"/>
    <w:rsid w:val="00DB2274"/>
    <w:rsid w:val="00DB2E89"/>
    <w:rsid w:val="00DB304C"/>
    <w:rsid w:val="00DB31FC"/>
    <w:rsid w:val="00DB376F"/>
    <w:rsid w:val="00DB3E13"/>
    <w:rsid w:val="00DB43A8"/>
    <w:rsid w:val="00DB4641"/>
    <w:rsid w:val="00DB497C"/>
    <w:rsid w:val="00DB4AC3"/>
    <w:rsid w:val="00DB5840"/>
    <w:rsid w:val="00DB5941"/>
    <w:rsid w:val="00DB5B26"/>
    <w:rsid w:val="00DB61AA"/>
    <w:rsid w:val="00DB749D"/>
    <w:rsid w:val="00DB7D93"/>
    <w:rsid w:val="00DC02D0"/>
    <w:rsid w:val="00DC0757"/>
    <w:rsid w:val="00DC0C5C"/>
    <w:rsid w:val="00DC0D77"/>
    <w:rsid w:val="00DC1576"/>
    <w:rsid w:val="00DC170C"/>
    <w:rsid w:val="00DC1892"/>
    <w:rsid w:val="00DC1C3D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6B1E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3336"/>
    <w:rsid w:val="00DD3712"/>
    <w:rsid w:val="00DD3787"/>
    <w:rsid w:val="00DD3B4E"/>
    <w:rsid w:val="00DD3EAD"/>
    <w:rsid w:val="00DD40AA"/>
    <w:rsid w:val="00DD4414"/>
    <w:rsid w:val="00DD49A5"/>
    <w:rsid w:val="00DD5A4C"/>
    <w:rsid w:val="00DD5F41"/>
    <w:rsid w:val="00DD63E7"/>
    <w:rsid w:val="00DD6467"/>
    <w:rsid w:val="00DD6765"/>
    <w:rsid w:val="00DD6998"/>
    <w:rsid w:val="00DD6E81"/>
    <w:rsid w:val="00DD7AA2"/>
    <w:rsid w:val="00DE03AC"/>
    <w:rsid w:val="00DE0418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1F3"/>
    <w:rsid w:val="00DE37E8"/>
    <w:rsid w:val="00DE3A0A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10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8CF"/>
    <w:rsid w:val="00DF6DFB"/>
    <w:rsid w:val="00DF6E91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4B"/>
    <w:rsid w:val="00E04FA9"/>
    <w:rsid w:val="00E05233"/>
    <w:rsid w:val="00E0529F"/>
    <w:rsid w:val="00E052D3"/>
    <w:rsid w:val="00E05AC2"/>
    <w:rsid w:val="00E060C2"/>
    <w:rsid w:val="00E06679"/>
    <w:rsid w:val="00E06784"/>
    <w:rsid w:val="00E068B5"/>
    <w:rsid w:val="00E06CFC"/>
    <w:rsid w:val="00E0720B"/>
    <w:rsid w:val="00E1070F"/>
    <w:rsid w:val="00E10D2D"/>
    <w:rsid w:val="00E10E68"/>
    <w:rsid w:val="00E110A4"/>
    <w:rsid w:val="00E11165"/>
    <w:rsid w:val="00E11694"/>
    <w:rsid w:val="00E1172A"/>
    <w:rsid w:val="00E11D8B"/>
    <w:rsid w:val="00E12F0E"/>
    <w:rsid w:val="00E130BA"/>
    <w:rsid w:val="00E131A7"/>
    <w:rsid w:val="00E131AF"/>
    <w:rsid w:val="00E13528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1D05"/>
    <w:rsid w:val="00E222E3"/>
    <w:rsid w:val="00E22316"/>
    <w:rsid w:val="00E223CE"/>
    <w:rsid w:val="00E228E3"/>
    <w:rsid w:val="00E22A9F"/>
    <w:rsid w:val="00E22AA1"/>
    <w:rsid w:val="00E23539"/>
    <w:rsid w:val="00E242D5"/>
    <w:rsid w:val="00E245AE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164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156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5A4"/>
    <w:rsid w:val="00E4568A"/>
    <w:rsid w:val="00E4569C"/>
    <w:rsid w:val="00E45B18"/>
    <w:rsid w:val="00E45E74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172"/>
    <w:rsid w:val="00E502A1"/>
    <w:rsid w:val="00E50696"/>
    <w:rsid w:val="00E506B3"/>
    <w:rsid w:val="00E5077B"/>
    <w:rsid w:val="00E50B94"/>
    <w:rsid w:val="00E50E03"/>
    <w:rsid w:val="00E513BC"/>
    <w:rsid w:val="00E517B2"/>
    <w:rsid w:val="00E51A94"/>
    <w:rsid w:val="00E52359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34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397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2C3"/>
    <w:rsid w:val="00E67334"/>
    <w:rsid w:val="00E674E9"/>
    <w:rsid w:val="00E6792B"/>
    <w:rsid w:val="00E67968"/>
    <w:rsid w:val="00E70462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146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007"/>
    <w:rsid w:val="00E751F7"/>
    <w:rsid w:val="00E753CF"/>
    <w:rsid w:val="00E75B44"/>
    <w:rsid w:val="00E75E45"/>
    <w:rsid w:val="00E76131"/>
    <w:rsid w:val="00E76741"/>
    <w:rsid w:val="00E76880"/>
    <w:rsid w:val="00E76972"/>
    <w:rsid w:val="00E76E03"/>
    <w:rsid w:val="00E7710A"/>
    <w:rsid w:val="00E77239"/>
    <w:rsid w:val="00E77412"/>
    <w:rsid w:val="00E77528"/>
    <w:rsid w:val="00E77EFC"/>
    <w:rsid w:val="00E80530"/>
    <w:rsid w:val="00E805C1"/>
    <w:rsid w:val="00E806B1"/>
    <w:rsid w:val="00E808F1"/>
    <w:rsid w:val="00E80A9C"/>
    <w:rsid w:val="00E80E1E"/>
    <w:rsid w:val="00E810FC"/>
    <w:rsid w:val="00E81171"/>
    <w:rsid w:val="00E8122C"/>
    <w:rsid w:val="00E8162E"/>
    <w:rsid w:val="00E828D5"/>
    <w:rsid w:val="00E82981"/>
    <w:rsid w:val="00E829E0"/>
    <w:rsid w:val="00E82C9E"/>
    <w:rsid w:val="00E82CEB"/>
    <w:rsid w:val="00E8305B"/>
    <w:rsid w:val="00E83257"/>
    <w:rsid w:val="00E83433"/>
    <w:rsid w:val="00E836B6"/>
    <w:rsid w:val="00E83C9D"/>
    <w:rsid w:val="00E8416E"/>
    <w:rsid w:val="00E85258"/>
    <w:rsid w:val="00E85312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9018D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3200"/>
    <w:rsid w:val="00E941FC"/>
    <w:rsid w:val="00E944E4"/>
    <w:rsid w:val="00E94689"/>
    <w:rsid w:val="00E94D27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9BA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A75D5"/>
    <w:rsid w:val="00EB0388"/>
    <w:rsid w:val="00EB062A"/>
    <w:rsid w:val="00EB0706"/>
    <w:rsid w:val="00EB0BEA"/>
    <w:rsid w:val="00EB0D75"/>
    <w:rsid w:val="00EB0E28"/>
    <w:rsid w:val="00EB1632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86C"/>
    <w:rsid w:val="00EB5FE8"/>
    <w:rsid w:val="00EB6053"/>
    <w:rsid w:val="00EB6627"/>
    <w:rsid w:val="00EB6978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13A5"/>
    <w:rsid w:val="00EC1ED4"/>
    <w:rsid w:val="00EC2500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051"/>
    <w:rsid w:val="00EC5719"/>
    <w:rsid w:val="00EC5732"/>
    <w:rsid w:val="00EC5A5E"/>
    <w:rsid w:val="00EC671B"/>
    <w:rsid w:val="00EC6A00"/>
    <w:rsid w:val="00EC71E2"/>
    <w:rsid w:val="00EC74C9"/>
    <w:rsid w:val="00EC7BC7"/>
    <w:rsid w:val="00EC7CFA"/>
    <w:rsid w:val="00ED02F2"/>
    <w:rsid w:val="00ED047A"/>
    <w:rsid w:val="00ED07B2"/>
    <w:rsid w:val="00ED0963"/>
    <w:rsid w:val="00ED121A"/>
    <w:rsid w:val="00ED16CB"/>
    <w:rsid w:val="00ED172B"/>
    <w:rsid w:val="00ED18B7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748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D7F50"/>
    <w:rsid w:val="00ED7FEE"/>
    <w:rsid w:val="00EE0027"/>
    <w:rsid w:val="00EE0DCD"/>
    <w:rsid w:val="00EE15AD"/>
    <w:rsid w:val="00EE1A95"/>
    <w:rsid w:val="00EE1D24"/>
    <w:rsid w:val="00EE22C2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25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0B19"/>
    <w:rsid w:val="00F00E85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3D34"/>
    <w:rsid w:val="00F043C7"/>
    <w:rsid w:val="00F04D80"/>
    <w:rsid w:val="00F05209"/>
    <w:rsid w:val="00F05594"/>
    <w:rsid w:val="00F05D92"/>
    <w:rsid w:val="00F066C9"/>
    <w:rsid w:val="00F068F1"/>
    <w:rsid w:val="00F06F88"/>
    <w:rsid w:val="00F105AA"/>
    <w:rsid w:val="00F10BB8"/>
    <w:rsid w:val="00F10D2D"/>
    <w:rsid w:val="00F1128D"/>
    <w:rsid w:val="00F11423"/>
    <w:rsid w:val="00F116F9"/>
    <w:rsid w:val="00F117D9"/>
    <w:rsid w:val="00F11A6D"/>
    <w:rsid w:val="00F11B2C"/>
    <w:rsid w:val="00F11E59"/>
    <w:rsid w:val="00F1226C"/>
    <w:rsid w:val="00F12404"/>
    <w:rsid w:val="00F1262E"/>
    <w:rsid w:val="00F12641"/>
    <w:rsid w:val="00F12CDC"/>
    <w:rsid w:val="00F131F8"/>
    <w:rsid w:val="00F1329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2C8"/>
    <w:rsid w:val="00F15818"/>
    <w:rsid w:val="00F15B11"/>
    <w:rsid w:val="00F15BBF"/>
    <w:rsid w:val="00F15C6B"/>
    <w:rsid w:val="00F16217"/>
    <w:rsid w:val="00F16842"/>
    <w:rsid w:val="00F16C06"/>
    <w:rsid w:val="00F16E6A"/>
    <w:rsid w:val="00F16F3D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005"/>
    <w:rsid w:val="00F2320F"/>
    <w:rsid w:val="00F2350E"/>
    <w:rsid w:val="00F23A9E"/>
    <w:rsid w:val="00F23C44"/>
    <w:rsid w:val="00F23C8D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27FDA"/>
    <w:rsid w:val="00F300BA"/>
    <w:rsid w:val="00F3079F"/>
    <w:rsid w:val="00F308A5"/>
    <w:rsid w:val="00F3121D"/>
    <w:rsid w:val="00F31229"/>
    <w:rsid w:val="00F3122F"/>
    <w:rsid w:val="00F3165A"/>
    <w:rsid w:val="00F320F9"/>
    <w:rsid w:val="00F3214C"/>
    <w:rsid w:val="00F327DD"/>
    <w:rsid w:val="00F32A57"/>
    <w:rsid w:val="00F32B60"/>
    <w:rsid w:val="00F32D9B"/>
    <w:rsid w:val="00F3372B"/>
    <w:rsid w:val="00F3378D"/>
    <w:rsid w:val="00F3471B"/>
    <w:rsid w:val="00F35046"/>
    <w:rsid w:val="00F35223"/>
    <w:rsid w:val="00F357F2"/>
    <w:rsid w:val="00F35BD2"/>
    <w:rsid w:val="00F35F73"/>
    <w:rsid w:val="00F361D8"/>
    <w:rsid w:val="00F36508"/>
    <w:rsid w:val="00F3662A"/>
    <w:rsid w:val="00F36B08"/>
    <w:rsid w:val="00F36BAC"/>
    <w:rsid w:val="00F36CB5"/>
    <w:rsid w:val="00F370B8"/>
    <w:rsid w:val="00F37325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1E2F"/>
    <w:rsid w:val="00F51F64"/>
    <w:rsid w:val="00F52417"/>
    <w:rsid w:val="00F52962"/>
    <w:rsid w:val="00F52AA3"/>
    <w:rsid w:val="00F52B5C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65"/>
    <w:rsid w:val="00F55DFA"/>
    <w:rsid w:val="00F5634E"/>
    <w:rsid w:val="00F5642C"/>
    <w:rsid w:val="00F56CE3"/>
    <w:rsid w:val="00F56ED0"/>
    <w:rsid w:val="00F5730F"/>
    <w:rsid w:val="00F5794D"/>
    <w:rsid w:val="00F57D1E"/>
    <w:rsid w:val="00F60168"/>
    <w:rsid w:val="00F60D83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BD0"/>
    <w:rsid w:val="00F6606F"/>
    <w:rsid w:val="00F661B0"/>
    <w:rsid w:val="00F66431"/>
    <w:rsid w:val="00F665CC"/>
    <w:rsid w:val="00F6705F"/>
    <w:rsid w:val="00F67212"/>
    <w:rsid w:val="00F677A3"/>
    <w:rsid w:val="00F70362"/>
    <w:rsid w:val="00F7043B"/>
    <w:rsid w:val="00F70507"/>
    <w:rsid w:val="00F706C3"/>
    <w:rsid w:val="00F71A12"/>
    <w:rsid w:val="00F72A05"/>
    <w:rsid w:val="00F72DDA"/>
    <w:rsid w:val="00F73257"/>
    <w:rsid w:val="00F732EF"/>
    <w:rsid w:val="00F733B0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A5"/>
    <w:rsid w:val="00F762C5"/>
    <w:rsid w:val="00F763E1"/>
    <w:rsid w:val="00F76497"/>
    <w:rsid w:val="00F765CA"/>
    <w:rsid w:val="00F76EBF"/>
    <w:rsid w:val="00F77A4B"/>
    <w:rsid w:val="00F77B49"/>
    <w:rsid w:val="00F80012"/>
    <w:rsid w:val="00F800F1"/>
    <w:rsid w:val="00F803C5"/>
    <w:rsid w:val="00F80DB2"/>
    <w:rsid w:val="00F81305"/>
    <w:rsid w:val="00F8178E"/>
    <w:rsid w:val="00F818A8"/>
    <w:rsid w:val="00F81F05"/>
    <w:rsid w:val="00F827BD"/>
    <w:rsid w:val="00F83105"/>
    <w:rsid w:val="00F83138"/>
    <w:rsid w:val="00F835A1"/>
    <w:rsid w:val="00F83645"/>
    <w:rsid w:val="00F84210"/>
    <w:rsid w:val="00F84488"/>
    <w:rsid w:val="00F84505"/>
    <w:rsid w:val="00F84559"/>
    <w:rsid w:val="00F84BE2"/>
    <w:rsid w:val="00F856D2"/>
    <w:rsid w:val="00F857AD"/>
    <w:rsid w:val="00F85916"/>
    <w:rsid w:val="00F85F26"/>
    <w:rsid w:val="00F8605B"/>
    <w:rsid w:val="00F86067"/>
    <w:rsid w:val="00F86213"/>
    <w:rsid w:val="00F86341"/>
    <w:rsid w:val="00F86762"/>
    <w:rsid w:val="00F86D23"/>
    <w:rsid w:val="00F87F15"/>
    <w:rsid w:val="00F87FDB"/>
    <w:rsid w:val="00F90431"/>
    <w:rsid w:val="00F904DD"/>
    <w:rsid w:val="00F90E86"/>
    <w:rsid w:val="00F91B47"/>
    <w:rsid w:val="00F91FEA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5C3C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D0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8EC"/>
    <w:rsid w:val="00FA6FB8"/>
    <w:rsid w:val="00FA755E"/>
    <w:rsid w:val="00FA75A4"/>
    <w:rsid w:val="00FA7726"/>
    <w:rsid w:val="00FA7962"/>
    <w:rsid w:val="00FA7A59"/>
    <w:rsid w:val="00FB018F"/>
    <w:rsid w:val="00FB069A"/>
    <w:rsid w:val="00FB0DEA"/>
    <w:rsid w:val="00FB0F7D"/>
    <w:rsid w:val="00FB136A"/>
    <w:rsid w:val="00FB1406"/>
    <w:rsid w:val="00FB14A4"/>
    <w:rsid w:val="00FB1A6A"/>
    <w:rsid w:val="00FB1F3C"/>
    <w:rsid w:val="00FB2456"/>
    <w:rsid w:val="00FB28C1"/>
    <w:rsid w:val="00FB2C01"/>
    <w:rsid w:val="00FB2C3B"/>
    <w:rsid w:val="00FB330E"/>
    <w:rsid w:val="00FB3997"/>
    <w:rsid w:val="00FB3F53"/>
    <w:rsid w:val="00FB40CD"/>
    <w:rsid w:val="00FB49D7"/>
    <w:rsid w:val="00FB4DC1"/>
    <w:rsid w:val="00FB5178"/>
    <w:rsid w:val="00FB5212"/>
    <w:rsid w:val="00FB52E3"/>
    <w:rsid w:val="00FB561D"/>
    <w:rsid w:val="00FB6855"/>
    <w:rsid w:val="00FB6F01"/>
    <w:rsid w:val="00FB7127"/>
    <w:rsid w:val="00FB7210"/>
    <w:rsid w:val="00FB79AA"/>
    <w:rsid w:val="00FB7A29"/>
    <w:rsid w:val="00FC0068"/>
    <w:rsid w:val="00FC130C"/>
    <w:rsid w:val="00FC1C69"/>
    <w:rsid w:val="00FC1F10"/>
    <w:rsid w:val="00FC1FFD"/>
    <w:rsid w:val="00FC212B"/>
    <w:rsid w:val="00FC2917"/>
    <w:rsid w:val="00FC2DC7"/>
    <w:rsid w:val="00FC2E0E"/>
    <w:rsid w:val="00FC3847"/>
    <w:rsid w:val="00FC3D41"/>
    <w:rsid w:val="00FC4588"/>
    <w:rsid w:val="00FC5273"/>
    <w:rsid w:val="00FC5751"/>
    <w:rsid w:val="00FC5F88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3A"/>
    <w:rsid w:val="00FD15D3"/>
    <w:rsid w:val="00FD1827"/>
    <w:rsid w:val="00FD1861"/>
    <w:rsid w:val="00FD1963"/>
    <w:rsid w:val="00FD1D6A"/>
    <w:rsid w:val="00FD22F4"/>
    <w:rsid w:val="00FD2630"/>
    <w:rsid w:val="00FD279D"/>
    <w:rsid w:val="00FD27D3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0"/>
    <w:rsid w:val="00FE0D45"/>
    <w:rsid w:val="00FE0D5D"/>
    <w:rsid w:val="00FE1123"/>
    <w:rsid w:val="00FE2565"/>
    <w:rsid w:val="00FE27E7"/>
    <w:rsid w:val="00FE31E6"/>
    <w:rsid w:val="00FE3915"/>
    <w:rsid w:val="00FE42CC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1C6"/>
    <w:rsid w:val="00FF26AC"/>
    <w:rsid w:val="00FF2756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5C1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32BA1F0B-7DA6-4A1C-9C69-D670C367D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f49b4fecacc406c8910d2d3368caf1d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e61ef22b5a2263b71a840cfc4559a4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AD100-1774-4A8F-8ED1-BC32D988D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608E80-EF5D-4B1F-9C49-555BC3A5D3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393</TotalTime>
  <Pages>14</Pages>
  <Words>2374</Words>
  <Characters>11230</Characters>
  <Application>Microsoft Office Word</Application>
  <DocSecurity>0</DocSecurity>
  <Lines>1871</Lines>
  <Paragraphs>906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Nattanan, Nakjangwat</cp:lastModifiedBy>
  <cp:revision>84</cp:revision>
  <cp:lastPrinted>2025-07-30T08:38:00Z</cp:lastPrinted>
  <dcterms:created xsi:type="dcterms:W3CDTF">2025-07-23T04:55:00Z</dcterms:created>
  <dcterms:modified xsi:type="dcterms:W3CDTF">2026-01-29T02:16:00Z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